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47d0" w14:paraId="f3e47d0" w:rsidRDefault="00157FA1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6A5C9A">
        <w:rPr>
          <w:rFonts w:cs="Times New Roman" w:eastAsia="Times New Roman"/>
          <w:lang w:eastAsia="hr-HR"/>
        </w:rPr>
        <w:t>BEAUTY FRIZZ j.d.o.o., Zagreb, Kamenarka 15, OIB: 72246220388</w:t>
      </w:r>
      <w:r w:rsidR="00AE750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21. ožujka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A5C9A">
        <w:rPr>
          <w:rFonts w:cs="Times New Roman" w:eastAsia="Times New Roman"/>
          <w:lang w:eastAsia="hr-HR"/>
        </w:rPr>
        <w:t>BEAUTY FRIZZ j.d.o.o., Zagreb, Kamenarka 15, OIB: 72246220388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E7509">
        <w:rPr>
          <w:rFonts w:cs="Times New Roman" w:eastAsia="Times New Roman"/>
          <w:color w:val="000000"/>
          <w:lang w:eastAsia="hr-HR"/>
        </w:rPr>
        <w:t>27</w:t>
      </w:r>
      <w:r w:rsidR="006A5C9A">
        <w:rPr>
          <w:rFonts w:cs="Times New Roman" w:eastAsia="Times New Roman"/>
          <w:color w:val="000000"/>
          <w:lang w:eastAsia="hr-HR"/>
        </w:rPr>
        <w:t>6</w:t>
      </w:r>
      <w:r w:rsidR="00AE7509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AE7509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6A5C9A">
        <w:rPr>
          <w:rFonts w:cs="Times New Roman" w:eastAsia="Times New Roman"/>
          <w:lang w:eastAsia="hr-HR"/>
        </w:rPr>
        <w:t>BEAUTY FRIZZ j.d.o.o., Zagreb, Kamenarka 15, OIB: 72246220388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AE7509">
        <w:rPr>
          <w:rFonts w:cs="Times New Roman" w:eastAsia="Times New Roman"/>
          <w:lang w:eastAsia="hr-HR"/>
        </w:rPr>
        <w:t>27</w:t>
      </w:r>
      <w:r w:rsidR="006A5C9A">
        <w:rPr>
          <w:rFonts w:cs="Times New Roman" w:eastAsia="Times New Roman"/>
          <w:lang w:eastAsia="hr-HR"/>
        </w:rPr>
        <w:t>6</w:t>
      </w:r>
      <w:r w:rsidR="00AE7509">
        <w:rPr>
          <w:rFonts w:cs="Times New Roman" w:eastAsia="Times New Roman"/>
          <w:lang w:eastAsia="hr-HR"/>
        </w:rPr>
        <w:t>/17</w:t>
      </w:r>
      <w:r>
        <w:rPr>
          <w:rFonts w:cs="Times New Roman" w:eastAsia="Times New Roman"/>
          <w:lang w:eastAsia="hr-HR"/>
        </w:rPr>
        <w:t xml:space="preserve"> od </w:t>
      </w:r>
      <w:r w:rsidR="00AE7509">
        <w:rPr>
          <w:rFonts w:cs="Times New Roman" w:eastAsia="Times New Roman"/>
          <w:lang w:eastAsia="hr-HR"/>
        </w:rPr>
        <w:t>24.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AE7509">
        <w:rPr>
          <w:rFonts w:cs="Times New Roman" w:eastAsia="Times New Roman"/>
          <w:lang w:eastAsia="hr-HR"/>
        </w:rPr>
        <w:t>2</w:t>
      </w:r>
      <w:r w:rsidR="006A5C9A">
        <w:rPr>
          <w:rFonts w:cs="Times New Roman" w:eastAsia="Times New Roman"/>
          <w:lang w:eastAsia="hr-HR"/>
        </w:rPr>
        <w:t>7</w:t>
      </w:r>
      <w:r w:rsidR="00AE7509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AE7509">
        <w:rPr>
          <w:rFonts w:cs="Times New Roman" w:eastAsia="Times New Roman"/>
          <w:lang w:eastAsia="hr-HR"/>
        </w:rPr>
        <w:t>2</w:t>
      </w:r>
      <w:r w:rsidR="006A5C9A">
        <w:rPr>
          <w:rFonts w:cs="Times New Roman" w:eastAsia="Times New Roman"/>
          <w:lang w:eastAsia="hr-HR"/>
        </w:rPr>
        <w:t>0</w:t>
      </w:r>
      <w:r w:rsidR="00AE7509">
        <w:rPr>
          <w:rFonts w:cs="Times New Roman" w:eastAsia="Times New Roman"/>
          <w:lang w:eastAsia="hr-HR"/>
        </w:rPr>
        <w:t>. siječnja 2017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AE7509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6A5C9A">
        <w:rPr>
          <w:rFonts w:cs="Times New Roman" w:eastAsia="Times New Roman"/>
          <w:lang w:eastAsia="hr-HR"/>
        </w:rPr>
        <w:t>26.810,11</w:t>
      </w:r>
      <w:r w:rsidR="00AE7509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6A5C9A">
        <w:rPr>
          <w:rFonts w:cs="Times New Roman" w:eastAsia="Times New Roman"/>
          <w:lang w:eastAsia="hr-HR"/>
        </w:rPr>
        <w:t>11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6A5C9A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 spisa).</w:t>
      </w:r>
    </w:p>
    <w:p w:rsidRDefault="006A5C9A" w:rsidP="008550F1" w:rsidR="006A5C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5C9A" w:rsidP="008550F1" w:rsidR="006A5C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Zagreb, od 19. veljače 2018. proizlazi da dužnik ne posjeduje pokretnu odnosno nepokretnu imovinu (list 18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A5C9A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6A5C9A">
        <w:rPr>
          <w:rFonts w:cs="Times New Roman" w:eastAsia="Times New Roman"/>
          <w:lang w:eastAsia="hr-HR"/>
        </w:rPr>
        <w:t>20. veljače</w:t>
      </w:r>
      <w:r w:rsidR="00AE7509">
        <w:rPr>
          <w:rFonts w:cs="Times New Roman" w:eastAsia="Times New Roman"/>
          <w:lang w:eastAsia="hr-HR"/>
        </w:rPr>
        <w:t xml:space="preserve"> 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19 spisa).</w:t>
      </w:r>
    </w:p>
    <w:p w:rsidRDefault="00AE7509" w:rsidP="008550F1" w:rsidR="00AE7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E7509">
        <w:rPr>
          <w:rFonts w:cs="Times New Roman" w:eastAsia="Times New Roman"/>
          <w:lang w:eastAsia="hr-HR"/>
        </w:rPr>
        <w:t>21.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F3F" w:rsidP="00537B78" w:rsidR="00DF5F3F">
      <w:r>
        <w:separator/>
      </w:r>
    </w:p>
  </w:endnote>
  <w:endnote w:id="0" w:type="continuationSeparator">
    <w:p w:rsidRDefault="00DF5F3F" w:rsidP="00537B78" w:rsidR="00DF5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F3F" w:rsidP="00537B78" w:rsidR="00DF5F3F">
      <w:r>
        <w:separator/>
      </w:r>
    </w:p>
  </w:footnote>
  <w:footnote w:id="0" w:type="continuationSeparator">
    <w:p w:rsidRDefault="00DF5F3F" w:rsidP="00537B78" w:rsidR="00DF5F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FA1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A5C9A">
      <w:t>276</w:t>
    </w:r>
    <w:r w:rsidR="00AE7509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FA1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5F3F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FRIZZ j.d.o.o. za usluge zastupanog po punomoćniku Martina Husejnagić</izvorni_sadrzaj>
    <derivirana_varijabla naziv="DomainObject.Predmet.ProtustrankaFormated_1">  BEAUTY FRIZZ j.d.o.o. za usluge zastupanog po punomoćniku Martina Husejnagić</derivirana_varijabla>
  </DomainObject.Predmet.ProtustrankaFormated>
  <DomainObject.Predmet.ProtustrankaFormatedOIB>
    <izvorni_sadrzaj>  BEAUTY FRIZZ j.d.o.o. za usluge, OIB 72246220388 zastupanog po punomoćniku Martina Husejnagić</izvorni_sadrzaj>
    <derivirana_varijabla naziv="DomainObject.Predmet.ProtustrankaFormatedOIB_1">  BEAUTY FRIZZ j.d.o.o. za usluge, OIB 72246220388 zastupanog po punomoćniku Martina Husejnagić</derivirana_varijabla>
  </DomainObject.Predmet.ProtustrankaFormatedOIB>
  <DomainObject.Predmet.ProtustrankaFormatedWithAdress>
    <izvorni_sadrzaj> BEAUTY FRIZZ j.d.o.o. za usluge, Kamenarka 15, 10000 Zagreb zastupanog po punomoćniku Martina Husejnagić</izvorni_sadrzaj>
    <derivirana_varijabla naziv="DomainObject.Predmet.ProtustrankaFormatedWithAdress_1"> BEAUTY FRIZZ j.d.o.o. za usluge, Kamenarka 15, 10000 Zagreb zastupanog po punomoćniku Martina Husejnagić</derivirana_varijabla>
  </DomainObject.Predmet.ProtustrankaFormatedWithAdress>
  <DomainObject.Predmet.ProtustrankaFormatedWithAdressOIB>
    <izvorni_sadrzaj> BEAUTY FRIZZ j.d.o.o. za usluge, OIB 72246220388, Kamenarka 15, 10000 Zagreb zastupanog po punomoćniku Martina Husejnagić</izvorni_sadrzaj>
    <derivirana_varijabla naziv="DomainObject.Predmet.ProtustrankaFormatedWithAdressOIB_1"> BEAUTY FRIZZ j.d.o.o. za usluge, OIB 72246220388, Kamenarka 15, 10000 Zagreb zastupanog po punomoćniku Martina Husejnagić</derivirana_varijabla>
  </DomainObject.Predmet.ProtustrankaFormatedWithAdressOIB>
  <DomainObject.Predmet.ProtustrankaWithAdress>
    <izvorni_sadrzaj>BEAUTY FRIZZ j.d.o.o. za usluge Kamenarka 15, 10000 Zagreb</izvorni_sadrzaj>
    <derivirana_varijabla naziv="DomainObject.Predmet.ProtustrankaWithAdress_1">BEAUTY FRIZZ j.d.o.o. za usluge Kamenarka 15, 10000 Zagreb</derivirana_varijabla>
  </DomainObject.Predmet.ProtustrankaWithAdress>
  <DomainObject.Predmet.ProtustrankaWithAdressOIB>
    <izvorni_sadrzaj>BEAUTY FRIZZ j.d.o.o. za usluge, OIB 72246220388, Kamenarka 15, 10000 Zagreb</izvorni_sadrzaj>
    <derivirana_varijabla naziv="DomainObject.Predmet.ProtustrankaWithAdressOIB_1">BEAUTY FRIZZ j.d.o.o. za usluge, OIB 72246220388, Kamenarka 15, 10000 Zagreb</derivirana_varijabla>
  </DomainObject.Predmet.ProtustrankaWithAdressOIB>
  <DomainObject.Predmet.ProtustrankaNazivFormated>
    <izvorni_sadrzaj>BEAUTY FRIZZ j.d.o.o. za usluge</izvorni_sadrzaj>
    <derivirana_varijabla naziv="DomainObject.Predmet.ProtustrankaNazivFormated_1">BEAUTY FRIZZ j.d.o.o. za usluge</derivirana_varijabla>
  </DomainObject.Predmet.ProtustrankaNazivFormated>
  <DomainObject.Predmet.ProtustrankaNazivFormatedOIB>
    <izvorni_sadrzaj>BEAUTY FRIZZ j.d.o.o. za usluge, OIB 72246220388</izvorni_sadrzaj>
    <derivirana_varijabla naziv="DomainObject.Predmet.ProtustrankaNazivFormatedOIB_1">BEAUTY FRIZZ j.d.o.o. za usluge, OIB 72246220388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FRIZZ j.d.o.o. za usluge zastupanog po punomoćniku Martina Husejnagić</item>
    </izvorni_sadrzaj>
    <derivirana_varijabla naziv="DomainObject.Predmet.ProtuStrankaListFormated_1">
      <item>BEAUTY FRIZZ j.d.o.o. za usluge zastupanog po punomoćniku Martina Husejnagić</item>
    </derivirana_varijabla>
  </DomainObject.Predmet.ProtuStrankaListFormated>
  <DomainObject.Predmet.ProtuStrankaListFormatedOIB>
    <izvorni_sadrzaj>
      <item>BEAUTY FRIZZ j.d.o.o. za usluge, OIB 72246220388 zastupanog po punomoćniku Martina Husejnagić</item>
    </izvorni_sadrzaj>
    <derivirana_varijabla naziv="DomainObject.Predmet.ProtuStrankaListFormatedOIB_1">
      <item>BEAUTY FRIZZ j.d.o.o. za usluge, OIB 72246220388 zastupanog po punomoćniku Martina Husejnagić</item>
    </derivirana_varijabla>
  </DomainObject.Predmet.ProtuStrankaListFormatedOIB>
  <DomainObject.Predmet.ProtuStrankaListFormatedWithAdress>
    <izvorni_sadrzaj>
      <item>BEAUTY FRIZZ j.d.o.o. za usluge, Kamenarka 15, 10000 Zagreb zastupanog po punomoćniku Martina Husejnagić</item>
    </izvorni_sadrzaj>
    <derivirana_varijabla naziv="DomainObject.Predmet.ProtuStrankaListFormatedWithAdress_1">
      <item>BEAUTY FRIZZ j.d.o.o. za usluge, Kamenarka 15, 10000 Zagreb zastupanog po punomoćniku Martina Husejnagić</item>
    </derivirana_varijabla>
  </DomainObject.Predmet.ProtuStrankaListFormatedWithAdress>
  <DomainObject.Predmet.ProtuStrankaListFormatedWithAdressOIB>
    <izvorni_sadrzaj>
      <item>BEAUTY FRIZZ j.d.o.o. za usluge, OIB 72246220388, Kamenarka 15, 10000 Zagreb zastupanog po punomoćniku Martina Husejnagić</item>
    </izvorni_sadrzaj>
    <derivirana_varijabla naziv="DomainObject.Predmet.ProtuStrankaListFormatedWithAdressOIB_1">
      <item>BEAUTY FRIZZ j.d.o.o. za usluge, OIB 72246220388, Kamenarka 15, 10000 Zagreb zastupanog po punomoćniku Martina Husejnagić</item>
    </derivirana_varijabla>
  </DomainObject.Predmet.ProtuStrankaListFormatedWithAdressOIB>
  <DomainObject.Predmet.ProtuStrankaListNazivFormated>
    <izvorni_sadrzaj>
      <item>BEAUTY FRIZZ j.d.o.o. za usluge</item>
    </izvorni_sadrzaj>
    <derivirana_varijabla naziv="DomainObject.Predmet.ProtuStrankaListNazivFormated_1">
      <item>BEAUTY FRIZZ j.d.o.o. za usluge</item>
    </derivirana_varijabla>
  </DomainObject.Predmet.ProtuStrankaListNazivFormated>
  <DomainObject.Predmet.ProtuStrankaListNazivFormatedOIB>
    <izvorni_sadrzaj>
      <item>BEAUTY FRIZZ j.d.o.o. za usluge, OIB 72246220388</item>
    </izvorni_sadrzaj>
    <derivirana_varijabla naziv="DomainObject.Predmet.ProtuStrankaListNazivFormatedOIB_1">
      <item>BEAUTY FRIZZ j.d.o.o. za usluge, OIB 72246220388</item>
    </derivirana_varijabla>
  </DomainObject.Predmet.ProtuStrankaListNazivFormatedOIB>
  <DomainObject.Predmet.OstaliListFormated>
    <izvorni_sadrzaj>
      <item>Martina Husejnagić punomoćnik sudionika u postupku BEAUTY FRIZZ j.d.o.o. za usluge</item>
    </izvorni_sadrzaj>
    <derivirana_varijabla naziv="DomainObject.Predmet.OstaliListFormated_1">
      <item>Martina Husejnagić punomoćnik sudionika u postupku BEAUTY FRIZZ j.d.o.o. za usluge</item>
    </derivirana_varijabla>
  </DomainObject.Predmet.OstaliListFormated>
  <DomainObject.Predmet.OstaliListFormatedOIB>
    <izvorni_sadrzaj>
      <item>Martina Husejnagić, OIB 00569176812 punomoćnik sudionika u postupku BEAUTY FRIZZ j.d.o.o. za usluge</item>
    </izvorni_sadrzaj>
    <derivirana_varijabla naziv="DomainObject.Predmet.OstaliListFormatedOIB_1">
      <item>Martina Husejnagić, OIB 00569176812 punomoćnik sudionika u postupku BEAUTY FRIZZ j.d.o.o. za usluge</item>
    </derivirana_varijabla>
  </DomainObject.Predmet.OstaliListFormatedOIB>
  <DomainObject.Predmet.OstaliListFormatedWithAdress>
    <izvorni_sadrzaj>
      <item>Martina Husejnagić, Stubička Slatina 74, 49243 Stubička Slatina punomoćnik sudionika u postupku BEAUTY FRIZZ j.d.o.o. za usluge</item>
    </izvorni_sadrzaj>
    <derivirana_varijabla naziv="DomainObject.Predmet.OstaliListFormatedWithAdress_1">
      <item>Martina Husejnagić, Stubička Slatina 74, 49243 Stubička Slatina punomoćnik sudionika u postupku BEAUTY FRIZZ j.d.o.o. za usluge</item>
    </derivirana_varijabla>
  </DomainObject.Predmet.OstaliListFormatedWithAdress>
  <DomainObject.Predmet.OstaliListFormatedWithAdressOIB>
    <izvorni_sadrzaj>
      <item>Martina Husejnagić, OIB 00569176812, Stubička Slatina 74, 49243 Stubička Slatina punomoćnik sudionika u postupku BEAUTY FRIZZ j.d.o.o. za usluge</item>
    </izvorni_sadrzaj>
    <derivirana_varijabla naziv="DomainObject.Predmet.OstaliListFormatedWithAdressOIB_1">
      <item>Martina Husejnagić, OIB 00569176812, Stubička Slatina 74, 49243 Stubička Slatina punomoćnik sudionika u postupku BEAUTY FRIZZ j.d.o.o. za usluge</item>
    </derivirana_varijabla>
  </DomainObject.Predmet.OstaliListFormatedWithAdressOIB>
  <DomainObject.Predmet.OstaliListNazivFormated>
    <izvorni_sadrzaj>
      <item>Martina Husejnagić</item>
    </izvorni_sadrzaj>
    <derivirana_varijabla naziv="DomainObject.Predmet.OstaliListNazivFormated_1">
      <item>Martina Husejnagić</item>
    </derivirana_varijabla>
  </DomainObject.Predmet.OstaliListNazivFormated>
  <DomainObject.Predmet.OstaliListNazivFormatedOIB>
    <izvorni_sadrzaj>
      <item>Martina Husejnagić, OIB 00569176812</item>
    </izvorni_sadrzaj>
    <derivirana_varijabla naziv="DomainObject.Predmet.OstaliListNazivFormatedOIB_1">
      <item>Martina Husejnagić, OIB 00569176812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FRIZZ j.d.o.o. za usluge</izvorni_sadrzaj>
    <derivirana_varijabla naziv="DomainObject.Predmet.ProtustrankaIDrugi_1">BEAUTY FRIZZ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BEAUTY FRIZZ j.d.o.o. za usluge, OIB 72246220388, Kamenarka 15, 10000 Zagreb</izvorni_sadrzaj>
    <derivirana_varijabla naziv="DomainObject.Predmet.ProtustrankaIDrugiAdressOIB_1">BEAUTY FRIZZ j.d.o.o. za usluge, OIB 72246220388, Kamenarka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BEAUTY FRIZZ j.d.o.o. za usluge</item>
      <item>Martina Husejnagić</item>
    </izvorni_sadrzaj>
    <derivirana_varijabla naziv="DomainObject.Predmet.SudioniciListNaziv_1">
      <item>FINA Regionalni centar Zagreb</item>
      <item>BEAUTY FRIZZ j.d.o.o. za usluge</item>
      <item>Martina Husejnagić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BEAUTY FRIZZ j.d.o.o. za usluge, OIB 72246220388, Kamenarka 15,10000 Zagreb</item>
      <item>Martina Husejnagić, OIB 00569176812, Stubička Slatina 74,49243 Stubička Slatina</item>
    </izvorni_sadrzaj>
    <derivirana_varijabla naziv="DomainObject.Predmet.SudioniciListAdressOIB_1">
      <item>FINA Regionalni centar Zagreb, OIB 85821130368, Trg svibanjskih žrtava 1995. br. 1,10000 Zagreb</item>
      <item>BEAUTY FRIZZ j.d.o.o. za usluge, OIB 72246220388, Kamenarka 15,10000 Zagreb</item>
      <item>Martina Husejnagić, OIB 00569176812, Stubička Slatina 74,49243 Stubička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E5294-6EBA-482B-8E99-6212D8D29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2488</properties:Characters>
  <properties:Lines>76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2018-03-21T12:00:00Z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2018-03-21T12:02:00Z</cp:lastPrinted>
  <dcterms:modified xmlns:xsi="http://www.w3.org/2001/XMLSchema-instance" xsi:type="dcterms:W3CDTF">2018-03-21T12:02:00Z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PREDUJMA-St-276-17.docx)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