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e821a70" w14:paraId="e821a70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CE1F54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PROMO ZONA j.d.o.o., Beli Manastir, Trg Slobode 29/A, MBS: 030191313, OIB: 32262701945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CE1F54">
        <w:t>PROMO ZONA j.d.o.o., Beli Manastir, Trg Slobode 29/A, MBS: 030191313, OIB: 32262701945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E17153">
        <w:t>10</w:t>
      </w:r>
      <w:r w:rsidR="00E721AF">
        <w:t>84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E721AF">
        <w:lastRenderedPageBreak/>
        <w:t xml:space="preserve">PROMO ZONA j.d.o.o., Beli Manastir, Trg Slobode 29/A, MBS: 030191313, OIB: 32262701945 </w:t>
      </w:r>
      <w:r w:rsidR="00324B97">
        <w:t>održano</w:t>
      </w:r>
      <w:r w:rsidR="00E8200C">
        <w:t>g</w:t>
      </w:r>
      <w:r w:rsidR="00324B97">
        <w:t xml:space="preserve"> </w:t>
      </w:r>
      <w:r w:rsidR="00E721AF">
        <w:t>11</w:t>
      </w:r>
      <w:r w:rsidR="00A62878">
        <w:t>. prosinca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95B40">
        <w:t>2</w:t>
      </w:r>
      <w:r w:rsidR="00E65E44">
        <w:t>5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FA4" w:rsidR="00367FA4">
      <w:r>
        <w:separator/>
      </w:r>
    </w:p>
  </w:endnote>
  <w:endnote w:id="0" w:type="continuationSeparator">
    <w:p w:rsidRDefault="00367FA4" w:rsidR="00367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FA4" w:rsidR="00367FA4">
      <w:r>
        <w:separator/>
      </w:r>
    </w:p>
  </w:footnote>
  <w:footnote w:id="0" w:type="continuationSeparator">
    <w:p w:rsidRDefault="00367FA4" w:rsidR="00367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3A0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E1F54" w:rsidP="00CE1F54" w:rsidR="00CE1F54">
    <w:pPr>
      <w:pStyle w:val="Zaglavlje"/>
      <w:jc w:val="right"/>
    </w:pPr>
    <w:r>
      <w:t>Poslovni broj: 7 St-1084/18-17</w:t>
    </w:r>
  </w:p>
  <w:p w:rsidRDefault="00CE1F54" w:rsidP="005253BE" w:rsidR="00CE1F54">
    <w:pPr>
      <w:jc w:val="right"/>
      <w:rPr>
        <w:rFonts w:cs="Tahoma" w:hAnsi="Tahoma" w:ascii="Tahoma"/>
      </w:rPr>
    </w:pP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550D2" w:rsidR="00A550D2">
    <w:pPr>
      <w:pStyle w:val="Zaglavlje"/>
      <w:jc w:val="right"/>
    </w:pPr>
    <w:r w:rsidRPr="00DE5F8A">
      <w:rPr>
        <w:rFonts w:cs="Tahoma" w:hAnsi="Tahoma" w:ascii="Tahoma"/>
      </w:rPr>
      <w:tab/>
    </w:r>
    <w:r w:rsidR="00B574FF">
      <w:t xml:space="preserve">Poslovni broj: </w:t>
    </w:r>
    <w:r w:rsidR="00A550D2">
      <w:t>7 St-1084/18-17</w:t>
    </w:r>
  </w:p>
  <w:p w:rsidRDefault="005253BE" w:rsidP="005253BE" w:rsidR="005253BE">
    <w:pPr>
      <w:jc w:val="right"/>
    </w:pP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67FA4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3A0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16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A33A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3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16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A33A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3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St-1084/2018</izvorni_sadrzaj>
    <derivirana_varijabla naziv="DomainObject.Predmet.OznakaBroj_1">St-1084/2018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ZONA jednostavno društvo s ograničenom odgovornošću za reklamu i marketing zastupanog po punomoćniku Dejan Gregoran</izvorni_sadrzaj>
    <derivirana_varijabla naziv="DomainObject.Predmet.ProtustrankaFormated_1">  PROMO ZONA jednostavno društvo s ograničenom odgovornošću za reklamu i marketing zastupanog po punomoćniku Dejan Gregoran</derivirana_varijabla>
  </DomainObject.Predmet.ProtustrankaFormated>
  <DomainObject.Predmet.ProtustrankaFormatedOIB>
    <izvorni_sadrzaj>  PROMO ZONA jednostavno društvo s ograničenom odgovornošću za reklamu i marketing, OIB 32262701945 zastupanog po punomoćniku Dejan Gregoran</izvorni_sadrzaj>
    <derivirana_varijabla naziv="DomainObject.Predmet.ProtustrankaFormatedOIB_1">  PROMO ZONA jednostavno društvo s ograničenom odgovornošću za reklamu i marketing, OIB 32262701945 zastupanog po punomoćniku Dejan Gregoran</derivirana_varijabla>
  </DomainObject.Predmet.ProtustrankaFormatedOIB>
  <DomainObject.Predmet.ProtustrankaFormatedWithAdress>
    <izvorni_sadrzaj> PROMO ZONA jednostavno društvo s ograničenom odgovornošću za reklamu i marketing, Trg Slobode 29/A, 31300 Beli Manastir zastupanog po punomoćniku Dejan Gregoran</izvorni_sadrzaj>
    <derivirana_varijabla naziv="DomainObject.Predmet.ProtustrankaFormatedWithAdress_1"> PROMO ZONA jednostavno društvo s ograničenom odgovornošću za reklamu i marketing, Trg Slobode 29/A, 31300 Beli Manastir zastupanog po punomoćniku Dejan Gregoran</derivirana_varijabla>
  </DomainObject.Predmet.ProtustrankaFormatedWithAdress>
  <DomainObject.Predmet.ProtustrankaFormatedWithAdressOIB>
    <izvorni_sadrzaj> PROMO ZONA jednostavno društvo s ograničenom odgovornošću za reklamu i marketing, OIB 32262701945, Trg Slobode 29/A, 31300 Beli Manastir zastupanog po punomoćniku Dejan Gregoran</izvorni_sadrzaj>
    <derivirana_varijabla naziv="DomainObject.Predmet.ProtustrankaFormatedWithAdressOIB_1"> PROMO ZONA jednostavno društvo s ograničenom odgovornošću za reklamu i marketing, OIB 32262701945, Trg Slobode 29/A, 31300 Beli Manastir zastupanog po punomoćniku Dejan Gregoran</derivirana_varijabla>
  </DomainObject.Predmet.ProtustrankaFormatedWithAdressOIB>
  <DomainObject.Predmet.ProtustrankaWithAdress>
    <izvorni_sadrzaj>PROMO ZONA jednostavno društvo s ograničenom odgovornošću za reklamu i marketing Trg Slobode 29/A, 31300 Beli Manastir</izvorni_sadrzaj>
    <derivirana_varijabla naziv="DomainObject.Predmet.ProtustrankaWithAdress_1">PROMO ZONA jednostavno društvo s ograničenom odgovornošću za reklamu i marketing Trg Slobode 29/A, 31300 Beli Manastir</derivirana_varijabla>
  </DomainObject.Predmet.ProtustrankaWithAdress>
  <DomainObject.Predmet.ProtustrankaWithAdressOIB>
    <izvorni_sadrzaj>PROMO ZONA jednostavno društvo s ograničenom odgovornošću za reklamu i marketing, OIB 32262701945, Trg Slobode 29/A, 31300 Beli Manastir</izvorni_sadrzaj>
    <derivirana_varijabla naziv="DomainObject.Predmet.ProtustrankaWithAdressOIB_1">PROMO ZONA jednostavno društvo s ograničenom odgovornošću za reklamu i marketing, OIB 32262701945, Trg Slobode 29/A, 31300 Beli Manastir</derivirana_varijabla>
  </DomainObject.Predmet.ProtustrankaWithAdressOIB>
  <DomainObject.Predmet.ProtustrankaNazivFormated>
    <izvorni_sadrzaj>PROMO ZONA jednostavno društvo s ograničenom odgovornošću za reklamu i marketing</izvorni_sadrzaj>
    <derivirana_varijabla naziv="DomainObject.Predmet.ProtustrankaNazivFormated_1">PROMO ZONA jednostavno društvo s ograničenom odgovornošću za reklamu i marketing</derivirana_varijabla>
  </DomainObject.Predmet.ProtustrankaNazivFormated>
  <DomainObject.Predmet.ProtustrankaNazivFormatedOIB>
    <izvorni_sadrzaj>PROMO ZONA jednostavno društvo s ograničenom odgovornošću za reklamu i marketing, OIB 32262701945</izvorni_sadrzaj>
    <derivirana_varijabla naziv="DomainObject.Predmet.ProtustrankaNazivFormatedOIB_1">PROMO ZONA jednostavno društvo s ograničenom odgovornošću za reklamu i marketing, OIB 32262701945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PROMO ZONA jednostavno društvo s ograničenom odgovornošću za reklamu i marketing zastupanog po punomoćniku Dejan Gregoran</item>
    </izvorni_sadrzaj>
    <derivirana_varijabla naziv="DomainObject.Predmet.ProtuStrankaListFormated_1">
      <item>PROMO ZONA jednostavno društvo s ograničenom odgovornošću za reklamu i marketing zastupanog po punomoćniku Dejan Gregoran</item>
    </derivirana_varijabla>
  </DomainObject.Predmet.ProtuStrankaListFormated>
  <DomainObject.Predmet.ProtuStrankaListFormatedOIB>
    <izvorni_sadrzaj>
      <item>PROMO ZONA jednostavno društvo s ograničenom odgovornošću za reklamu i marketing, OIB 32262701945 zastupanog po punomoćniku Dejan Gregoran</item>
    </izvorni_sadrzaj>
    <derivirana_varijabla naziv="DomainObject.Predmet.ProtuStrankaListFormatedOIB_1">
      <item>PROMO ZONA jednostavno društvo s ograničenom odgovornošću za reklamu i marketing, OIB 32262701945 zastupanog po punomoćniku Dejan Gregoran</item>
    </derivirana_varijabla>
  </DomainObject.Predmet.ProtuStrankaListFormatedOIB>
  <DomainObject.Predmet.ProtuStrankaListFormatedWithAdress>
    <izvorni_sadrzaj>
      <item>PROMO ZONA jednostavno društvo s ograničenom odgovornošću za reklamu i marketing, Trg Slobode 29/A, 31300 Beli Manastir zastupanog po punomoćniku Dejan Gregoran</item>
    </izvorni_sadrzaj>
    <derivirana_varijabla naziv="DomainObject.Predmet.ProtuStrankaListFormatedWithAdress_1">
      <item>PROMO ZONA jednostavno društvo s ograničenom odgovornošću za reklamu i marketing, Trg Slobode 29/A, 31300 Beli Manastir zastupanog po punomoćniku Dejan Gregoran</item>
    </derivirana_varijabla>
  </DomainObject.Predmet.ProtuStrankaListFormatedWithAdress>
  <DomainObject.Predmet.ProtuStrankaListFormatedWithAdressOIB>
    <izvorni_sadrzaj>
      <item>PROMO ZONA jednostavno društvo s ograničenom odgovornošću za reklamu i marketing, OIB 32262701945, Trg Slobode 29/A, 31300 Beli Manastir zastupanog po punomoćniku Dejan Gregoran</item>
    </izvorni_sadrzaj>
    <derivirana_varijabla naziv="DomainObject.Predmet.ProtuStrankaListFormatedWithAdressOIB_1">
      <item>PROMO ZONA jednostavno društvo s ograničenom odgovornošću za reklamu i marketing, OIB 32262701945, Trg Slobode 29/A, 31300 Beli Manastir zastupanog po punomoćniku Dejan Gregoran</item>
    </derivirana_varijabla>
  </DomainObject.Predmet.ProtuStrankaListFormatedWithAdressOIB>
  <DomainObject.Predmet.ProtuStrankaListNazivFormated>
    <izvorni_sadrzaj>
      <item>PROMO ZONA jednostavno društvo s ograničenom odgovornošću za reklamu i marketing</item>
    </izvorni_sadrzaj>
    <derivirana_varijabla naziv="DomainObject.Predmet.ProtuStrankaListNazivFormated_1">
      <item>PROMO ZONA jednostavno društvo s ograničenom odgovornošću za reklamu i marketing</item>
    </derivirana_varijabla>
  </DomainObject.Predmet.ProtuStrankaListNazivFormated>
  <DomainObject.Predmet.ProtuStrankaListNazivFormatedOIB>
    <izvorni_sadrzaj>
      <item>PROMO ZONA jednostavno društvo s ograničenom odgovornošću za reklamu i marketing, OIB 32262701945</item>
    </izvorni_sadrzaj>
    <derivirana_varijabla naziv="DomainObject.Predmet.ProtuStrankaListNazivFormatedOIB_1">
      <item>PROMO ZONA jednostavno društvo s ograničenom odgovornošću za reklamu i marketing, OIB 32262701945</item>
    </derivirana_varijabla>
  </DomainObject.Predmet.ProtuStrankaListNazivFormatedOIB>
  <DomainObject.Predmet.OstaliListFormated>
    <izvorni_sadrzaj>
      <item>Dejan Gregoran punomoćnik sudionika u postupku PROMO ZONA jednostavno društvo s ograničenom odgovornošću za reklamu i marketing</item>
      <item>Županijsko državno odvjetništvo u Osijeku</item>
    </izvorni_sadrzaj>
    <derivirana_varijabla naziv="DomainObject.Predmet.OstaliListFormated_1">
      <item>Dejan Gregoran punomoćnik sudionika u postupku PROMO ZONA jednostavno društvo s ograničenom odgovornošću za reklamu i marketing</item>
      <item>Županijsko državno odvjetništvo u Osijeku</item>
    </derivirana_varijabla>
  </DomainObject.Predmet.OstaliListFormated>
  <DomainObject.Predmet.OstaliListFormatedOIB>
    <izvorni_sadrzaj>
      <item>Dejan Gregoran, OIB 42337785532 punomoćnik sudionika u postupku PROMO ZONA jednostavno društvo s ograničenom odgovornošću za reklamu i marketing</item>
      <item>Županijsko državno odvjetništvo u Osijeku, OIB 61379160880</item>
    </izvorni_sadrzaj>
    <derivirana_varijabla naziv="DomainObject.Predmet.OstaliListFormatedOIB_1">
      <item>Dejan Gregoran, OIB 42337785532 punomoćnik sudionika u postupku PROMO ZONA jednostavno društvo s ograničenom odgovornošću za reklamu i marketing</item>
      <item>Županijsko državno odvjetništvo u Osijeku, OIB 61379160880</item>
    </derivirana_varijabla>
  </DomainObject.Predmet.OstaliListFormatedOIB>
  <DomainObject.Predmet.OstaliListFormatedWithAdress>
    <izvorni_sadrzaj>
      <item>Dejan Gregoran, Trg Slobode 29 A, 31300 Beli Manastir punomoćnik sudionika u postupku PROMO ZONA jednostavno društvo s ograničenom odgovornošću za reklamu i marketing</item>
      <item>Županijsko državno odvjetništvo u Osijeku, Kapucinska 21, 31000 Osijek</item>
    </izvorni_sadrzaj>
    <derivirana_varijabla naziv="DomainObject.Predmet.OstaliListFormatedWithAdress_1">
      <item>Dejan Gregoran, Trg Slobode 29 A, 31300 Beli Manastir punomoćnik sudionika u postupku PROMO ZONA jednostavno društvo s ograničenom odgovornošću za reklamu i marketing</item>
      <item>Županijsko državno odvjetništvo u Osijeku, Kapucinska 21, 31000 Osijek</item>
    </derivirana_varijabla>
  </DomainObject.Predmet.OstaliListFormatedWithAdress>
  <DomainObject.Predmet.OstaliListFormatedWithAdressOIB>
    <izvorni_sadrzaj>
      <item>Dejan Gregoran, OIB 42337785532, Trg Slobode 29 A, 31300 Beli Manastir punomoćnik sudionika u postupku PROMO ZONA jednostavno društvo s ograničenom odgovornošću za reklamu i marketing</item>
      <item>Županijsko državno odvjetništvo u Osijeku, OIB 61379160880, Kapucinska 21, 31000 Osijek</item>
    </izvorni_sadrzaj>
    <derivirana_varijabla naziv="DomainObject.Predmet.OstaliListFormatedWithAdressOIB_1">
      <item>Dejan Gregoran, OIB 42337785532, Trg Slobode 29 A, 31300 Beli Manastir punomoćnik sudionika u postupku PROMO ZONA jednostavno društvo s ograničenom odgovornošću za reklamu i marketing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Dejan Gregoran</item>
      <item>Županijsko državno odvjetništvo u Osijeku</item>
    </izvorni_sadrzaj>
    <derivirana_varijabla naziv="DomainObject.Predmet.OstaliListNazivFormated_1">
      <item>Dejan Gregoran</item>
      <item>Županijsko državno odvjetništvo u Osijeku</item>
    </derivirana_varijabla>
  </DomainObject.Predmet.OstaliListNazivFormated>
  <DomainObject.Predmet.OstaliListNazivFormatedOIB>
    <izvorni_sadrzaj>
      <item>Dejan Gregoran, OIB 42337785532</item>
      <item>Županijsko državno odvjetništvo u Osijeku, OIB 61379160880</item>
    </izvorni_sadrzaj>
    <derivirana_varijabla naziv="DomainObject.Predmet.OstaliListNazivFormatedOIB_1">
      <item>Dejan Gregoran, OIB 42337785532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PROMO ZONA jednostavno društvo s ograničenom odgovornošću za reklamu i marketing</izvorni_sadrzaj>
    <derivirana_varijabla naziv="DomainObject.Predmet.ProtustrankaIDrugi_1">PROMO ZONA jednostavno društvo s ograničenom odgovornošću za reklamu i marketing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PROMO ZONA jednostavno društvo s ograničenom odgovornošću za reklamu i marketing, OIB 32262701945, Trg Slobode 29/A, 31300 Beli Manastir</izvorni_sadrzaj>
    <derivirana_varijabla naziv="DomainObject.Predmet.ProtustrankaIDrugiAdressOIB_1">PROMO ZONA jednostavno društvo s ograničenom odgovornošću za reklamu i marketing, OIB 32262701945, Trg Slobode 29/A,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PROMO ZONA jednostavno društvo s ograničenom odgovornošću za reklamu i marketing</item>
      <item>Dejan Gregoran</item>
      <item>Županijsko državno odvjetništvo u Osijeku</item>
    </izvorni_sadrzaj>
    <derivirana_varijabla naziv="DomainObject.Predmet.SudioniciListNaziv_1">
      <item>FINA RC OSIJEK</item>
      <item>PROMO ZONA jednostavno društvo s ograničenom odgovornošću za reklamu i marketing</item>
      <item>Dejan Gregoran</item>
      <item>Županijsko državno odvjetništvo u Osijeku</item>
    </derivirana_varijabla>
  </DomainObject.Predmet.SudioniciListNaziv>
  <DomainObject.Predmet.SudioniciListAdressOIB>
    <izvorni_sadrzaj>
      <item>FINA RC OSIJEK, OIB 85821130368</item>
      <item>PROMO ZONA jednostavno društvo s ograničenom odgovornošću za reklamu i marketing, OIB 32262701945, Trg Slobode 29/A,31300 Beli Manastir</item>
      <item>Dejan Gregoran, OIB 42337785532, Trg Slobode 29 A,31300 Beli Manastir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PROMO ZONA jednostavno društvo s ograničenom odgovornošću za reklamu i marketing, OIB 32262701945, Trg Slobode 29/A,31300 Beli Manastir</item>
      <item>Dejan Gregoran, OIB 42337785532, Trg Slobode 29 A,31300 Beli Manastir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32262701945</item>
      <item>, OIB 42337785532</item>
      <item>, OIB 61379160880</item>
    </izvorni_sadrzaj>
    <derivirana_varijabla naziv="DomainObject.Predmet.SudioniciListNazivOIB_1">
      <item>, OIB 85821130368</item>
      <item>, OIB 32262701945</item>
      <item>, OIB 42337785532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St-1084/2018-8</izvorni_sadrzaj>
    <derivirana_varijabla naziv="DomainObject.PredzadnjaOdlukaIzPredmeta.Oznaka_1">St-1084/2018-8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29242-2E3B-49FC-B9BD-832ABE085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671</properties:Words>
  <properties:Characters>3564</properties:Characters>
  <properties:Lines>107</properties:Lines>
  <properties:Paragraphs>31</properties:Paragraphs>
  <properties:TotalTime>1100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2018-12-18T09:00:00Z</dcterms:modified>
  <cp:revision>691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(1084-18 (-17) PROMO ZONA.docx)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