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0066" w14:paraId="c1a0066" w:rsidRDefault="003B1054" w:rsidP="003B1054" w:rsidR="003B105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103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3B1054" w:rsidP="003B1054" w:rsidR="003B10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B1054" w:rsidP="003B1054" w:rsidR="003B10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B1054" w:rsidP="003B1054" w:rsidR="003B10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B1054" w:rsidP="003B1054" w:rsidR="003B105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HUSNJAK-GRADNJA j.d.o.o., Gornja Voća 101 A, Gornja Voća, OIB: 82414515387</w:t>
      </w:r>
      <w:r>
        <w:t>, dana 14. ožujka 2016. godine</w:t>
      </w:r>
    </w:p>
    <w:p w:rsidRDefault="003B1054" w:rsidP="003B1054" w:rsidR="003B1054">
      <w:pPr>
        <w:jc w:val="both"/>
      </w:pPr>
    </w:p>
    <w:p w:rsidRDefault="003B1054" w:rsidP="003B1054" w:rsidR="003B105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HUSNJAK-GRADNJA j.d.o.o., Gornja Voća 101 A, Gornja Voća, OIB: 82414515387</w:t>
      </w:r>
      <w:r>
        <w:rPr>
          <w:szCs w:val="24"/>
        </w:rPr>
        <w:t>, s danom 14. ožujka 2016. u 13,00 sati.</w:t>
      </w:r>
    </w:p>
    <w:p w:rsidRDefault="003B1054" w:rsidP="003B1054" w:rsidR="003B1054">
      <w:pPr>
        <w:jc w:val="both"/>
        <w:rPr>
          <w:szCs w:val="24"/>
        </w:rPr>
      </w:pPr>
    </w:p>
    <w:p w:rsidRDefault="003B1054" w:rsidP="003B1054" w:rsidR="003B105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HUSNJAK-GRADNJA j.d.o.o., Gornja Voća 101 A, Gornja Voća, OIB: 82414515387.</w:t>
      </w:r>
    </w:p>
    <w:p w:rsidRDefault="003B1054" w:rsidP="003B1054" w:rsidR="003B1054">
      <w:pPr>
        <w:jc w:val="both"/>
      </w:pPr>
    </w:p>
    <w:p w:rsidRDefault="003B1054" w:rsidP="003B1054" w:rsidR="003B1054">
      <w:pPr>
        <w:jc w:val="both"/>
      </w:pPr>
      <w:r>
        <w:tab/>
        <w:t xml:space="preserve">III Za stečajnog upravitelja imenuje se </w:t>
      </w:r>
      <w:r>
        <w:t xml:space="preserve">Miljenko Marinić, </w:t>
      </w:r>
      <w:proofErr w:type="spellStart"/>
      <w:r>
        <w:t>Lopudska</w:t>
      </w:r>
      <w:proofErr w:type="spellEnd"/>
      <w:r>
        <w:t xml:space="preserve"> 1a, Zagreb.</w:t>
      </w:r>
    </w:p>
    <w:p w:rsidRDefault="003B1054" w:rsidP="003B1054" w:rsidR="003B1054">
      <w:pPr>
        <w:jc w:val="both"/>
        <w:rPr>
          <w:color w:val="FF0000"/>
        </w:rPr>
      </w:pP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B1054" w:rsidP="003B1054" w:rsidR="003B1054">
      <w:pPr>
        <w:jc w:val="both"/>
        <w:rPr>
          <w:szCs w:val="24"/>
        </w:rPr>
      </w:pP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HUSNJAK-GRADNJA j.d.o.o., Gornja Voća 101 A, Gornja Voća, OIB: 82414515387</w:t>
      </w:r>
      <w:r>
        <w:rPr>
          <w:szCs w:val="24"/>
        </w:rPr>
        <w:t>, bit će brisan iz sudskog registra.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17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3B1054" w:rsidP="003B1054" w:rsidR="003B105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B1054" w:rsidP="003B1054" w:rsidR="003B1054">
      <w:pPr>
        <w:rPr>
          <w:szCs w:val="24"/>
        </w:rPr>
      </w:pPr>
      <w:r>
        <w:rPr>
          <w:szCs w:val="24"/>
        </w:rPr>
        <w:t xml:space="preserve">     </w:t>
      </w:r>
    </w:p>
    <w:p w:rsidRDefault="003B1054" w:rsidP="003B1054" w:rsidR="003B105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3B1054" w:rsidP="003B1054" w:rsidR="003B105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3B1054" w:rsidP="003B1054" w:rsidR="003B105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B1054" w:rsidP="003B1054" w:rsidR="003B105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B1054" w:rsidP="003B1054" w:rsidR="003B105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  <w:r>
        <w:rPr>
          <w:szCs w:val="24"/>
        </w:rPr>
        <w:t>DNA:</w:t>
      </w:r>
    </w:p>
    <w:p w:rsidRDefault="003B1054" w:rsidP="003B1054" w:rsidR="003B105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B1054" w:rsidP="003B1054" w:rsidR="003B105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B1054" w:rsidP="003B1054" w:rsidR="003B1054" w:rsidRPr="003B1054">
      <w:pPr>
        <w:numPr>
          <w:ilvl w:val="0"/>
          <w:numId w:val="47"/>
        </w:numPr>
        <w:rPr>
          <w:szCs w:val="24"/>
        </w:rPr>
      </w:pPr>
      <w:r w:rsidRPr="003B1054">
        <w:rPr>
          <w:szCs w:val="24"/>
        </w:rPr>
        <w:t xml:space="preserve">Dužnik </w:t>
      </w:r>
      <w:r>
        <w:t>HUSNJAK-GRADNJA j.d.o.o., Gornja Voća 101 A, Gornja Voća, OIB: 82414515387</w:t>
      </w:r>
    </w:p>
    <w:p w:rsidRDefault="003B1054" w:rsidP="003B1054" w:rsidR="003B1054" w:rsidRPr="003B1054">
      <w:pPr>
        <w:numPr>
          <w:ilvl w:val="0"/>
          <w:numId w:val="47"/>
        </w:numPr>
        <w:rPr>
          <w:szCs w:val="24"/>
        </w:rPr>
      </w:pPr>
      <w:r>
        <w:t xml:space="preserve">Direktor dužnika Darko </w:t>
      </w:r>
      <w:proofErr w:type="spellStart"/>
      <w:r>
        <w:t>Premužić</w:t>
      </w:r>
      <w:proofErr w:type="spellEnd"/>
      <w:r>
        <w:t>, Gornja Voća, Gornja Voća 101 A</w:t>
      </w:r>
    </w:p>
    <w:p w:rsidRDefault="003B1054" w:rsidP="003B1054" w:rsidR="003B1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B1054" w:rsidP="003B1054" w:rsidR="003B1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3B1054" w:rsidP="003B1054" w:rsidR="003B105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Miljenko Marinić, Zagreb, </w:t>
      </w:r>
      <w:proofErr w:type="spellStart"/>
      <w:r>
        <w:t>Lopudska</w:t>
      </w:r>
      <w:proofErr w:type="spellEnd"/>
      <w:r>
        <w:t xml:space="preserve"> 1a</w:t>
      </w:r>
    </w:p>
    <w:p w:rsidRDefault="003B1054" w:rsidP="003B1054" w:rsidR="003B10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>
      <w:pPr>
        <w:rPr>
          <w:szCs w:val="24"/>
        </w:rPr>
      </w:pPr>
    </w:p>
    <w:p w:rsidRDefault="003B1054" w:rsidP="003B1054" w:rsidR="003B1054"/>
    <w:p w:rsidRDefault="003B1054" w:rsidP="003B1054" w:rsidR="003B1054"/>
    <w:p w:rsidRDefault="003B1054" w:rsidP="003B1054" w:rsidR="003B1054"/>
    <w:p w:rsidRDefault="003B1054" w:rsidP="003B1054" w:rsidR="003B1054"/>
    <w:p w:rsidRDefault="003B1054" w:rsidP="003B1054" w:rsidR="003B1054"/>
    <w:p w:rsidRDefault="00DA0242" w:rsidP="003B1054" w:rsidR="00DA0242" w:rsidRPr="003B1054"/>
    <w:sectPr w:rsidSect="00EB0D4C" w:rsidR="00DA0242" w:rsidRPr="003B105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054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B105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B105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04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St-1103/2015-5</izvorni_sadrzaj>
    <derivirana_varijabla naziv="DomainObject.Oznaka_1">St-1103/2015-5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HUSNJAK-GRADNJA  jednostavno društvo s ograničenom odgovornošću za graditeljstvo i usluge</izvorni_sadrzaj>
    <derivirana_varijabla naziv="DomainObject.Predmet.ProtustrankaFormated_1">  HUSNJAK-GRADNJA  jednostavno društvo s ograničenom odgovornošću za graditeljstvo i usluge</derivirana_varijabla>
  </DomainObject.Predmet.ProtustrankaFormated>
  <DomainObject.Predmet.ProtustrankaFormatedOIB>
    <izvorni_sadrzaj>  HUSNJAK-GRADNJA  jednostavno društvo s ograničenom odgovornošću za graditeljstvo i usluge, OIB 82414515387</izvorni_sadrzaj>
    <derivirana_varijabla naziv="DomainObject.Predmet.ProtustrankaFormatedOIB_1">  HUSNJAK-GRADNJA  jednostavno društvo s ograničenom odgovornošću za graditeljstvo i usluge, OIB 82414515387</derivirana_varijabla>
  </DomainObject.Predmet.ProtustrankaFormatedOIB>
  <DomainObject.Predmet.ProtustrankaFormatedWithAdress>
    <izvorni_sadrzaj> HUSNJAK-GRADNJA  jednostavno društvo s ograničenom odgovornošću za graditeljstvo i usluge, Gornja Voća 101/A, 42245 Gornja Voća</izvorni_sadrzaj>
    <derivirana_varijabla naziv="DomainObject.Predmet.ProtustrankaFormatedWithAdress_1"> HUSNJAK-GRADNJA  jednostavno društvo s ograničenom odgovornošću za graditeljstvo i usluge, Gornja Voća 101/A, 42245 Gornja Voća</derivirana_varijabla>
  </DomainObject.Predmet.ProtustrankaFormatedWithAdress>
  <DomainObject.Predmet.ProtustrankaFormatedWithAdressOIB>
    <izvorni_sadrzaj> HUSNJAK-GRADNJA  jednostavno društvo s ograničenom odgovornošću za graditeljstvo i usluge, OIB 82414515387, Gornja Voća 101/A, 42245 Gornja Voća</izvorni_sadrzaj>
    <derivirana_varijabla naziv="DomainObject.Predmet.ProtustrankaFormatedWithAdressOIB_1"> HUSNJAK-GRADNJA  jednostavno društvo s ograničenom odgovornošću za graditeljstvo i usluge, OIB 82414515387, Gornja Voća 101/A, 42245 Gornja Voća</derivirana_varijabla>
  </DomainObject.Predmet.ProtustrankaFormatedWithAdressOIB>
  <DomainObject.Predmet.ProtustrankaWithAdress>
    <izvorni_sadrzaj>HUSNJAK-GRADNJA  jednostavno društvo s ograničenom odgovornošću za graditeljstvo i usluge Gornja Voća 101/A, 42245 Gornja Voća</izvorni_sadrzaj>
    <derivirana_varijabla naziv="DomainObject.Predmet.ProtustrankaWithAdress_1">HUSNJAK-GRADNJA  jednostavno društvo s ograničenom odgovornošću za graditeljstvo i usluge Gornja Voća 101/A, 42245 Gornja Voća</derivirana_varijabla>
  </DomainObject.Predmet.ProtustrankaWithAdress>
  <DomainObject.Predmet.ProtustrankaWithAdressOIB>
    <izvorni_sadrzaj>HUSNJAK-GRADNJA  jednostavno društvo s ograničenom odgovornošću za graditeljstvo i usluge, OIB 82414515387, Gornja Voća 101/A, 42245 Gornja Voća</izvorni_sadrzaj>
    <derivirana_varijabla naziv="DomainObject.Predmet.ProtustrankaWithAdressOIB_1">HUSNJAK-GRADNJA  jednostavno društvo s ograničenom odgovornošću za graditeljstvo i usluge, OIB 82414515387, Gornja Voća 101/A, 42245 Gornja Voća</derivirana_varijabla>
  </DomainObject.Predmet.ProtustrankaWithAdressOIB>
  <DomainObject.Predmet.ProtustrankaNazivFormated>
    <izvorni_sadrzaj>HUSNJAK-GRADNJA  jednostavno društvo s ograničenom odgovornošću za graditeljstvo i usluge</izvorni_sadrzaj>
    <derivirana_varijabla naziv="DomainObject.Predmet.ProtustrankaNazivFormated_1">HUSNJAK-GRADNJA  jednostavno društvo s ograničenom odgovornošću za graditeljstvo i usluge</derivirana_varijabla>
  </DomainObject.Predmet.ProtustrankaNazivFormated>
  <DomainObject.Predmet.ProtustrankaNazivFormatedOIB>
    <izvorni_sadrzaj>HUSNJAK-GRADNJA  jednostavno društvo s ograničenom odgovornošću za graditeljstvo i usluge, OIB 82414515387</izvorni_sadrzaj>
    <derivirana_varijabla naziv="DomainObject.Predmet.ProtustrankaNazivFormatedOIB_1">HUSNJAK-GRADNJA  jednostavno društvo s ograničenom odgovornošću za graditeljstvo i usluge, OIB 82414515387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35933.45</izvorni_sadrzaj>
    <derivirana_varijabla naziv="DomainObject.Predmet.TrenutnaVrijednost_1">35933.45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HUSNJAK-GRADNJA  jednostavno društvo s ograničenom odgovornošću za graditeljstvo i usluge</item>
    </izvorni_sadrzaj>
    <derivirana_varijabla naziv="DomainObject.Predmet.ProtuStrankaListFormated_1">
      <item>HUSNJAK-GRADNJA  jednostavno društvo s ograničenom odgovornošću za graditeljstvo i usluge</item>
    </derivirana_varijabla>
  </DomainObject.Predmet.ProtuStrankaListFormated>
  <DomainObject.Predmet.ProtuStrankaListFormatedOIB>
    <izvorni_sadrzaj>
      <item>HUSNJAK-GRADNJA  jednostavno društvo s ograničenom odgovornošću za graditeljstvo i usluge, OIB 82414515387</item>
    </izvorni_sadrzaj>
    <derivirana_varijabla naziv="DomainObject.Predmet.ProtuStrankaListFormatedOIB_1">
      <item>HUSNJAK-GRADNJA  jednostavno društvo s ograničenom odgovornošću za graditeljstvo i usluge, OIB 82414515387</item>
    </derivirana_varijabla>
  </DomainObject.Predmet.ProtuStrankaListFormatedOIB>
  <DomainObject.Predmet.ProtuStrankaListFormatedWithAdress>
    <izvorni_sadrzaj>
      <item>HUSNJAK-GRADNJA  jednostavno društvo s ograničenom odgovornošću za graditeljstvo i usluge, Gornja Voća 101/A, 42245 Gornja Voća</item>
    </izvorni_sadrzaj>
    <derivirana_varijabla naziv="DomainObject.Predmet.ProtuStrankaListFormatedWithAdress_1">
      <item>HUSNJAK-GRADNJA  jednostavno društvo s ograničenom odgovornošću za graditeljstvo i usluge, Gornja Voća 101/A, 42245 Gornja Voća</item>
    </derivirana_varijabla>
  </DomainObject.Predmet.ProtuStrankaListFormatedWithAdress>
  <DomainObject.Predmet.ProtuStrankaListFormatedWithAdressOIB>
    <izvorni_sadrzaj>
      <item>HUSNJAK-GRADNJA  jednostavno društvo s ograničenom odgovornošću za graditeljstvo i usluge, OIB 82414515387, Gornja Voća 101/A, 42245 Gornja Voća</item>
    </izvorni_sadrzaj>
    <derivirana_varijabla naziv="DomainObject.Predmet.ProtuStrankaListFormatedWithAdressOIB_1">
      <item>HUSNJAK-GRADNJA  jednostavno društvo s ograničenom odgovornošću za graditeljstvo i usluge, OIB 82414515387, Gornja Voća 101/A, 42245 Gornja Voća</item>
    </derivirana_varijabla>
  </DomainObject.Predmet.ProtuStrankaListFormatedWithAdressOIB>
  <DomainObject.Predmet.ProtuStrankaListNazivFormated>
    <izvorni_sadrzaj>
      <item>HUSNJAK-GRADNJA  jednostavno društvo s ograničenom odgovornošću za graditeljstvo i usluge</item>
    </izvorni_sadrzaj>
    <derivirana_varijabla naziv="DomainObject.Predmet.ProtuStrankaListNazivFormated_1">
      <item>HUSNJAK-GRADNJA  jednostavno društvo s ograničenom odgovornošću za graditeljstvo i usluge</item>
    </derivirana_varijabla>
  </DomainObject.Predmet.ProtuStrankaListNazivFormated>
  <DomainObject.Predmet.ProtuStrankaListNazivFormatedOIB>
    <izvorni_sadrzaj>
      <item>HUSNJAK-GRADNJA  jednostavno društvo s ograničenom odgovornošću za graditeljstvo i usluge, OIB 82414515387</item>
    </izvorni_sadrzaj>
    <derivirana_varijabla naziv="DomainObject.Predmet.ProtuStrankaListNazivFormatedOIB_1">
      <item>HUSNJAK-GRADNJA  jednostavno društvo s ograničenom odgovornošću za graditeljstvo i usluge, OIB 82414515387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St-1103/2015-5</izvorni_sadrzaj>
    <derivirana_varijabla naziv="DomainObject.PoslovniBrojDokumenta_1">St-1103/2015-5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HUSNJAK-GRADNJA  jednostavno društvo s ograničenom odgovornošću za graditeljstvo i usluge</izvorni_sadrzaj>
    <derivirana_varijabla naziv="DomainObject.Predmet.ProtustrankaIDrugi_1">HUSNJAK-GRADNJA 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HUSNJAK-GRADNJA  jednostavno društvo s ograničenom odgovornošću za graditeljstvo i usluge, OIB 82414515387, Gornja Voća 101/A, 42245 Gornja Voća</izvorni_sadrzaj>
    <derivirana_varijabla naziv="DomainObject.Predmet.ProtustrankaIDrugiAdressOIB_1">HUSNJAK-GRADNJA  jednostavno društvo s ograničenom odgovornošću za graditeljstvo i usluge, OIB 82414515387, Gornja Voća 101/A, 42245 Gornja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HUSNJAK-GRADNJA 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HUSNJAK-GRADNJA 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HUSNJAK-GRADNJA  jednostavno društvo s ograničenom odgovornošću za graditeljstvo i usluge, OIB 82414515387, Gornja Voća 101/A,42245 Gornja Voća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HUSNJAK-GRADNJA  jednostavno društvo s ograničenom odgovornošću za graditeljstvo i usluge, OIB 82414515387, Gornja Voća 101/A,42245 Gornja Voća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D9321-95EC-4DD8-BEE4-242F14254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2764</properties:Characters>
  <properties:Lines>89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2016-03-14T08:29:00Z</cp:lastPrinted>
  <dcterms:modified xmlns:xsi="http://www.w3.org/2001/XMLSchema-instance" xsi:type="dcterms:W3CDTF">2016-03-14T08:29:00Z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