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111a" w14:paraId="c4b111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D6B7B">
        <w:t>651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D6B7B">
        <w:t>KLUB SLOBODNOG LETENJA PEGAZ-HRVACE, Hrvace, Hrvace 0 bb</w:t>
      </w:r>
      <w:r w:rsidR="00305A5F">
        <w:t>,</w:t>
      </w:r>
      <w:r w:rsidR="00D75071">
        <w:t xml:space="preserve"> OIB</w:t>
      </w:r>
      <w:r w:rsidR="001D6B7B">
        <w:t>: 85987688047</w:t>
      </w:r>
      <w:r w:rsidR="00961651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D6B7B" w:rsidRPr="001D6B7B">
        <w:t xml:space="preserve">KLUB SLOBODNOG LETENJA PEGAZ-HRVACE, Hrvace, Hrvace 0 bb, OIB: 85987688047,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AF4211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1D6B7B">
        <w:t>u od 1687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1D6B7B">
        <w:t xml:space="preserve"> 37.919,69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D6B7B">
        <w:t>3. ST-1651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3B6FAC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520D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B6FAC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33CA4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2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2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St-1651/2015</izvorni_sadrzaj>
    <derivirana_varijabla naziv="DomainObject.Predmet.OznakaBroj_1">St-1651/2015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SLOBODNOG LETENJA PEGAZ - HRVACE</izvorni_sadrzaj>
    <derivirana_varijabla naziv="DomainObject.Predmet.ProtustrankaFormated_1">  KLUB SLOBODNOG LETENJA PEGAZ - HRVACE</derivirana_varijabla>
  </DomainObject.Predmet.ProtustrankaFormated>
  <DomainObject.Predmet.ProtustrankaFormatedOIB>
    <izvorni_sadrzaj>  KLUB SLOBODNOG LETENJA PEGAZ - HRVACE, OIB 85987688047</izvorni_sadrzaj>
    <derivirana_varijabla naziv="DomainObject.Predmet.ProtustrankaFormatedOIB_1">  KLUB SLOBODNOG LETENJA PEGAZ - HRVACE, OIB 85987688047</derivirana_varijabla>
  </DomainObject.Predmet.ProtustrankaFormatedOIB>
  <DomainObject.Predmet.ProtustrankaFormatedWithAdress>
    <izvorni_sadrzaj> KLUB SLOBODNOG LETENJA PEGAZ - HRVACE, Hrvace 0bb, 21233 Hrvace</izvorni_sadrzaj>
    <derivirana_varijabla naziv="DomainObject.Predmet.ProtustrankaFormatedWithAdress_1"> KLUB SLOBODNOG LETENJA PEGAZ - HRVACE, Hrvace 0bb, 21233 Hrvace</derivirana_varijabla>
  </DomainObject.Predmet.ProtustrankaFormatedWithAdress>
  <DomainObject.Predmet.ProtustrankaFormatedWithAdressOIB>
    <izvorni_sadrzaj> KLUB SLOBODNOG LETENJA PEGAZ - HRVACE, OIB 85987688047, Hrvace 0bb, 21233 Hrvace</izvorni_sadrzaj>
    <derivirana_varijabla naziv="DomainObject.Predmet.ProtustrankaFormatedWithAdressOIB_1"> KLUB SLOBODNOG LETENJA PEGAZ - HRVACE, OIB 85987688047, Hrvace 0bb, 21233 Hrvace</derivirana_varijabla>
  </DomainObject.Predmet.ProtustrankaFormatedWithAdressOIB>
  <DomainObject.Predmet.ProtustrankaWithAdress>
    <izvorni_sadrzaj>KLUB SLOBODNOG LETENJA PEGAZ - HRVACE Hrvace 0bb, 21233 Hrvace</izvorni_sadrzaj>
    <derivirana_varijabla naziv="DomainObject.Predmet.ProtustrankaWithAdress_1">KLUB SLOBODNOG LETENJA PEGAZ - HRVACE Hrvace 0bb, 21233 Hrvace</derivirana_varijabla>
  </DomainObject.Predmet.ProtustrankaWithAdress>
  <DomainObject.Predmet.ProtustrankaWithAdressOIB>
    <izvorni_sadrzaj>KLUB SLOBODNOG LETENJA PEGAZ - HRVACE, OIB 85987688047, Hrvace 0bb, 21233 Hrvace</izvorni_sadrzaj>
    <derivirana_varijabla naziv="DomainObject.Predmet.ProtustrankaWithAdressOIB_1">KLUB SLOBODNOG LETENJA PEGAZ - HRVACE, OIB 85987688047, Hrvace 0bb, 21233 Hrvace</derivirana_varijabla>
  </DomainObject.Predmet.ProtustrankaWithAdressOIB>
  <DomainObject.Predmet.ProtustrankaNazivFormated>
    <izvorni_sadrzaj>KLUB SLOBODNOG LETENJA PEGAZ - HRVACE</izvorni_sadrzaj>
    <derivirana_varijabla naziv="DomainObject.Predmet.ProtustrankaNazivFormated_1">KLUB SLOBODNOG LETENJA PEGAZ - HRVACE</derivirana_varijabla>
  </DomainObject.Predmet.ProtustrankaNazivFormated>
  <DomainObject.Predmet.ProtustrankaNazivFormatedOIB>
    <izvorni_sadrzaj>KLUB SLOBODNOG LETENJA PEGAZ - HRVACE, OIB 85987688047</izvorni_sadrzaj>
    <derivirana_varijabla naziv="DomainObject.Predmet.ProtustrankaNazivFormatedOIB_1">KLUB SLOBODNOG LETENJA PEGAZ - HRVACE, OIB 85987688047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37919.69</izvorni_sadrzaj>
    <derivirana_varijabla naziv="DomainObject.Predmet.TrenutnaVrijednost_1">37919.69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KLUB SLOBODNOG LETENJA PEGAZ - HRVACE</item>
    </izvorni_sadrzaj>
    <derivirana_varijabla naziv="DomainObject.Predmet.ProtuStrankaListFormated_1">
      <item>KLUB SLOBODNOG LETENJA PEGAZ - HRVACE</item>
    </derivirana_varijabla>
  </DomainObject.Predmet.ProtuStrankaListFormated>
  <DomainObject.Predmet.ProtuStrankaListFormatedOIB>
    <izvorni_sadrzaj>
      <item>KLUB SLOBODNOG LETENJA PEGAZ - HRVACE, OIB 85987688047</item>
    </izvorni_sadrzaj>
    <derivirana_varijabla naziv="DomainObject.Predmet.ProtuStrankaListFormatedOIB_1">
      <item>KLUB SLOBODNOG LETENJA PEGAZ - HRVACE, OIB 85987688047</item>
    </derivirana_varijabla>
  </DomainObject.Predmet.ProtuStrankaListFormatedOIB>
  <DomainObject.Predmet.ProtuStrankaListFormatedWithAdress>
    <izvorni_sadrzaj>
      <item>KLUB SLOBODNOG LETENJA PEGAZ - HRVACE, Hrvace 0bb, 21233 Hrvace</item>
    </izvorni_sadrzaj>
    <derivirana_varijabla naziv="DomainObject.Predmet.ProtuStrankaListFormatedWithAdress_1">
      <item>KLUB SLOBODNOG LETENJA PEGAZ - HRVACE, Hrvace 0bb, 21233 Hrvace</item>
    </derivirana_varijabla>
  </DomainObject.Predmet.ProtuStrankaListFormatedWithAdress>
  <DomainObject.Predmet.ProtuStrankaListFormatedWithAdressOIB>
    <izvorni_sadrzaj>
      <item>KLUB SLOBODNOG LETENJA PEGAZ - HRVACE, OIB 85987688047, Hrvace 0bb, 21233 Hrvace</item>
    </izvorni_sadrzaj>
    <derivirana_varijabla naziv="DomainObject.Predmet.ProtuStrankaListFormatedWithAdressOIB_1">
      <item>KLUB SLOBODNOG LETENJA PEGAZ - HRVACE, OIB 85987688047, Hrvace 0bb, 21233 Hrvace</item>
    </derivirana_varijabla>
  </DomainObject.Predmet.ProtuStrankaListFormatedWithAdressOIB>
  <DomainObject.Predmet.ProtuStrankaListNazivFormated>
    <izvorni_sadrzaj>
      <item>KLUB SLOBODNOG LETENJA PEGAZ - HRVACE</item>
    </izvorni_sadrzaj>
    <derivirana_varijabla naziv="DomainObject.Predmet.ProtuStrankaListNazivFormated_1">
      <item>KLUB SLOBODNOG LETENJA PEGAZ - HRVACE</item>
    </derivirana_varijabla>
  </DomainObject.Predmet.ProtuStrankaListNazivFormated>
  <DomainObject.Predmet.ProtuStrankaListNazivFormatedOIB>
    <izvorni_sadrzaj>
      <item>KLUB SLOBODNOG LETENJA PEGAZ - HRVACE, OIB 85987688047</item>
    </izvorni_sadrzaj>
    <derivirana_varijabla naziv="DomainObject.Predmet.ProtuStrankaListNazivFormatedOIB_1">
      <item>KLUB SLOBODNOG LETENJA PEGAZ - HRVACE, OIB 85987688047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KLUB SLOBODNOG LETENJA PEGAZ - HRVACE</izvorni_sadrzaj>
    <derivirana_varijabla naziv="DomainObject.Predmet.ProtustrankaIDrugi_1">KLUB SLOBODNOG LETENJA PEGAZ - HRVACE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KLUB SLOBODNOG LETENJA PEGAZ - HRVACE, OIB 85987688047, Hrvace 0bb, 21233 Hrvace</izvorni_sadrzaj>
    <derivirana_varijabla naziv="DomainObject.Predmet.ProtustrankaIDrugiAdressOIB_1">KLUB SLOBODNOG LETENJA PEGAZ - HRVACE, OIB 85987688047, Hrvace 0bb,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SLOBODNOG LETENJA PEGAZ - HRVACE</item>
      <item>FINANCIJSKA AGENCIJA RC SPLIT</item>
    </izvorni_sadrzaj>
    <derivirana_varijabla naziv="DomainObject.Predmet.SudioniciListNaziv_1">
      <item>KLUB SLOBODNOG LETENJA PEGAZ - HRVACE</item>
      <item>FINANCIJSKA AGENCIJA RC SPLIT</item>
    </derivirana_varijabla>
  </DomainObject.Predmet.SudioniciListNaziv>
  <DomainObject.Predmet.SudioniciListAdressOIB>
    <izvorni_sadrzaj>
      <item>KLUB SLOBODNOG LETENJA PEGAZ - HRVACE, OIB 85987688047, Hrvace 0bb,21233 Hrvace</item>
      <item>FINANCIJSKA AGENCIJA RC SPLIT, OIB 85821130368, Mažuranićeva 24b,21000 Split</item>
    </izvorni_sadrzaj>
    <derivirana_varijabla naziv="DomainObject.Predmet.SudioniciListAdressOIB_1">
      <item>KLUB SLOBODNOG LETENJA PEGAZ - HRVACE, OIB 85987688047, Hrvace 0bb,21233 Hrvace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85987688047</item>
      <item>, OIB 85821130368</item>
    </izvorni_sadrzaj>
    <derivirana_varijabla naziv="DomainObject.Predmet.SudioniciListNazivOIB_1">
      <item>, OIB 85987688047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1762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2016-01-18T07:20:00Z</dcterms:created>
  <dc:creator>Lari Glavaš</dc:creator>
  <cp:lastModifiedBy>Lari Glavaš</cp:lastModifiedBy>
  <cp:lastPrinted>2016-01-18T07:11:00Z</cp:lastPrinted>
  <dcterms:modified xmlns:xsi="http://www.w3.org/2001/XMLSchema-instance" xsi:type="dcterms:W3CDTF">2016-01-18T07:21:00Z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