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5784c" w14:paraId="c85784c" w:rsidRDefault="00AE649C" w:rsidP="00FA5B5E" w:rsidR="00AE649C" w:rsidRPr="00B76F3C">
      <w:pPr>
        <w:pStyle w:val="Naslov3"/>
        <w15:collapsed w:val="false"/>
      </w:pPr>
    </w:p>
    <w:p w:rsidRDefault="008D0A27" w:rsidP="008D0A27" w:rsidR="008D0A27" w:rsidRPr="008D0A27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bCs/>
        </w:rPr>
        <w:tab/>
      </w:r>
    </w:p>
    <w:p w:rsidRDefault="008D0A27" w:rsidP="008D0A27" w:rsidR="008D0A27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8D0A27" w:rsidP="008D0A27" w:rsidR="008D0A27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8D0A27" w:rsidP="008D0A27" w:rsidR="008D0A27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8D0A27" w:rsidP="008D0A27" w:rsidR="008D0A27">
      <w:pPr>
        <w:jc w:val="both"/>
      </w:pPr>
      <w:r>
        <w:tab/>
      </w:r>
      <w:r>
        <w:tab/>
      </w:r>
      <w:r>
        <w:tab/>
      </w:r>
    </w:p>
    <w:p w:rsidRDefault="008D0A27" w:rsidP="008D0A27" w:rsidR="008D0A27">
      <w:pPr>
        <w:jc w:val="center"/>
      </w:pPr>
      <w:r>
        <w:t>R E P U B L I K A   H R V A T S K A</w:t>
      </w:r>
    </w:p>
    <w:p w:rsidRDefault="008D0A27" w:rsidP="008D0A27" w:rsidR="008D0A27">
      <w:pPr>
        <w:jc w:val="center"/>
      </w:pPr>
    </w:p>
    <w:p w:rsidRDefault="008D0A27" w:rsidP="008D0A27" w:rsidR="008D0A27">
      <w:pPr>
        <w:jc w:val="center"/>
      </w:pPr>
      <w:r>
        <w:t>O G L A S</w:t>
      </w:r>
    </w:p>
    <w:p w:rsidRDefault="008D0A27" w:rsidP="008D0A27" w:rsidR="008D0A27">
      <w:pPr>
        <w:jc w:val="center"/>
      </w:pPr>
    </w:p>
    <w:p w:rsidRDefault="008D0A27" w:rsidP="008D0A27" w:rsidR="008D0A27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UDRUGA RATNIH VOJNIH INVALIDA HRVATSKOG VIJEĆA OBRANE KNIN sa sjedištem u Kninu, Ulica dr. Franje Tuđmana 11, OIB:98468448486, povodom zahtjeva Financijske agencije, Regionalnog centra Split, Podružnice Šibenik, Perivoj L. Marune 1, OIB: 85821130368 od 01. srpnja 2016., 27. srpnja 2016. objavio je </w:t>
      </w:r>
    </w:p>
    <w:p w:rsidRDefault="008D0A27" w:rsidP="008D0A27" w:rsidR="008D0A27">
      <w:pPr>
        <w:jc w:val="both"/>
      </w:pPr>
    </w:p>
    <w:p w:rsidRDefault="008D0A27" w:rsidP="008D0A27" w:rsidR="008D0A27">
      <w:pPr>
        <w:jc w:val="center"/>
      </w:pPr>
      <w:r>
        <w:t>o g l a s</w:t>
      </w:r>
    </w:p>
    <w:p w:rsidRDefault="008D0A27" w:rsidP="008D0A27" w:rsidR="008D0A27">
      <w:pPr>
        <w:jc w:val="center"/>
      </w:pPr>
    </w:p>
    <w:p w:rsidRDefault="008D0A27" w:rsidP="008D0A27" w:rsidR="008D0A27">
      <w:pPr>
        <w:ind w:firstLine="315"/>
        <w:jc w:val="both"/>
      </w:pPr>
      <w:r>
        <w:tab/>
        <w:t xml:space="preserve">1.  Utvrđuje se da ukupni iznos evidentiranog duga dužnika UDRUGA RATNIH VOJNIH INVALIDA HRVATSKOG VIJEĆA OBRANE KNIN sa sjedištem u Kninu, Ulica dr. Franje Tuđmana 11, OIB:98468448486, na temelju neizvršenih osnova za plaćanje iznosi 11.397,37 kn. </w:t>
      </w:r>
    </w:p>
    <w:p w:rsidRDefault="008D0A27" w:rsidP="008D0A27" w:rsidR="008D0A27">
      <w:pPr>
        <w:ind w:firstLine="315"/>
        <w:jc w:val="both"/>
      </w:pPr>
    </w:p>
    <w:p w:rsidRDefault="008D0A27" w:rsidP="008D0A27" w:rsidR="008D0A27">
      <w:pPr>
        <w:jc w:val="both"/>
      </w:pPr>
      <w:r>
        <w:t xml:space="preserve">      </w:t>
      </w:r>
      <w:r>
        <w:tab/>
        <w:t xml:space="preserve">2.  Poziva se osoba ovlaštena za zastupanje dužnika po zakonu Željko Martinović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8D0A27" w:rsidP="008D0A27" w:rsidR="008D0A27">
      <w:pPr>
        <w:jc w:val="both"/>
      </w:pPr>
    </w:p>
    <w:p w:rsidRDefault="008D0A27" w:rsidP="008D0A27" w:rsidR="008D0A27">
      <w:pPr>
        <w:jc w:val="both"/>
      </w:pPr>
      <w:r>
        <w:lastRenderedPageBreak/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8D0A27" w:rsidP="008D0A27" w:rsidR="008D0A27">
      <w:pPr>
        <w:jc w:val="both"/>
      </w:pPr>
    </w:p>
    <w:p w:rsidRDefault="008D0A27" w:rsidP="008D0A27" w:rsidR="008D0A2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8D0A27" w:rsidP="008D0A27" w:rsidR="008D0A27">
      <w:pPr>
        <w:tabs>
          <w:tab w:pos="0" w:val="left"/>
        </w:tabs>
        <w:jc w:val="both"/>
      </w:pPr>
    </w:p>
    <w:p w:rsidRDefault="008D0A27" w:rsidP="008D0A27" w:rsidR="008D0A27">
      <w:pPr>
        <w:jc w:val="center"/>
      </w:pPr>
      <w:r>
        <w:t>U Zadru 27. srpnja 2016.</w:t>
      </w:r>
    </w:p>
    <w:p w:rsidRDefault="008D0A27" w:rsidP="008D0A27" w:rsidR="008D0A27">
      <w:pPr>
        <w:jc w:val="center"/>
      </w:pPr>
    </w:p>
    <w:p w:rsidRDefault="008D0A27" w:rsidP="008D0A27" w:rsidR="008D0A27">
      <w:pPr>
        <w:ind w:firstLine="708" w:left="6372"/>
        <w:jc w:val="center"/>
      </w:pPr>
      <w:r>
        <w:t>Sudska savjetnica:</w:t>
      </w:r>
    </w:p>
    <w:p w:rsidRDefault="008D0A27" w:rsidP="008D0A27" w:rsidR="008D0A27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8D0A27" w:rsidP="008D0A27" w:rsidR="008D0A27">
      <w:pPr>
        <w:tabs>
          <w:tab w:pos="720" w:val="left"/>
        </w:tabs>
        <w:ind w:firstLine="315" w:left="7788"/>
        <w:jc w:val="both"/>
      </w:pPr>
    </w:p>
    <w:p w:rsidRDefault="008D0A27" w:rsidP="008D0A27" w:rsidR="008D0A27">
      <w:pPr>
        <w:tabs>
          <w:tab w:pos="720" w:val="left"/>
        </w:tabs>
        <w:ind w:firstLine="315" w:left="7788"/>
        <w:jc w:val="both"/>
      </w:pPr>
      <w:r>
        <w:tab/>
      </w:r>
    </w:p>
    <w:p w:rsidRDefault="008D0A27" w:rsidP="008D0A27" w:rsidR="008D0A27">
      <w:pPr>
        <w:ind w:firstLine="708"/>
        <w:jc w:val="both"/>
      </w:pPr>
      <w:r>
        <w:t>DNA:</w:t>
      </w:r>
    </w:p>
    <w:p w:rsidRDefault="008D0A27" w:rsidP="008D0A27" w:rsidR="008D0A27">
      <w:pPr>
        <w:ind w:firstLine="708"/>
        <w:jc w:val="both"/>
      </w:pPr>
      <w:r>
        <w:t>1. e-Oglasna ploča suda</w:t>
      </w:r>
    </w:p>
    <w:p w:rsidRDefault="008D0A27" w:rsidP="008D0A27" w:rsidR="008D0A27">
      <w:pPr>
        <w:ind w:firstLine="708"/>
        <w:jc w:val="both"/>
      </w:pPr>
      <w:r>
        <w:t xml:space="preserve">2. U spis </w:t>
      </w:r>
    </w:p>
    <w:p w:rsidRDefault="008D0A27" w:rsidP="008D0A27" w:rsidR="008D0A27">
      <w:pPr>
        <w:ind w:firstLine="720"/>
        <w:jc w:val="both"/>
      </w:pPr>
    </w:p>
    <w:p w:rsidRDefault="008D0A27" w:rsidP="008D0A27" w:rsidR="008D0A27">
      <w:pPr>
        <w:ind w:firstLine="720"/>
        <w:jc w:val="both"/>
      </w:pPr>
    </w:p>
    <w:p w:rsidRDefault="0071688E" w:rsidP="00A21F0D" w:rsidR="0071688E">
      <w:pPr>
        <w:pStyle w:val="Poetniodjeljak"/>
      </w:pPr>
      <w:bookmarkStart w:name="_GoBack" w:id="0"/>
      <w:bookmarkEnd w:id="0"/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0A27" w:rsidP="008D0A27" w:rsidR="008D0A27">
    <w:pPr>
      <w:jc w:val="right"/>
    </w:pPr>
    <w:r>
      <w:t>Poslovni broj: 5 St-917-16-6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0A27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887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St-917/2016-4</izvorni_sadrzaj>
    <derivirana_varijabla naziv="DomainObject.Oznaka_1">St-917/2016-4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</izvorni_sadrzaj>
    <derivirana_varijabla naziv="DomainObject.Predmet.Broj_1">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St-917/2016</izvorni_sadrzaj>
    <derivirana_varijabla naziv="DomainObject.Predmet.OznakaBroj_1">St-917/2016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RATNIH VOJNIH INVALIDA HRVATSKOG VIJEĆA OBRANE KNIN</izvorni_sadrzaj>
    <derivirana_varijabla naziv="DomainObject.Predmet.ProtustrankaFormated_1">  UDRUGA RATNIH VOJNIH INVALIDA HRVATSKOG VIJEĆA OBRANE KNIN</derivirana_varijabla>
  </DomainObject.Predmet.ProtustrankaFormated>
  <DomainObject.Predmet.ProtustrankaFormatedOIB>
    <izvorni_sadrzaj>  UDRUGA RATNIH VOJNIH INVALIDA HRVATSKOG VIJEĆA OBRANE KNIN, OIB 98468448486</izvorni_sadrzaj>
    <derivirana_varijabla naziv="DomainObject.Predmet.ProtustrankaFormatedOIB_1">  UDRUGA RATNIH VOJNIH INVALIDA HRVATSKOG VIJEĆA OBRANE KNIN, OIB 98468448486</derivirana_varijabla>
  </DomainObject.Predmet.ProtustrankaFormatedOIB>
  <DomainObject.Predmet.ProtustrankaFormatedWithAdress>
    <izvorni_sadrzaj> UDRUGA RATNIH VOJNIH INVALIDA HRVATSKOG VIJEĆA OBRANE KNIN, Ulica dr. Franje Tuđmana 11, 22300 Knin</izvorni_sadrzaj>
    <derivirana_varijabla naziv="DomainObject.Predmet.ProtustrankaFormatedWithAdress_1"> UDRUGA RATNIH VOJNIH INVALIDA HRVATSKOG VIJEĆA OBRANE KNIN, Ulica dr. Franje Tuđmana 11, 22300 Knin</derivirana_varijabla>
  </DomainObject.Predmet.ProtustrankaFormatedWithAdress>
  <DomainObject.Predmet.ProtustrankaFormatedWithAdressOIB>
    <izvorni_sadrzaj> UDRUGA RATNIH VOJNIH INVALIDA HRVATSKOG VIJEĆA OBRANE KNIN, OIB 98468448486, Ulica dr. Franje Tuđmana 11, 22300 Knin</izvorni_sadrzaj>
    <derivirana_varijabla naziv="DomainObject.Predmet.ProtustrankaFormatedWithAdressOIB_1"> UDRUGA RATNIH VOJNIH INVALIDA HRVATSKOG VIJEĆA OBRANE KNIN, OIB 98468448486, Ulica dr. Franje Tuđmana 11, 22300 Knin</derivirana_varijabla>
  </DomainObject.Predmet.ProtustrankaFormatedWithAdressOIB>
  <DomainObject.Predmet.ProtustrankaWithAdress>
    <izvorni_sadrzaj>UDRUGA RATNIH VOJNIH INVALIDA HRVATSKOG VIJEĆA OBRANE KNIN Ulica dr. Franje Tuđmana 11, 22300 Knin</izvorni_sadrzaj>
    <derivirana_varijabla naziv="DomainObject.Predmet.ProtustrankaWithAdress_1">UDRUGA RATNIH VOJNIH INVALIDA HRVATSKOG VIJEĆA OBRANE KNIN Ulica dr. Franje Tuđmana 11, 22300 Knin</derivirana_varijabla>
  </DomainObject.Predmet.ProtustrankaWithAdress>
  <DomainObject.Predmet.ProtustrankaWithAdressOIB>
    <izvorni_sadrzaj>UDRUGA RATNIH VOJNIH INVALIDA HRVATSKOG VIJEĆA OBRANE KNIN, OIB 98468448486, Ulica dr. Franje Tuđmana 11, 22300 Knin</izvorni_sadrzaj>
    <derivirana_varijabla naziv="DomainObject.Predmet.ProtustrankaWithAdressOIB_1">UDRUGA RATNIH VOJNIH INVALIDA HRVATSKOG VIJEĆA OBRANE KNIN, OIB 98468448486, Ulica dr. Franje Tuđmana 11, 22300 Knin</derivirana_varijabla>
  </DomainObject.Predmet.ProtustrankaWithAdressOIB>
  <DomainObject.Predmet.ProtustrankaNazivFormated>
    <izvorni_sadrzaj>UDRUGA RATNIH VOJNIH INVALIDA HRVATSKOG VIJEĆA OBRANE KNIN</izvorni_sadrzaj>
    <derivirana_varijabla naziv="DomainObject.Predmet.ProtustrankaNazivFormated_1">UDRUGA RATNIH VOJNIH INVALIDA HRVATSKOG VIJEĆA OBRANE KNIN</derivirana_varijabla>
  </DomainObject.Predmet.ProtustrankaNazivFormated>
  <DomainObject.Predmet.ProtustrankaNazivFormatedOIB>
    <izvorni_sadrzaj>UDRUGA RATNIH VOJNIH INVALIDA HRVATSKOG VIJEĆA OBRANE KNIN, OIB 98468448486</izvorni_sadrzaj>
    <derivirana_varijabla naziv="DomainObject.Predmet.ProtustrankaNazivFormatedOIB_1">UDRUGA RATNIH VOJNIH INVALIDA HRVATSKOG VIJEĆA OBRANE KNIN, OIB 98468448486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UDRUGA RATNIH VOJNIH INVALIDA HRVATSKOG VIJEĆA OBRANE KNIN</item>
    </izvorni_sadrzaj>
    <derivirana_varijabla naziv="DomainObject.Predmet.ProtuStrankaListFormated_1">
      <item>UDRUGA RATNIH VOJNIH INVALIDA HRVATSKOG VIJEĆA OBRANE KNIN</item>
    </derivirana_varijabla>
  </DomainObject.Predmet.ProtuStrankaListFormated>
  <DomainObject.Predmet.ProtuStrankaListFormatedOIB>
    <izvorni_sadrzaj>
      <item>UDRUGA RATNIH VOJNIH INVALIDA HRVATSKOG VIJEĆA OBRANE KNIN, OIB 98468448486</item>
    </izvorni_sadrzaj>
    <derivirana_varijabla naziv="DomainObject.Predmet.ProtuStrankaListFormatedOIB_1">
      <item>UDRUGA RATNIH VOJNIH INVALIDA HRVATSKOG VIJEĆA OBRANE KNIN, OIB 98468448486</item>
    </derivirana_varijabla>
  </DomainObject.Predmet.ProtuStrankaListFormatedOIB>
  <DomainObject.Predmet.ProtuStrankaListFormatedWithAdress>
    <izvorni_sadrzaj>
      <item>UDRUGA RATNIH VOJNIH INVALIDA HRVATSKOG VIJEĆA OBRANE KNIN, Ulica dr. Franje Tuđmana 11, 22300 Knin</item>
    </izvorni_sadrzaj>
    <derivirana_varijabla naziv="DomainObject.Predmet.ProtuStrankaListFormatedWithAdress_1">
      <item>UDRUGA RATNIH VOJNIH INVALIDA HRVATSKOG VIJEĆA OBRANE KNIN, Ulica dr. Franje Tuđmana 11, 22300 Knin</item>
    </derivirana_varijabla>
  </DomainObject.Predmet.ProtuStrankaListFormatedWithAdress>
  <DomainObject.Predmet.ProtuStrankaListFormatedWithAdressOIB>
    <izvorni_sadrzaj>
      <item>UDRUGA RATNIH VOJNIH INVALIDA HRVATSKOG VIJEĆA OBRANE KNIN, OIB 98468448486, Ulica dr. Franje Tuđmana 11, 22300 Knin</item>
    </izvorni_sadrzaj>
    <derivirana_varijabla naziv="DomainObject.Predmet.ProtuStrankaListFormatedWithAdressOIB_1">
      <item>UDRUGA RATNIH VOJNIH INVALIDA HRVATSKOG VIJEĆA OBRANE KNIN, OIB 98468448486, Ulica dr. Franje Tuđmana 11, 22300 Knin</item>
    </derivirana_varijabla>
  </DomainObject.Predmet.ProtuStrankaListFormatedWithAdressOIB>
  <DomainObject.Predmet.ProtuStrankaListNazivFormated>
    <izvorni_sadrzaj>
      <item>UDRUGA RATNIH VOJNIH INVALIDA HRVATSKOG VIJEĆA OBRANE KNIN</item>
    </izvorni_sadrzaj>
    <derivirana_varijabla naziv="DomainObject.Predmet.ProtuStrankaListNazivFormated_1">
      <item>UDRUGA RATNIH VOJNIH INVALIDA HRVATSKOG VIJEĆA OBRANE KNIN</item>
    </derivirana_varijabla>
  </DomainObject.Predmet.ProtuStrankaListNazivFormated>
  <DomainObject.Predmet.ProtuStrankaListNazivFormatedOIB>
    <izvorni_sadrzaj>
      <item>UDRUGA RATNIH VOJNIH INVALIDA HRVATSKOG VIJEĆA OBRANE KNIN, OIB 98468448486</item>
    </izvorni_sadrzaj>
    <derivirana_varijabla naziv="DomainObject.Predmet.ProtuStrankaListNazivFormatedOIB_1">
      <item>UDRUGA RATNIH VOJNIH INVALIDA HRVATSKOG VIJEĆA OBRANE KNIN, OIB 98468448486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>St-917/2016-4</izvorni_sadrzaj>
    <derivirana_varijabla naziv="DomainObject.PoslovniBrojDokumenta_1">St-917/2016-4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UDRUGA RATNIH VOJNIH INVALIDA HRVATSKOG VIJEĆA OBRANE KNIN</izvorni_sadrzaj>
    <derivirana_varijabla naziv="DomainObject.Predmet.ProtustrankaIDrugi_1">UDRUGA RATNIH VOJNIH INVALIDA HRVATSKOG VIJEĆA OBRANE KNIN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UDRUGA RATNIH VOJNIH INVALIDA HRVATSKOG VIJEĆA OBRANE KNIN, OIB 98468448486, Ulica dr. Franje Tuđmana 11, 22300 Knin</izvorni_sadrzaj>
    <derivirana_varijabla naziv="DomainObject.Predmet.ProtustrankaIDrugiAdressOIB_1">UDRUGA RATNIH VOJNIH INVALIDA HRVATSKOG VIJEĆA OBRANE KNIN, OIB 98468448486, Ulica dr. Franje Tuđmana 11,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UDRUGA RATNIH VOJNIH INVALIDA HRVATSKOG VIJEĆA OBRANE KNIN</item>
    </izvorni_sadrzaj>
    <derivirana_varijabla naziv="DomainObject.Predmet.SudioniciListNaziv_1">
      <item>FINA - Podružnica Šibenik</item>
      <item>UDRUGA RATNIH VOJNIH INVALIDA HRVATSKOG VIJEĆA OBRANE KNIN</item>
    </derivirana_varijabla>
  </DomainObject.Predmet.SudioniciListNaziv>
  <DomainObject.Predmet.SudioniciListAdressOIB>
    <izvorni_sadrzaj>
      <item>FINA - Podružnica Šibenik, OIB 85821130368, Perivoj L. Marune 1,22000 Šibenik</item>
      <item>UDRUGA RATNIH VOJNIH INVALIDA HRVATSKOG VIJEĆA OBRANE KNIN, OIB 98468448486, Ulica dr. Franje Tuđmana 11,22300 Knin</item>
    </izvorni_sadrzaj>
    <derivirana_varijabla naziv="DomainObject.Predmet.SudioniciListAdressOIB_1">
      <item>FINA - Podružnica Šibenik, OIB 85821130368, Perivoj L. Marune 1,22000 Šibenik</item>
      <item>UDRUGA RATNIH VOJNIH INVALIDA HRVATSKOG VIJEĆA OBRANE KNIN, OIB 98468448486, Ulica dr. Franje Tuđmana 11,22300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C2FCB3-30BB-43C6-B03D-CD34D2356A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2061</properties:Characters>
  <properties:Lines>59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2016-08-02T07:47:00Z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St-917/2016-4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