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0e09" w14:paraId="fcc0e09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B3006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30061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B30061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B30061" w:rsidRPr="00B30061">
        <w:rPr>
          <w:rFonts w:cs="Times New Roman" w:hAnsi="Times New Roman" w:ascii="Times New Roman"/>
          <w:sz w:val="24"/>
          <w:szCs w:val="24"/>
        </w:rPr>
        <w:t>KATRIGA j.d.o.o. za administrativne usluge i ugostiteljstvo, Šibenik, Obala Prvoboraca 14, OIB: 37735150387</w:t>
      </w:r>
      <w:r w:rsidR="006534AF" w:rsidRPr="00B30061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B30061" w:rsidRPr="00B30061">
        <w:rPr>
          <w:rFonts w:cs="Times New Roman" w:eastAsia="Times New Roman" w:hAnsi="Times New Roman" w:ascii="Times New Roman"/>
          <w:sz w:val="24"/>
          <w:szCs w:val="24"/>
        </w:rPr>
        <w:t>11</w:t>
      </w:r>
      <w:r w:rsidR="006534AF" w:rsidRPr="00B30061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B30061" w:rsidRPr="00B30061">
        <w:rPr>
          <w:rFonts w:cs="Times New Roman" w:eastAsia="Times New Roman" w:hAnsi="Times New Roman" w:ascii="Times New Roman"/>
          <w:sz w:val="24"/>
          <w:szCs w:val="24"/>
        </w:rPr>
        <w:t>svibnja</w:t>
      </w:r>
      <w:r w:rsidR="006534AF" w:rsidRPr="00B30061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B30061" w:rsidRPr="00B30061">
        <w:rPr>
          <w:rFonts w:cs="Times New Roman" w:eastAsia="Times New Roman" w:hAnsi="Times New Roman" w:ascii="Times New Roman"/>
          <w:sz w:val="24"/>
          <w:szCs w:val="24"/>
        </w:rPr>
        <w:t>24</w:t>
      </w:r>
      <w:r w:rsidR="006534AF" w:rsidRPr="00B30061">
        <w:rPr>
          <w:rFonts w:cs="Times New Roman" w:eastAsia="Times New Roman" w:hAnsi="Times New Roman" w:ascii="Times New Roman"/>
          <w:sz w:val="24"/>
          <w:szCs w:val="24"/>
        </w:rPr>
        <w:t xml:space="preserve">. svibnja 2018. objavio je  </w:t>
      </w:r>
    </w:p>
    <w:p w:rsidRDefault="006534AF" w:rsidP="006534AF" w:rsidR="006534AF" w:rsidRPr="00B300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3006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B300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30061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B300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B30061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30061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B30061" w:rsidRPr="00B30061">
        <w:rPr>
          <w:rFonts w:cs="Times New Roman" w:hAnsi="Times New Roman" w:ascii="Times New Roman"/>
          <w:sz w:val="24"/>
          <w:szCs w:val="24"/>
        </w:rPr>
        <w:t>KATRIGA j.d.o.o. za administrativne usluge i ugostiteljstvo, Šibenik, Obala Prvoboraca 14, OIB: 37735150387</w:t>
      </w:r>
      <w:r w:rsidRPr="00B30061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B30061" w:rsidRPr="00B30061">
        <w:rPr>
          <w:rFonts w:cs="Times New Roman" w:eastAsia="Times New Roman" w:hAnsi="Times New Roman" w:ascii="Times New Roman"/>
          <w:sz w:val="24"/>
          <w:szCs w:val="24"/>
        </w:rPr>
        <w:t>43.583,60</w:t>
      </w:r>
      <w:r w:rsidRPr="00B30061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B30061">
        <w:rPr>
          <w:rFonts w:cs="Times New Roman" w:hAnsi="Times New Roman" w:ascii="Times New Roman"/>
          <w:color w:themeColor="text1" w:val="000000"/>
          <w:sz w:val="24"/>
          <w:szCs w:val="24"/>
        </w:rPr>
        <w:t>Anita Katalinić</w:t>
      </w:r>
      <w:r w:rsidRPr="00DE008D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B30061">
        <w:rPr>
          <w:rFonts w:cs="Times New Roman" w:eastAsia="Times New Roman" w:hAnsi="Times New Roman" w:ascii="Times New Roman"/>
          <w:sz w:val="24"/>
          <w:szCs w:val="24"/>
        </w:rPr>
        <w:t>24</w:t>
      </w:r>
      <w:r>
        <w:rPr>
          <w:rFonts w:cs="Times New Roman" w:eastAsia="Times New Roman" w:hAnsi="Times New Roman" w:ascii="Times New Roman"/>
          <w:sz w:val="24"/>
          <w:szCs w:val="24"/>
        </w:rPr>
        <w:t>. svibnja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912A8E" w:rsidP="00912A8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912A8E" w:rsidP="00912A8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>Anamarija Kovačić Milković,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B30061">
      <w:rPr>
        <w:rFonts w:cs="Times New Roman" w:hAnsi="Times New Roman" w:ascii="Times New Roman"/>
        <w:bCs/>
        <w:sz w:val="24"/>
      </w:rPr>
      <w:t>162</w:t>
    </w:r>
    <w:r w:rsidRPr="00E00B1C">
      <w:rPr>
        <w:rFonts w:cs="Times New Roman" w:hAnsi="Times New Roman" w:ascii="Times New Roman"/>
        <w:bCs/>
        <w:sz w:val="24"/>
      </w:rPr>
      <w:t>/2018-</w:t>
    </w:r>
    <w:r w:rsidR="00B30061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1A3508"/>
    <w:rsid w:val="001A794E"/>
    <w:rsid w:val="005868B4"/>
    <w:rsid w:val="006534AF"/>
    <w:rsid w:val="00912A8E"/>
    <w:rsid w:val="00B30061"/>
    <w:rsid w:val="00DB052E"/>
    <w:rsid w:val="00DB6C74"/>
    <w:rsid w:val="00DE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912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A8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2A8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2A8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2A8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912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A8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2A8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2A8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2A8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KATRIGA j.d.o.o. za administrativne usluge i ugostiteljstvo</izvorni_sadrzaj>
    <derivirana_varijabla naziv="DomainObject.Predmet.ProtustrankaFormated_1">  KATRIGA j.d.o.o. za administrativne usluge i ugostiteljstvo</derivirana_varijabla>
  </DomainObject.Predmet.ProtustrankaFormated>
  <DomainObject.Predmet.ProtustrankaFormatedOIB>
    <izvorni_sadrzaj>  KATRIGA j.d.o.o. za administrativne usluge i ugostiteljstvo, OIB 37735150387</izvorni_sadrzaj>
    <derivirana_varijabla naziv="DomainObject.Predmet.ProtustrankaFormatedOIB_1">  KATRIGA j.d.o.o. za administrativne usluge i ugostiteljstvo, OIB 37735150387</derivirana_varijabla>
  </DomainObject.Predmet.ProtustrankaFormatedOIB>
  <DomainObject.Predmet.ProtustrankaFormatedWithAdress>
    <izvorni_sadrzaj> KATRIGA j.d.o.o. za administrativne usluge i ugostiteljstvo, Obala Prvoboraca 14, 22000 Šibenik</izvorni_sadrzaj>
    <derivirana_varijabla naziv="DomainObject.Predmet.ProtustrankaFormatedWithAdress_1"> KATRIGA j.d.o.o. za administrativne usluge i ugostiteljstvo, Obala Prvoboraca 14, 22000 Šibenik</derivirana_varijabla>
  </DomainObject.Predmet.ProtustrankaFormatedWithAdress>
  <DomainObject.Predmet.ProtustrankaFormatedWithAdressOIB>
    <izvorni_sadrzaj> KATRIGA j.d.o.o. za administrativne usluge i ugostiteljstvo, OIB 37735150387, Obala Prvoboraca 14, 22000 Šibenik</izvorni_sadrzaj>
    <derivirana_varijabla naziv="DomainObject.Predmet.ProtustrankaFormatedWithAdressOIB_1"> KATRIGA j.d.o.o. za administrativne usluge i ugostiteljstvo, OIB 37735150387, Obala Prvoboraca 14, 22000 Šibenik</derivirana_varijabla>
  </DomainObject.Predmet.ProtustrankaFormatedWithAdressOIB>
  <DomainObject.Predmet.ProtustrankaWithAdress>
    <izvorni_sadrzaj>KATRIGA j.d.o.o. za administrativne usluge i ugostiteljstvo Obala Prvoboraca 14, 22000 Šibenik</izvorni_sadrzaj>
    <derivirana_varijabla naziv="DomainObject.Predmet.ProtustrankaWithAdress_1">KATRIGA j.d.o.o. za administrativne usluge i ugostiteljstvo Obala Prvoboraca 14, 22000 Šibenik</derivirana_varijabla>
  </DomainObject.Predmet.ProtustrankaWithAdress>
  <DomainObject.Predmet.ProtustrankaWithAdressOIB>
    <izvorni_sadrzaj>KATRIGA j.d.o.o. za administrativne usluge i ugostiteljstvo, OIB 37735150387, Obala Prvoboraca 14, 22000 Šibenik</izvorni_sadrzaj>
    <derivirana_varijabla naziv="DomainObject.Predmet.ProtustrankaWithAdressOIB_1">KATRIGA j.d.o.o. za administrativne usluge i ugostiteljstvo, OIB 37735150387, Obala Prvoboraca 14, 22000 Šibenik</derivirana_varijabla>
  </DomainObject.Predmet.ProtustrankaWithAdressOIB>
  <DomainObject.Predmet.ProtustrankaNazivFormated>
    <izvorni_sadrzaj>KATRIGA j.d.o.o. za administrativne usluge i ugostiteljstvo</izvorni_sadrzaj>
    <derivirana_varijabla naziv="DomainObject.Predmet.ProtustrankaNazivFormated_1">KATRIGA j.d.o.o. za administrativne usluge i ugostiteljstvo</derivirana_varijabla>
  </DomainObject.Predmet.ProtustrankaNazivFormated>
  <DomainObject.Predmet.ProtustrankaNazivFormatedOIB>
    <izvorni_sadrzaj>KATRIGA j.d.o.o. za administrativne usluge i ugostiteljstvo, OIB 37735150387</izvorni_sadrzaj>
    <derivirana_varijabla naziv="DomainObject.Predmet.ProtustrankaNazivFormatedOIB_1">KATRIGA j.d.o.o. za administrativne usluge i ugostiteljstvo, OIB 37735150387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KATRIGA j.d.o.o. za administrativne usluge i ugostiteljstvo</item>
    </izvorni_sadrzaj>
    <derivirana_varijabla naziv="DomainObject.Predmet.ProtuStrankaListFormated_1">
      <item>KATRIGA j.d.o.o. za administrativne usluge i ugostiteljstvo</item>
    </derivirana_varijabla>
  </DomainObject.Predmet.ProtuStrankaListFormated>
  <DomainObject.Predmet.ProtuStrankaListFormatedOIB>
    <izvorni_sadrzaj>
      <item>KATRIGA j.d.o.o. za administrativne usluge i ugostiteljstvo, OIB 37735150387</item>
    </izvorni_sadrzaj>
    <derivirana_varijabla naziv="DomainObject.Predmet.ProtuStrankaListFormatedOIB_1">
      <item>KATRIGA j.d.o.o. za administrativne usluge i ugostiteljstvo, OIB 37735150387</item>
    </derivirana_varijabla>
  </DomainObject.Predmet.ProtuStrankaListFormatedOIB>
  <DomainObject.Predmet.ProtuStrankaListFormatedWithAdress>
    <izvorni_sadrzaj>
      <item>KATRIGA j.d.o.o. za administrativne usluge i ugostiteljstvo, Obala Prvoboraca 14, 22000 Šibenik</item>
    </izvorni_sadrzaj>
    <derivirana_varijabla naziv="DomainObject.Predmet.ProtuStrankaListFormatedWithAdress_1">
      <item>KATRIGA j.d.o.o. za administrativne usluge i ugostiteljstvo, Obala Prvoboraca 14, 22000 Šibenik</item>
    </derivirana_varijabla>
  </DomainObject.Predmet.ProtuStrankaListFormatedWithAdress>
  <DomainObject.Predmet.ProtuStrankaListFormatedWithAdressOIB>
    <izvorni_sadrzaj>
      <item>KATRIGA j.d.o.o. za administrativne usluge i ugostiteljstvo, OIB 37735150387, Obala Prvoboraca 14, 22000 Šibenik</item>
    </izvorni_sadrzaj>
    <derivirana_varijabla naziv="DomainObject.Predmet.ProtuStrankaListFormatedWithAdressOIB_1">
      <item>KATRIGA j.d.o.o. za administrativne usluge i ugostiteljstvo, OIB 37735150387, Obala Prvoboraca 14, 22000 Šibenik</item>
    </derivirana_varijabla>
  </DomainObject.Predmet.ProtuStrankaListFormatedWithAdressOIB>
  <DomainObject.Predmet.ProtuStrankaListNazivFormated>
    <izvorni_sadrzaj>
      <item>KATRIGA j.d.o.o. za administrativne usluge i ugostiteljstvo</item>
    </izvorni_sadrzaj>
    <derivirana_varijabla naziv="DomainObject.Predmet.ProtuStrankaListNazivFormated_1">
      <item>KATRIGA j.d.o.o. za administrativne usluge i ugostiteljstvo</item>
    </derivirana_varijabla>
  </DomainObject.Predmet.ProtuStrankaListNazivFormated>
  <DomainObject.Predmet.ProtuStrankaListNazivFormatedOIB>
    <izvorni_sadrzaj>
      <item>KATRIGA j.d.o.o. za administrativne usluge i ugostiteljstvo, OIB 37735150387</item>
    </izvorni_sadrzaj>
    <derivirana_varijabla naziv="DomainObject.Predmet.ProtuStrankaListNazivFormatedOIB_1">
      <item>KATRIGA j.d.o.o. za administrativne usluge i ugostiteljstvo, OIB 37735150387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KATRIGA j.d.o.o. za administrativne usluge i ugostiteljstvo</izvorni_sadrzaj>
    <derivirana_varijabla naziv="DomainObject.Predmet.ProtustrankaIDrugi_1">KATRIGA j.d.o.o. za administrativne usluge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KATRIGA j.d.o.o. za administrativne usluge i ugostiteljstvo, OIB 37735150387, Obala Prvoboraca 14, 22000 Šibenik</izvorni_sadrzaj>
    <derivirana_varijabla naziv="DomainObject.Predmet.ProtustrankaIDrugiAdressOIB_1">KATRIGA j.d.o.o. za administrativne usluge i ugostiteljstvo, OIB 37735150387, Obala Prvoboraca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KATRIGA j.d.o.o. za administrativne usluge i ugostiteljstvo</item>
    </izvorni_sadrzaj>
    <derivirana_varijabla naziv="DomainObject.Predmet.SudioniciListNaziv_1">
      <item>FINA - Podružnica Šibenik</item>
      <item>KATRIGA j.d.o.o. za administrativne usluge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KATRIGA j.d.o.o. za administrativne usluge i ugostiteljstvo, OIB 37735150387, Obala Prvoboraca 14,22000 Šibenik</item>
    </izvorni_sadrzaj>
    <derivirana_varijabla naziv="DomainObject.Predmet.SudioniciListAdressOIB_1">
      <item>FINA - Podružnica Šibenik, OIB 85821130368, Perivoj L. Marune 1,22000 Šibenik</item>
      <item>KATRIGA j.d.o.o. za administrativne usluge i ugostiteljstvo, OIB 37735150387, Obala Prvoboraca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37735150387</item>
    </izvorni_sadrzaj>
    <derivirana_varijabla naziv="DomainObject.Predmet.SudioniciListNazivOIB_1">
      <item>, OIB 85821130368</item>
      <item>, OIB 37735150387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2120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2018-05-24T09:22:00Z</dcterms:created>
  <dc:creator>wsadmin</dc:creator>
  <cp:lastModifiedBy>Anita Ivandić</cp:lastModifiedBy>
  <cp:lastPrinted>2018-05-24T09:22:00Z</cp:lastPrinted>
  <dcterms:modified xmlns:xsi="http://www.w3.org/2001/XMLSchema-instance" xsi:type="dcterms:W3CDTF">2018-05-24T12:21:00Z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(St-162-18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