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4250" w14:paraId="58a4250" w:rsidRDefault="00D57FD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1861185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7FD3" w:rsidP="00D57FD3" w:rsidR="00AE649C">
      <w:pPr>
        <w:pStyle w:val="NormaleSPIS"/>
        <w:spacing w:after="0"/>
      </w:pPr>
      <w:r>
        <w:t xml:space="preserve">         Republika Hrvatska</w:t>
      </w:r>
    </w:p>
    <w:p w:rsidRDefault="00D57FD3" w:rsidP="00D57FD3" w:rsidR="00D57FD3">
      <w:pPr>
        <w:pStyle w:val="NormaleSPIS"/>
        <w:spacing w:after="0"/>
      </w:pPr>
      <w:r>
        <w:t xml:space="preserve">     Trgovački sud u Bjelovaru</w:t>
      </w:r>
    </w:p>
    <w:p w:rsidRDefault="00D57FD3" w:rsidP="00D57FD3" w:rsidR="00D57FD3">
      <w:pPr>
        <w:pStyle w:val="NormaleSPIS"/>
        <w:spacing w:after="0"/>
      </w:pPr>
      <w:r>
        <w:t>Bjelovar, Šetalište dr.I.Lebovića 42.</w:t>
      </w:r>
    </w:p>
    <w:p w:rsidRDefault="00D57FD3" w:rsidP="00D57FD3" w:rsidR="00D57FD3">
      <w:pPr>
        <w:pStyle w:val="NormaleSPIS"/>
        <w:jc w:val="right"/>
        <w:rPr>
          <w:rFonts w:cs="Arial" w:hAnsi="Arial" w:ascii="Arial"/>
          <w:b/>
          <w:noProof/>
        </w:rPr>
      </w:pPr>
      <w:r>
        <w:rPr>
          <w:noProof/>
        </w:rPr>
        <w:t xml:space="preserve">         Poslovni broj:7 St-760/2017-10</w:t>
      </w:r>
    </w:p>
    <w:p w:rsidRDefault="00D57FD3" w:rsidP="00D57FD3" w:rsidR="00D57FD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E P U B L I K A   H R V A T S K A</w:t>
      </w:r>
    </w:p>
    <w:p w:rsidRDefault="00D57FD3" w:rsidP="00D57FD3" w:rsidR="00D57FD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       </w:t>
      </w:r>
      <w:r>
        <w:rPr>
          <w:lang w:eastAsia="hr-HR"/>
        </w:rPr>
        <w:t xml:space="preserve">R J E Š E N J E          </w:t>
      </w:r>
    </w:p>
    <w:p w:rsidRDefault="00D57FD3" w:rsidP="00D57FD3" w:rsidR="00D57FD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</w:t>
      </w:r>
      <w:proofErr w:type="spellStart"/>
      <w:r>
        <w:rPr>
          <w:lang w:eastAsia="hr-HR"/>
        </w:rPr>
        <w:t>Mrazoviću</w:t>
      </w:r>
      <w:proofErr w:type="spellEnd"/>
      <w:r>
        <w:rPr>
          <w:lang w:eastAsia="hr-HR"/>
        </w:rPr>
        <w:t xml:space="preserve">, povodom prijedloga FINA OIB 85821130368, Regionalni centar Zagreb, Podružnica Bjelovar, za otvaranje stečajnog postupka nad dužnikom EKO-TREND d.o.o. za proizvodnju, trgovinu i usluge iz Bjelovara, Trg </w:t>
      </w:r>
      <w:proofErr w:type="spellStart"/>
      <w:r>
        <w:rPr>
          <w:lang w:eastAsia="hr-HR"/>
        </w:rPr>
        <w:t>E.Kvaternika</w:t>
      </w:r>
      <w:proofErr w:type="spellEnd"/>
      <w:r>
        <w:rPr>
          <w:lang w:eastAsia="hr-HR"/>
        </w:rPr>
        <w:t xml:space="preserve"> 10, MBS 010011546, OIB 30893876222, kojeg zastupa punomoćnik Hrvoje </w:t>
      </w:r>
      <w:proofErr w:type="spellStart"/>
      <w:r>
        <w:rPr>
          <w:lang w:eastAsia="hr-HR"/>
        </w:rPr>
        <w:t>Mladinić</w:t>
      </w:r>
      <w:proofErr w:type="spellEnd"/>
      <w:r>
        <w:rPr>
          <w:lang w:eastAsia="hr-HR"/>
        </w:rPr>
        <w:t xml:space="preserve"> odvjetnik iz ZOU Gregurić i </w:t>
      </w:r>
      <w:proofErr w:type="spellStart"/>
      <w:r>
        <w:rPr>
          <w:lang w:eastAsia="hr-HR"/>
        </w:rPr>
        <w:t>Mladinić</w:t>
      </w:r>
      <w:proofErr w:type="spellEnd"/>
      <w:r>
        <w:rPr>
          <w:lang w:eastAsia="hr-HR"/>
        </w:rPr>
        <w:t xml:space="preserve"> u Bjelovaru, Mihanovićeva 15b, 20. prosinca 2018.    </w:t>
      </w:r>
    </w:p>
    <w:p w:rsidRDefault="00D57FD3" w:rsidP="00D57FD3" w:rsidR="00D57FD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D57FD3" w:rsidP="00D57FD3" w:rsidR="00D57FD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1.Nalaže se Matku Miličić iz Bjelovara, </w:t>
      </w:r>
      <w:proofErr w:type="spellStart"/>
      <w:r>
        <w:rPr>
          <w:lang w:eastAsia="hr-HR"/>
        </w:rPr>
        <w:t>Ul.Kardinala</w:t>
      </w:r>
      <w:proofErr w:type="spellEnd"/>
      <w:r>
        <w:rPr>
          <w:lang w:eastAsia="hr-HR"/>
        </w:rPr>
        <w:t xml:space="preserve"> Stepinca 20/a, OIB 91693598797, kao osobi ovlaštenoj za zastupanje dužnika po zakonu, da u roku od 8 dana plati dodatni iznos predujma od 5.000,00 kuna na račun ovog suda br. IBAN:HR6123900011300000630 model HR05 540-760-17. Rok od 8 dana počinje teći istekom osmog dana od objave ovog rješenja na e-oglasnoj ploči ovog suda.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Matko Miličić iz Bjelovara, </w:t>
      </w:r>
      <w:proofErr w:type="spellStart"/>
      <w:r>
        <w:rPr>
          <w:lang w:eastAsia="hr-HR"/>
        </w:rPr>
        <w:t>Ul.Kardinala</w:t>
      </w:r>
      <w:proofErr w:type="spellEnd"/>
      <w:r>
        <w:rPr>
          <w:lang w:eastAsia="hr-HR"/>
        </w:rPr>
        <w:t xml:space="preserve"> Stepinca 20/a, OIB 91693598797, ne uplati dodatni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D57FD3" w:rsidP="00D57FD3" w:rsidR="00D57FD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dodatnog predujma troškova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1. ovoga rješenja izvrši zapljenu novčanih sredstava osobe ovlaštene za zastupanje dužnika EKO-TREND d.o.o. za proizvodnju, trgovinu i usluge iz Bjelovara, Trg </w:t>
      </w:r>
      <w:proofErr w:type="spellStart"/>
      <w:r>
        <w:rPr>
          <w:lang w:eastAsia="hr-HR"/>
        </w:rPr>
        <w:t>E.Kvaternika</w:t>
      </w:r>
      <w:proofErr w:type="spellEnd"/>
      <w:r>
        <w:rPr>
          <w:lang w:eastAsia="hr-HR"/>
        </w:rPr>
        <w:t xml:space="preserve"> 10, MBS 010011546, OIB 30893876222,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5.000,00 kuna prenese na račun Trgovačkog suda u Bjelovaru </w:t>
      </w:r>
      <w:r>
        <w:rPr>
          <w:lang w:eastAsia="hr-HR"/>
        </w:rPr>
        <w:t xml:space="preserve">IBAN: HR6123900011300000630 model HR05 540-760-17. 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D57FD3" w:rsidP="00D57FD3" w:rsidR="00D57FD3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D57FD3" w:rsidP="00D57FD3" w:rsidR="00D57FD3">
      <w:pPr>
        <w:overflowPunct w:val="false"/>
        <w:autoSpaceDE w:val="false"/>
        <w:autoSpaceDN w:val="false"/>
        <w:jc w:val="center"/>
        <w:rPr>
          <w:lang w:eastAsia="hr-HR"/>
        </w:rPr>
      </w:pPr>
    </w:p>
    <w:p w:rsidRDefault="00D57FD3" w:rsidP="00D57FD3" w:rsidR="00D57FD3">
      <w:pPr>
        <w:overflowPunct w:val="false"/>
        <w:autoSpaceDE w:val="false"/>
        <w:autoSpaceDN w:val="false"/>
        <w:spacing w:after="0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D57FD3" w:rsidP="00D57FD3" w:rsidR="00D57FD3">
      <w:pPr>
        <w:overflowPunct w:val="false"/>
        <w:autoSpaceDE w:val="false"/>
        <w:autoSpaceDN w:val="false"/>
        <w:jc w:val="right"/>
        <w:rPr>
          <w:lang w:eastAsia="hr-HR"/>
        </w:rPr>
      </w:pPr>
      <w:r>
        <w:rPr>
          <w:lang w:eastAsia="hr-HR"/>
        </w:rPr>
        <w:t>Poslovni broj:7 St-760/2017-10</w:t>
      </w:r>
    </w:p>
    <w:p w:rsidRDefault="00D57FD3" w:rsidP="00D57FD3" w:rsidR="00D57FD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D57FD3" w:rsidP="00D57FD3" w:rsidR="00D57FD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Zagreb, Podružnica Bjelovar podnijela je ovom sudu prijedlog za otvaranje stečajnog postupka nad dužnikom EKO-TREND d.o.o. za proizvodnju, trgovinu i usluge iz Bjelovara, Trg </w:t>
      </w:r>
      <w:proofErr w:type="spellStart"/>
      <w:r>
        <w:rPr>
          <w:lang w:eastAsia="hr-HR"/>
        </w:rPr>
        <w:t>E.Kvaternika</w:t>
      </w:r>
      <w:proofErr w:type="spellEnd"/>
      <w:r>
        <w:rPr>
          <w:lang w:eastAsia="hr-HR"/>
        </w:rPr>
        <w:t xml:space="preserve"> 10, MBS 010011546, OIB 30893876222. U prijedlogu navodi da na dan 01. rujna 2015. godine dužnik u očevidniku redoslijeda osnova za plaćanje ima evidentirane neizvršene osnove za plaćanje u neprekidnom razdoblju od 120 dana u ukupnom iznosu od 113.834,75 kuna.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Iz sudskog registra proizlazi da je osoba ovlaštena za zastupanje dužnika po zakonu Matko Miličić iz Bjelovara, </w:t>
      </w:r>
      <w:proofErr w:type="spellStart"/>
      <w:r>
        <w:rPr>
          <w:lang w:eastAsia="hr-HR"/>
        </w:rPr>
        <w:t>Ul.Kardinala</w:t>
      </w:r>
      <w:proofErr w:type="spellEnd"/>
      <w:r>
        <w:rPr>
          <w:lang w:eastAsia="hr-HR"/>
        </w:rPr>
        <w:t xml:space="preserve"> Stepinca 20/a, OIB 91693598797.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</w:t>
      </w:r>
      <w:proofErr w:type="spellStart"/>
      <w:r>
        <w:rPr>
          <w:lang w:eastAsia="hr-HR"/>
        </w:rPr>
        <w:t>predmjeva</w:t>
      </w:r>
      <w:proofErr w:type="spellEnd"/>
      <w:r>
        <w:rPr>
          <w:lang w:eastAsia="hr-HR"/>
        </w:rPr>
        <w:t xml:space="preserve">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Matko Miličić, postojala istekom razdoblja od 60 dana i on je najkasnije u daljnjem roku od 21 dan bio dužan podnijeti prijedlog za pokretanje stečajnog postupka, što nije učinio.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Stoga mu je sud, primjenom citiranog čl.113. st.1. SZ-a naložio plaćanje dodatnog predujma troškova u visini propisanoj čl.114. istog Zakona, jer je sud od Financijske agencije zatražio obavijest o osiguranju sredstava za namirenje troškova stečajnog postupka, a Financijska agencija ga je obavijestila da nema </w:t>
      </w:r>
      <w:proofErr w:type="spellStart"/>
      <w:r>
        <w:rPr>
          <w:lang w:eastAsia="hr-HR"/>
        </w:rPr>
        <w:t>zaplinjenih</w:t>
      </w:r>
      <w:proofErr w:type="spellEnd"/>
      <w:r>
        <w:rPr>
          <w:lang w:eastAsia="hr-HR"/>
        </w:rPr>
        <w:t xml:space="preserve"> novčanih sredstava na ime predujma za namirenje troškova stečajnog postupka. 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dodatni predujam u propisanom roku, navedeni iznos prisilno naplati primjenom pravila o prisilnoj naplati novčane kazne u parničnom postupku. Prisilna naplata novčane kazne u parničnom postupku propisan je čl.10. Zakona o parničnom 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D57FD3" w:rsidP="00D57FD3" w:rsidR="00D57FD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St-760/2017-10</w:t>
      </w:r>
    </w:p>
    <w:p w:rsidRDefault="00D57FD3" w:rsidP="00D57FD3" w:rsidR="00D57FD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D57FD3" w:rsidP="00D57FD3" w:rsidR="00D57FD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20. prosinca 2018.</w:t>
      </w:r>
    </w:p>
    <w:p w:rsidRDefault="00D57FD3" w:rsidP="00D57FD3" w:rsidR="00D57FD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</w:t>
      </w:r>
      <w:r>
        <w:rPr>
          <w:lang w:eastAsia="hr-HR"/>
        </w:rPr>
        <w:t xml:space="preserve">           </w:t>
      </w:r>
      <w:r>
        <w:rPr>
          <w:lang w:eastAsia="hr-HR"/>
        </w:rPr>
        <w:t xml:space="preserve">  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S u d a c</w:t>
      </w:r>
    </w:p>
    <w:p w:rsidRDefault="00D57FD3" w:rsidP="00D57FD3" w:rsidR="00D57FD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   </w:t>
      </w:r>
      <w:r>
        <w:rPr>
          <w:lang w:eastAsia="hr-HR"/>
        </w:rPr>
        <w:t xml:space="preserve">        </w:t>
      </w:r>
      <w:r>
        <w:rPr>
          <w:lang w:eastAsia="hr-HR"/>
        </w:rPr>
        <w:t>Tomislav Mrazović,v.r.</w:t>
      </w:r>
    </w:p>
    <w:p w:rsidRDefault="00D57FD3" w:rsidP="00D57FD3" w:rsidR="00D57FD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</w:t>
      </w: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D57FD3" w:rsidP="00D57FD3" w:rsidR="00D57FD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</w:t>
      </w:r>
      <w:r>
        <w:rPr>
          <w:lang w:eastAsia="hr-HR"/>
        </w:rPr>
        <w:t xml:space="preserve">             </w:t>
      </w:r>
      <w:r>
        <w:rPr>
          <w:lang w:eastAsia="hr-HR"/>
        </w:rPr>
        <w:t xml:space="preserve">        Jasmina </w:t>
      </w:r>
      <w:proofErr w:type="spellStart"/>
      <w:r>
        <w:rPr>
          <w:lang w:eastAsia="hr-HR"/>
        </w:rPr>
        <w:t>Tubić</w:t>
      </w:r>
      <w:bookmarkStart w:name="_GoBack" w:id="0"/>
      <w:bookmarkEnd w:id="0"/>
      <w:proofErr w:type="spellEnd"/>
    </w:p>
    <w:p w:rsidRDefault="00D57FD3" w:rsidP="00D57FD3" w:rsidR="00D57FD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D57FD3" w:rsidP="00D57FD3" w:rsidR="00D57FD3">
      <w:pPr>
        <w:autoSpaceDN w:val="false"/>
        <w:jc w:val="both"/>
      </w:pPr>
    </w:p>
    <w:p w:rsidRDefault="00D57FD3" w:rsidP="00D57FD3" w:rsidR="00D57FD3">
      <w:pPr>
        <w:autoSpaceDN w:val="false"/>
        <w:jc w:val="both"/>
      </w:pPr>
    </w:p>
    <w:p w:rsidRDefault="00D57FD3" w:rsidP="00D57FD3" w:rsidR="00D57FD3">
      <w:pPr>
        <w:autoSpaceDN w:val="false"/>
        <w:jc w:val="both"/>
      </w:pPr>
    </w:p>
    <w:p w:rsidRDefault="00D57FD3" w:rsidP="00D57FD3" w:rsidR="00D57FD3">
      <w:pPr>
        <w:autoSpaceDN w:val="false"/>
        <w:jc w:val="both"/>
      </w:pPr>
    </w:p>
    <w:p w:rsidRDefault="00D57FD3" w:rsidP="00D57FD3" w:rsidR="00D57FD3">
      <w:pPr>
        <w:jc w:val="both"/>
      </w:pPr>
    </w:p>
    <w:p w:rsidRDefault="00D57FD3" w:rsidP="00D57FD3" w:rsidR="00D57FD3">
      <w:pPr>
        <w:autoSpaceDN w:val="false"/>
        <w:jc w:val="both"/>
      </w:pPr>
    </w:p>
    <w:p w:rsidRDefault="00D57FD3" w:rsidP="00D57FD3" w:rsidR="00D57FD3">
      <w:pPr>
        <w:jc w:val="both"/>
        <w:rPr>
          <w:sz w:val="22"/>
          <w:szCs w:val="22"/>
        </w:rPr>
      </w:pPr>
    </w:p>
    <w:p w:rsidRDefault="00D57FD3" w:rsidP="00D57FD3" w:rsidR="00D57FD3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FD3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627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St-760/2017-10</izvorni_sadrzaj>
    <derivirana_varijabla naziv="DomainObject.Oznaka_1">St-760/2017-10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St-760/2017</izvorni_sadrzaj>
    <derivirana_varijabla naziv="DomainObject.Predmet.OznakaBroj_1">St-760/2017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EKO-TREND društvo s ograničenom odgovornošću za proizvodnju, trgovinu i usluge zastupanog po punomoćniku HRVOJE MLADINIĆ, odvj. iz ZOU</izvorni_sadrzaj>
    <derivirana_varijabla naziv="DomainObject.Predmet.ProtustrankaFormated_1">  EKO-TREND društvo s ograničenom odgovornošću za proizvodnju, trgovinu i usluge zastupanog po punomoćniku HRVOJE MLADINIĆ, odvj. iz ZOU</derivirana_varijabla>
  </DomainObject.Predmet.ProtustrankaFormated>
  <DomainObject.Predmet.ProtustrankaFormatedOIB>
    <izvorni_sadrzaj>  EKO-TREND društvo s ograničenom odgovornošću za proizvodnju, trgovinu i usluge, OIB 30893876222 zastupanog po punomoćniku HRVOJE MLADINIĆ, odvj. iz ZOU</izvorni_sadrzaj>
    <derivirana_varijabla naziv="DomainObject.Predmet.ProtustrankaFormatedOIB_1">  EKO-TREND društvo s ograničenom odgovornošću za proizvodnju, trgovinu i usluge, OIB 30893876222 zastupanog po punomoćniku HRVOJE MLADINIĆ, odvj. iz ZOU</derivirana_varijabla>
  </DomainObject.Predmet.ProtustrankaFormatedOIB>
  <DomainObject.Predmet.ProtustrankaFormatedWithAdress>
    <izvorni_sadrzaj> EKO-TREND društvo s ograničenom odgovornošću za proizvodnju, trgovinu i usluge, Trg E. Kvaternika 10, 43000 Bjelovar zastupanog po punomoćniku HRVOJE MLADINIĆ, odvj. iz ZOU</izvorni_sadrzaj>
    <derivirana_varijabla naziv="DomainObject.Predmet.ProtustrankaFormatedWithAdress_1"> EKO-TREND društvo s ograničenom odgovornošću za proizvodnju, trgovinu i usluge, Trg E. Kvaternika 10, 43000 Bjelovar zastupanog po punomoćniku HRVOJE MLADINIĆ, odvj. iz ZOU</derivirana_varijabla>
  </DomainObject.Predmet.ProtustrankaFormatedWithAdress>
  <DomainObject.Predmet.ProtustrankaFormatedWithAdressOIB>
    <izvorni_sadrzaj> EKO-TREND društvo s ograničenom odgovornošću za proizvodnju, trgovinu i usluge, OIB 30893876222, Trg E. Kvaternika 10, 43000 Bjelovar zastupanog po punomoćniku HRVOJE MLADINIĆ, odvj. iz ZOU</izvorni_sadrzaj>
    <derivirana_varijabla naziv="DomainObject.Predmet.ProtustrankaFormatedWithAdressOIB_1"> EKO-TREND društvo s ograničenom odgovornošću za proizvodnju, trgovinu i usluge, OIB 30893876222, Trg E. Kvaternika 10, 43000 Bjelovar zastupanog po punomoćniku HRVOJE MLADINIĆ, odvj. iz ZOU</derivirana_varijabla>
  </DomainObject.Predmet.ProtustrankaFormatedWithAdressOIB>
  <DomainObject.Predmet.ProtustrankaWithAdress>
    <izvorni_sadrzaj>EKO-TREND društvo s ograničenom odgovornošću za proizvodnju, trgovinu i usluge Trg E. Kvaternika 10, 43000 Bjelovar</izvorni_sadrzaj>
    <derivirana_varijabla naziv="DomainObject.Predmet.ProtustrankaWithAdress_1">EKO-TREND društvo s ograničenom odgovornošću za proizvodnju, trgovinu i usluge Trg E. Kvaternika 10, 43000 Bjelovar</derivirana_varijabla>
  </DomainObject.Predmet.ProtustrankaWithAdress>
  <DomainObject.Predmet.ProtustrankaWithAdressOIB>
    <izvorni_sadrzaj>EKO-TREND društvo s ograničenom odgovornošću za proizvodnju, trgovinu i usluge, OIB 30893876222, Trg E. Kvaternika 10, 43000 Bjelovar</izvorni_sadrzaj>
    <derivirana_varijabla naziv="DomainObject.Predmet.ProtustrankaWithAdressOIB_1">EKO-TREND društvo s ograničenom odgovornošću za proizvodnju, trgovinu i usluge, OIB 30893876222, Trg E. Kvaternika 10, 43000 Bjelovar</derivirana_varijabla>
  </DomainObject.Predmet.ProtustrankaWithAdressOIB>
  <DomainObject.Predmet.ProtustrankaNazivFormated>
    <izvorni_sadrzaj>EKO-TREND društvo s ograničenom odgovornošću za proizvodnju, trgovinu i usluge</izvorni_sadrzaj>
    <derivirana_varijabla naziv="DomainObject.Predmet.ProtustrankaNazivFormated_1">EKO-TREND društvo s ograničenom odgovornošću za proizvodnju, trgovinu i usluge</derivirana_varijabla>
  </DomainObject.Predmet.ProtustrankaNazivFormated>
  <DomainObject.Predmet.ProtustrankaNazivFormatedOIB>
    <izvorni_sadrzaj>EKO-TREND društvo s ograničenom odgovornošću za proizvodnju, trgovinu i usluge, OIB 30893876222</izvorni_sadrzaj>
    <derivirana_varijabla naziv="DomainObject.Predmet.ProtustrankaNazivFormatedOIB_1">EKO-TREND društvo s ograničenom odgovornošću za proizvodnju, trgovinu i usluge, OIB 30893876222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EKO-TREND društvo s ograničenom odgovornošću za proizvodnju, trgovinu i usluge zastupanog po punomoćniku HRVOJE MLADINIĆ, odvj. iz ZOU</item>
    </izvorni_sadrzaj>
    <derivirana_varijabla naziv="DomainObject.Predmet.ProtuStrankaListFormated_1">
      <item>EKO-TREND društvo s ograničenom odgovornošću za proizvodnju, trgovinu i usluge zastupanog po punomoćniku HRVOJE MLADINIĆ, odvj. iz ZOU</item>
    </derivirana_varijabla>
  </DomainObject.Predmet.ProtuStrankaListFormated>
  <DomainObject.Predmet.ProtuStrankaListFormatedOIB>
    <izvorni_sadrzaj>
      <item>EKO-TREND društvo s ograničenom odgovornošću za proizvodnju, trgovinu i usluge, OIB 30893876222 zastupanog po punomoćniku HRVOJE MLADINIĆ, odvj. iz ZOU</item>
    </izvorni_sadrzaj>
    <derivirana_varijabla naziv="DomainObject.Predmet.ProtuStrankaListFormatedOIB_1">
      <item>EKO-TREND društvo s ograničenom odgovornošću za proizvodnju, trgovinu i usluge, OIB 30893876222 zastupanog po punomoćniku HRVOJE MLADINIĆ, odvj. iz ZOU</item>
    </derivirana_varijabla>
  </DomainObject.Predmet.ProtuStrankaListFormatedOIB>
  <DomainObject.Predmet.ProtuStrankaListFormatedWithAdress>
    <izvorni_sadrzaj>
      <item>EKO-TREND društvo s ograničenom odgovornošću za proizvodnju, trgovinu i usluge, Trg E. Kvaternika 10, 43000 Bjelovar zastupanog po punomoćniku HRVOJE MLADINIĆ, odvj. iz ZOU</item>
    </izvorni_sadrzaj>
    <derivirana_varijabla naziv="DomainObject.Predmet.ProtuStrankaListFormatedWithAdress_1">
      <item>EKO-TREND društvo s ograničenom odgovornošću za proizvodnju, trgovinu i usluge, Trg E. Kvaternika 10, 43000 Bjelovar zastupanog po punomoćniku HRVOJE MLADINIĆ, odvj. iz ZOU</item>
    </derivirana_varijabla>
  </DomainObject.Predmet.ProtuStrankaListFormatedWithAdress>
  <DomainObject.Predmet.ProtuStrankaListFormatedWithAdressOIB>
    <izvorni_sadrzaj>
      <item>EKO-TREND društvo s ograničenom odgovornošću za proizvodnju, trgovinu i usluge, OIB 30893876222, Trg E. Kvaternika 10, 43000 Bjelovar zastupanog po punomoćniku HRVOJE MLADINIĆ, odvj. iz ZOU</item>
    </izvorni_sadrzaj>
    <derivirana_varijabla naziv="DomainObject.Predmet.ProtuStrankaListFormatedWithAdressOIB_1">
      <item>EKO-TREND društvo s ograničenom odgovornošću za proizvodnju, trgovinu i usluge, OIB 30893876222, Trg E. Kvaternika 10, 43000 Bjelovar zastupanog po punomoćniku HRVOJE MLADINIĆ, odvj. iz ZOU</item>
    </derivirana_varijabla>
  </DomainObject.Predmet.ProtuStrankaListFormatedWithAdressOIB>
  <DomainObject.Predmet.ProtuStrankaListNazivFormated>
    <izvorni_sadrzaj>
      <item>EKO-TREND društvo s ograničenom odgovornošću za proizvodnju, trgovinu i usluge</item>
    </izvorni_sadrzaj>
    <derivirana_varijabla naziv="DomainObject.Predmet.ProtuStrankaListNazivFormated_1">
      <item>EKO-TREND društvo s ograničenom odgovornošću za proizvodnju, trgovinu i usluge</item>
    </derivirana_varijabla>
  </DomainObject.Predmet.ProtuStrankaListNazivFormated>
  <DomainObject.Predmet.ProtuStrankaListNazivFormatedOIB>
    <izvorni_sadrzaj>
      <item>EKO-TREND društvo s ograničenom odgovornošću za proizvodnju, trgovinu i usluge, OIB 30893876222</item>
    </izvorni_sadrzaj>
    <derivirana_varijabla naziv="DomainObject.Predmet.ProtuStrankaListNazivFormatedOIB_1">
      <item>EKO-TREND društvo s ograničenom odgovornošću za proizvodnju, trgovinu i usluge, OIB 30893876222</item>
    </derivirana_varijabla>
  </DomainObject.Predmet.ProtuStrankaListNazivFormatedOIB>
  <DomainObject.Predmet.OstaliListFormated>
    <izvorni_sadrzaj>
      <item>Matko Miličić</item>
      <item>HRVOJE MLADINIĆ, odvj. iz ZOU punomoćnik sudionika u postupku EKO-TREND društvo s ograničenom odgovornošću za proizvodnju, trgovinu i usluge</item>
    </izvorni_sadrzaj>
    <derivirana_varijabla naziv="DomainObject.Predmet.OstaliListFormated_1">
      <item>Matko Miličić</item>
      <item>HRVOJE MLADINIĆ, odvj. iz ZOU punomoćnik sudionika u postupku EKO-TREND društvo s ograničenom odgovornošću za proizvodnju, trgovinu i usluge</item>
    </derivirana_varijabla>
  </DomainObject.Predmet.OstaliListFormated>
  <DomainObject.Predmet.OstaliListFormatedOIB>
    <izvorni_sadrzaj>
      <item>Matko Miličić, OIB 91693598797</item>
      <item>HRVOJE MLADINIĆ, odvj. iz ZOU, OIB 70851049834 punomoćnik sudionika u postupku EKO-TREND društvo s ograničenom odgovornošću za proizvodnju, trgovinu i usluge</item>
    </izvorni_sadrzaj>
    <derivirana_varijabla naziv="DomainObject.Predmet.OstaliListFormatedOIB_1">
      <item>Matko Miličić, OIB 91693598797</item>
      <item>HRVOJE MLADINIĆ, odvj. iz ZOU, OIB 70851049834 punomoćnik sudionika u postupku EKO-TREND društvo s ograničenom odgovornošću za proizvodnju, trgovinu i usluge</item>
    </derivirana_varijabla>
  </DomainObject.Predmet.OstaliListFormatedOIB>
  <DomainObject.Predmet.OstaliListFormatedWithAdress>
    <izvorni_sadrzaj>
      <item>Matko Miličić, Ul.Kardinala Stepinca 20/a, 43000 Bjelovar</item>
      <item>HRVOJE MLADINIĆ, odvj. iz ZOU, Mihanovićeva 15b, 43000 Bjelovar punomoćnik sudionika u postupku EKO-TREND društvo s ograničenom odgovornošću za proizvodnju, trgovinu i usluge</item>
    </izvorni_sadrzaj>
    <derivirana_varijabla naziv="DomainObject.Predmet.OstaliListFormatedWithAdress_1">
      <item>Matko Miličić, Ul.Kardinala Stepinca 20/a, 43000 Bjelovar</item>
      <item>HRVOJE MLADINIĆ, odvj. iz ZOU, Mihanovićeva 15b, 43000 Bjelovar punomoćnik sudionika u postupku EKO-TREND društvo s ograničenom odgovornošću za proizvodnju, trgovinu i usluge</item>
    </derivirana_varijabla>
  </DomainObject.Predmet.OstaliListFormatedWithAdress>
  <DomainObject.Predmet.OstaliListFormatedWithAdressOIB>
    <izvorni_sadrzaj>
      <item>Matko Miličić, OIB 91693598797, Ul.Kardinala Stepinca 20/a, 43000 Bjelovar</item>
      <item>HRVOJE MLADINIĆ, odvj. iz ZOU, OIB 70851049834, Mihanovićeva 15b, 43000 Bjelovar punomoćnik sudionika u postupku EKO-TREND društvo s ograničenom odgovornošću za proizvodnju, trgovinu i usluge</item>
    </izvorni_sadrzaj>
    <derivirana_varijabla naziv="DomainObject.Predmet.OstaliListFormatedWithAdressOIB_1">
      <item>Matko Miličić, OIB 91693598797, Ul.Kardinala Stepinca 20/a, 43000 Bjelovar</item>
      <item>HRVOJE MLADINIĆ, odvj. iz ZOU, OIB 70851049834, Mihanovićeva 15b, 43000 Bjelovar punomoćnik sudionika u postupku EKO-TREND društvo s ograničenom odgovornošću za proizvodnju, trgovinu i usluge</item>
    </derivirana_varijabla>
  </DomainObject.Predmet.OstaliListFormatedWithAdressOIB>
  <DomainObject.Predmet.OstaliListNazivFormated>
    <izvorni_sadrzaj>
      <item>Matko Miličić</item>
      <item>HRVOJE MLADINIĆ, odvj. iz ZOU</item>
    </izvorni_sadrzaj>
    <derivirana_varijabla naziv="DomainObject.Predmet.OstaliListNazivFormated_1">
      <item>Matko Miličić</item>
      <item>HRVOJE MLADINIĆ, odvj. iz ZOU</item>
    </derivirana_varijabla>
  </DomainObject.Predmet.OstaliListNazivFormated>
  <DomainObject.Predmet.OstaliListNazivFormatedOIB>
    <izvorni_sadrzaj>
      <item>Matko Miličić, OIB 91693598797</item>
      <item>HRVOJE MLADINIĆ, odvj. iz ZOU, OIB 70851049834</item>
    </izvorni_sadrzaj>
    <derivirana_varijabla naziv="DomainObject.Predmet.OstaliListNazivFormatedOIB_1">
      <item>Matko Miličić, OIB 91693598797</item>
      <item>HRVOJE MLADINIĆ, odvj. iz ZOU, OIB 70851049834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>St-760/2017-10</izvorni_sadrzaj>
    <derivirana_varijabla naziv="DomainObject.PoslovniBrojDokumenta_1">St-760/2017-10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EKO-TREND društvo s ograničenom odgovornošću za proizvodnju, trgovinu i usluge</izvorni_sadrzaj>
    <derivirana_varijabla naziv="DomainObject.Predmet.ProtustrankaIDrugi_1">EKO-TREND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EKO-TREND društvo s ograničenom odgovornošću za proizvodnju, trgovinu i usluge, OIB 30893876222, Trg E. Kvaternika 10, 43000 Bjelovar</izvorni_sadrzaj>
    <derivirana_varijabla naziv="DomainObject.Predmet.ProtustrankaIDrugiAdressOIB_1">EKO-TREND društvo s ograničenom odgovornošću za proizvodnju, trgovinu i usluge, OIB 30893876222, Trg E. Kvaternika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EKO-TREND društvo s ograničenom odgovornošću za proizvodnju, trgovinu i usluge</item>
      <item>FINA, RC ZAGREB, Podružnica Bjelovar</item>
      <item>Matko Miličić</item>
      <item>HRVOJE MLADINIĆ, odvj. iz ZOU</item>
    </izvorni_sadrzaj>
    <derivirana_varijabla naziv="DomainObject.Predmet.SudioniciListNaziv_1">
      <item>EKO-TREND društvo s ograničenom odgovornošću za proizvodnju, trgovinu i usluge</item>
      <item>FINA, RC ZAGREB, Podružnica Bjelovar</item>
      <item>Matko Miličić</item>
      <item>HRVOJE MLADINIĆ, odvj. iz ZOU</item>
    </derivirana_varijabla>
  </DomainObject.Predmet.SudioniciListNaziv>
  <DomainObject.Predmet.SudioniciListAdressOIB>
    <izvorni_sadrzaj>
      <item>EKO-TREND društvo s ograničenom odgovornošću za proizvodnju, trgovinu i usluge, OIB 30893876222, Trg E. Kvaternika 10,43000 Bjelovar</item>
      <item>FINA, RC ZAGREB, Podružnica Bjelovar, OIB 85821130368, F. Supila 4,43000 Bjelovar</item>
      <item>Matko Miličić, OIB 91693598797, Ul.Kardinala Stepinca 20/a,43000 Bjelovar</item>
      <item>HRVOJE MLADINIĆ, odvj. iz ZOU, OIB 70851049834, Mihanovićeva 15b,43000 Bjelovar</item>
    </izvorni_sadrzaj>
    <derivirana_varijabla naziv="DomainObject.Predmet.SudioniciListAdressOIB_1">
      <item>EKO-TREND društvo s ograničenom odgovornošću za proizvodnju, trgovinu i usluge, OIB 30893876222, Trg E. Kvaternika 10,43000 Bjelovar</item>
      <item>FINA, RC ZAGREB, Podružnica Bjelovar, OIB 85821130368, F. Supila 4,43000 Bjelovar</item>
      <item>Matko Miličić, OIB 91693598797, Ul.Kardinala Stepinca 20/a,43000 Bjelovar</item>
      <item>HRVOJE MLADINIĆ, odvj. iz ZOU, OIB 70851049834, Mihanovićeva 15b,43000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6D4E2-7A86-4CD1-BC7E-245E9D238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946</properties:Words>
  <properties:Characters>5379</properties:Characters>
  <properties:Lines>103</properties:Lines>
  <properties:Paragraphs>31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2018-12-20T06:21:00Z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St-760/2017-10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