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4f09" w14:paraId="7f94f09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613D60" w:rsidP="00120463" w:rsidR="00613D60">
      <w:pPr>
        <w:rPr>
          <w:b/>
        </w:rPr>
      </w:pPr>
    </w:p>
    <w:p w:rsidRDefault="00613D60" w:rsidP="00120463" w:rsidR="00613D60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>
      <w:r w:rsidRPr="00A20D63">
        <w:t xml:space="preserve">Ulica dr. Franje Tuđmana 35 </w:t>
      </w:r>
    </w:p>
    <w:p w:rsidRDefault="00A20D63" w:rsidP="00120463" w:rsidR="00A20D63" w:rsidRPr="00A20D63">
      <w:r>
        <w:t>Zadar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A20D63" w:rsidP="005F1416" w:rsidR="00093C24" w:rsidRPr="00093C24">
      <w:pPr>
        <w:ind w:firstLine="360"/>
        <w:jc w:val="right"/>
        <w:rPr>
          <w:b/>
        </w:rPr>
      </w:pPr>
      <w:r>
        <w:rPr>
          <w:b/>
        </w:rPr>
        <w:t>IVO BALJKAS</w:t>
      </w:r>
    </w:p>
    <w:p w:rsidRDefault="00FF19FD" w:rsidP="005F1416" w:rsidR="005F1416" w:rsidRPr="00093C24">
      <w:pPr>
        <w:ind w:firstLine="360"/>
        <w:jc w:val="right"/>
        <w:rPr>
          <w:b/>
        </w:rPr>
      </w:pPr>
      <w:r>
        <w:rPr>
          <w:b/>
        </w:rPr>
        <w:t xml:space="preserve">Ulica </w:t>
      </w:r>
      <w:r w:rsidR="00093C24" w:rsidRPr="00093C24">
        <w:rPr>
          <w:b/>
        </w:rPr>
        <w:t xml:space="preserve">29. listopada 1918. </w:t>
      </w:r>
      <w:r>
        <w:rPr>
          <w:b/>
        </w:rPr>
        <w:t xml:space="preserve">kbr. </w:t>
      </w:r>
      <w:r w:rsidR="00093C24" w:rsidRPr="00093C24">
        <w:rPr>
          <w:b/>
        </w:rPr>
        <w:t>16</w:t>
      </w:r>
    </w:p>
    <w:p w:rsidRDefault="00093C24" w:rsidP="00093C24" w:rsidR="00FB0A5F" w:rsidRPr="00093C24">
      <w:pPr>
        <w:ind w:firstLine="360"/>
        <w:jc w:val="right"/>
        <w:rPr>
          <w:b/>
        </w:rPr>
      </w:pPr>
      <w:r w:rsidRPr="00093C24">
        <w:rPr>
          <w:b/>
        </w:rPr>
        <w:t>Šibenik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A20D63" w:rsidP="00A75CA0" w:rsidR="00A20D63">
      <w:pPr>
        <w:ind w:firstLine="360"/>
        <w:jc w:val="both"/>
      </w:pPr>
    </w:p>
    <w:p w:rsidRDefault="00A20D63" w:rsidP="00A75CA0" w:rsidR="00A20D63">
      <w:pPr>
        <w:ind w:firstLine="360"/>
        <w:jc w:val="both"/>
      </w:pPr>
    </w:p>
    <w:p w:rsidRDefault="00120463" w:rsidP="00A20D63" w:rsidR="00120463" w:rsidRPr="005F002B">
      <w:pPr>
        <w:ind w:firstLine="708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093C24">
        <w:t>80</w:t>
      </w:r>
      <w:r w:rsidR="005F1416">
        <w:t>5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proofErr w:type="spellStart"/>
      <w:r w:rsidR="008F409D">
        <w:t>16</w:t>
      </w:r>
      <w:proofErr w:type="spellEnd"/>
      <w:r w:rsidR="001A7D41" w:rsidRPr="005F002B">
        <w:t xml:space="preserve"> </w:t>
      </w:r>
      <w:r w:rsidRPr="005F002B">
        <w:t xml:space="preserve">od </w:t>
      </w:r>
      <w:r w:rsidR="00FF19FD">
        <w:t xml:space="preserve">4. studenog  </w:t>
      </w:r>
      <w:r w:rsidR="00BE7BE4" w:rsidRPr="005F002B">
        <w:t>2016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FF19FD">
        <w:t>SIBNAVAL, d.o.o., OIB:</w:t>
      </w:r>
      <w:r w:rsidR="00093C24" w:rsidRPr="00F5047A">
        <w:t>27935454057</w:t>
      </w:r>
      <w:r w:rsidR="00FF19FD">
        <w:t>, Šibenik, Dravska 31.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A20D63" w:rsidR="00120463" w:rsidRPr="00FF19FD">
      <w:pPr>
        <w:ind w:firstLine="708"/>
        <w:jc w:val="both"/>
        <w:rPr>
          <w:b/>
        </w:rPr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</w:t>
      </w:r>
      <w:r w:rsidR="008F409D">
        <w:t>za dan</w:t>
      </w:r>
      <w:r w:rsidRPr="005F002B">
        <w:t xml:space="preserve"> </w:t>
      </w:r>
      <w:r w:rsidR="00FF19FD" w:rsidRPr="003D7336">
        <w:rPr>
          <w:b/>
        </w:rPr>
        <w:t>9. prosinca</w:t>
      </w:r>
      <w:r w:rsidR="00FF19FD" w:rsidRPr="00625AFE">
        <w:t xml:space="preserve"> </w:t>
      </w:r>
      <w:r w:rsidR="00FF19FD">
        <w:rPr>
          <w:b/>
        </w:rPr>
        <w:t>2016. u 10,5</w:t>
      </w:r>
      <w:r w:rsidR="00FF19FD" w:rsidRPr="003D7336">
        <w:rPr>
          <w:b/>
        </w:rPr>
        <w:t>0 sati kod Trgovačkog suda u Zadru, Stalne službe u Šibeniku, Stjepana Radića 81, soba broj 212</w:t>
      </w:r>
      <w:r w:rsidR="00FF19FD">
        <w:rPr>
          <w:b/>
        </w:rPr>
        <w:t xml:space="preserve">, </w:t>
      </w:r>
      <w:r w:rsidRPr="005F002B">
        <w:t xml:space="preserve">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</w:t>
      </w:r>
      <w:r w:rsidR="008F409D">
        <w:t xml:space="preserve">     </w:t>
      </w:r>
      <w:r w:rsidRPr="005F002B">
        <w:t xml:space="preserve">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</w:t>
      </w:r>
      <w:r w:rsidR="00FF19FD" w:rsidRPr="005F002B">
        <w:t xml:space="preserve">je </w:t>
      </w:r>
      <w:r w:rsidR="008F409D">
        <w:t>za dan</w:t>
      </w:r>
      <w:r w:rsidR="00FF19FD" w:rsidRPr="005F002B">
        <w:t xml:space="preserve"> </w:t>
      </w:r>
      <w:r w:rsidR="00FF19FD" w:rsidRPr="003D7336">
        <w:rPr>
          <w:b/>
        </w:rPr>
        <w:t>9. prosinca</w:t>
      </w:r>
      <w:r w:rsidR="00FF19FD" w:rsidRPr="00625AFE">
        <w:t xml:space="preserve"> </w:t>
      </w:r>
      <w:r w:rsidR="00FF19FD">
        <w:rPr>
          <w:b/>
        </w:rPr>
        <w:t>2016. u 10,5</w:t>
      </w:r>
      <w:r w:rsidR="00FF19FD" w:rsidRPr="003D7336">
        <w:rPr>
          <w:b/>
        </w:rPr>
        <w:t>0 sati kod Trgovačkog suda u Zadru, Stalne službe u Šibeniku, Stjepana Radića 81, soba broj 212</w:t>
      </w:r>
      <w:r w:rsidR="00FF19FD">
        <w:rPr>
          <w:b/>
        </w:rPr>
        <w:t xml:space="preserve">, </w:t>
      </w:r>
      <w:r w:rsidRPr="005F002B">
        <w:t>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8F409D" w:rsidP="001B7DF8" w:rsidR="001B7DF8" w:rsidRPr="005F002B">
      <w:pPr>
        <w:ind w:firstLine="360"/>
        <w:jc w:val="both"/>
      </w:pPr>
      <w:r>
        <w:t xml:space="preserve">      </w:t>
      </w:r>
      <w:r w:rsidR="001B7DF8"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093C24">
        <w:t xml:space="preserve"> </w:t>
      </w:r>
      <w:r w:rsidR="00FF19FD">
        <w:t xml:space="preserve">4. studenog </w:t>
      </w:r>
      <w:r w:rsidR="00BE7BE4" w:rsidRPr="005F002B">
        <w:t>2016</w:t>
      </w:r>
      <w:r w:rsidRPr="005F002B">
        <w:t>.</w:t>
      </w:r>
    </w:p>
    <w:p w:rsidRDefault="00120463" w:rsidP="00307048" w:rsidR="00120463" w:rsidRPr="005F002B">
      <w:pPr>
        <w:jc w:val="both"/>
      </w:pPr>
    </w:p>
    <w:p w:rsidRDefault="004E23A2" w:rsidP="0093536D" w:rsidR="004E23A2" w:rsidRPr="005F002B">
      <w:pPr>
        <w:jc w:val="right"/>
      </w:pPr>
      <w:r w:rsidRPr="005F002B">
        <w:t xml:space="preserve">                                                        </w:t>
      </w:r>
      <w:r w:rsidR="0093536D">
        <w:t>S</w:t>
      </w:r>
      <w:r w:rsidRPr="005F002B">
        <w:t>u</w:t>
      </w:r>
      <w:r w:rsidR="00D33BA4" w:rsidRPr="005F002B">
        <w:t>tkinja</w:t>
      </w:r>
    </w:p>
    <w:p w:rsidRDefault="004E23A2" w:rsidP="00D33BA4" w:rsidR="004E23A2" w:rsidRPr="005F002B">
      <w:pPr>
        <w:jc w:val="right"/>
      </w:pP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="00D33BA4" w:rsidRPr="005F002B">
        <w:t xml:space="preserve">Ana </w:t>
      </w:r>
      <w:proofErr w:type="spellStart"/>
      <w:r w:rsidR="00D33BA4" w:rsidRPr="005F002B">
        <w:t>Markač</w:t>
      </w:r>
      <w:proofErr w:type="spellEnd"/>
      <w:r w:rsidR="00D33BA4" w:rsidRPr="005F002B">
        <w:t xml:space="preserve"> </w:t>
      </w:r>
    </w:p>
    <w:p w:rsidRDefault="004E23A2" w:rsidP="004E23A2" w:rsidR="004E23A2" w:rsidRPr="005F002B"/>
    <w:p w:rsidRDefault="00120463" w:rsidP="003160CC" w:rsidR="00120463" w:rsidRPr="005F002B">
      <w:r w:rsidRPr="005F002B">
        <w:t xml:space="preserve">    </w:t>
      </w:r>
    </w:p>
    <w:p w:rsidRDefault="00307048" w:rsidR="00120463">
      <w:r>
        <w:t>DNA:</w:t>
      </w:r>
    </w:p>
    <w:p w:rsidRDefault="00307048" w:rsidR="00307048" w:rsidRPr="005F002B">
      <w:r>
        <w:t xml:space="preserve"> i putem e-Oglasne ploče suda</w:t>
      </w:r>
    </w:p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093C24">
      <w:t>80</w:t>
    </w:r>
    <w:r w:rsidR="005F1416">
      <w:t>5</w:t>
    </w:r>
    <w:r w:rsidR="00ED01D6">
      <w:t>/1</w:t>
    </w:r>
    <w:r w:rsidR="00FB0A5F">
      <w:t>6</w:t>
    </w:r>
    <w:r w:rsidR="00E27D91">
      <w:t>-</w:t>
    </w:r>
    <w:r w:rsidR="008F409D">
      <w:t>17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048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13D60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B24F7"/>
    <w:rsid w:val="008C45E9"/>
    <w:rsid w:val="008C6A8E"/>
    <w:rsid w:val="008D6721"/>
    <w:rsid w:val="008E0DA0"/>
    <w:rsid w:val="008F409D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20D63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  <w:rsid w:val="00FF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B24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4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4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4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4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8B24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4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4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4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4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</izvorni_sadrzaj>
    <derivirana_varijabla naziv="DomainObject.Predmet.SudioniciListNaziv_1">
      <item>SIBNAVAL, d.o.o. za proizvodnju, brodogradnju i trgovinu</item>
      <item>FINA - Podružnica Šibenik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</izvorni_sadrzaj>
    <derivirana_varijabla naziv="DomainObject.Predmet.SudioniciListNazivOIB_1">
      <item>, OIB 27935454057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0677B-24A2-4CA5-9C56-DC59042C6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933</properties:Characters>
  <properties:Lines>41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2016-09-30T13:06:00Z</dcterms:created>
  <dc:creator>Ardena Bajlo</dc:creator>
  <cp:lastModifiedBy>Nena Mužanović</cp:lastModifiedBy>
  <cp:lastPrinted>2016-11-04T07:59:00Z</cp:lastPrinted>
  <dcterms:modified xmlns:xsi="http://www.w3.org/2001/XMLSchema-instance" xsi:type="dcterms:W3CDTF">2016-11-04T08:12:00Z</dcterms:modified>
  <cp:revision>7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