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6a3f" w14:paraId="8746a3f" w:rsidRDefault="00DA53EF" w:rsidP="00DD1E5B" w:rsidR="00DA53EF" w:rsidRPr="000175CB">
      <w:pPr>
        <w:jc w:val="right"/>
        <w15:collapsed w:val="false"/>
        <w:rPr>
          <w:sz w:val="22"/>
          <w:szCs w:val="22"/>
        </w:rPr>
      </w:pPr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66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DA53EF" w:rsidP="00E87D86" w:rsidR="00DA53EF" w:rsidRPr="000175CB">
      <w:pPr>
        <w:jc w:val="both"/>
        <w:rPr>
          <w:sz w:val="22"/>
          <w:szCs w:val="22"/>
        </w:rPr>
      </w:pPr>
    </w:p>
    <w:p w:rsidRDefault="00DA53EF" w:rsidP="00E87D86" w:rsidR="00DA53EF" w:rsidRPr="000175CB">
      <w:pPr>
        <w:jc w:val="both"/>
        <w:rPr>
          <w:sz w:val="22"/>
          <w:szCs w:val="22"/>
        </w:rPr>
      </w:pPr>
    </w:p>
    <w:p w:rsidRDefault="00DA53EF" w:rsidP="00E87D86" w:rsidR="00DA53EF" w:rsidRPr="000175CB">
      <w:pPr>
        <w:jc w:val="both"/>
        <w:rPr>
          <w:bCs/>
          <w:sz w:val="22"/>
          <w:szCs w:val="22"/>
        </w:rPr>
      </w:pPr>
    </w:p>
    <w:p w:rsidRDefault="00DA53EF" w:rsidP="00E87D86" w:rsidR="00DA53EF" w:rsidRPr="000175CB">
      <w:pPr>
        <w:jc w:val="both"/>
        <w:rPr>
          <w:bCs/>
          <w:sz w:val="22"/>
          <w:szCs w:val="22"/>
        </w:rPr>
      </w:pPr>
    </w:p>
    <w:p w:rsidRDefault="00DA53EF" w:rsidP="00E87D86" w:rsidR="00DA53E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DA53EF" w:rsidP="00E87D86" w:rsidR="00DA53E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DA53EF" w:rsidP="00FC1537" w:rsidR="00DA53EF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DA53EF" w:rsidP="00E87D86" w:rsidR="00DA53E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DA53EF" w:rsidP="00FC1537" w:rsidR="00DA53E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DA53EF" w:rsidP="00E87D86" w:rsidR="00DA53EF" w:rsidRPr="000175CB">
      <w:pPr>
        <w:rPr>
          <w:sz w:val="22"/>
          <w:szCs w:val="22"/>
        </w:rPr>
      </w:pPr>
    </w:p>
    <w:p w:rsidRDefault="00DA53EF" w:rsidP="001F7D4E" w:rsidR="00DA53E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DA53EF" w:rsidP="001F7D4E" w:rsidR="00DA53EF" w:rsidRPr="000175CB">
      <w:pPr>
        <w:jc w:val="center"/>
        <w:rPr>
          <w:sz w:val="22"/>
          <w:szCs w:val="22"/>
        </w:rPr>
      </w:pPr>
    </w:p>
    <w:p w:rsidRDefault="00DA53EF" w:rsidP="000175CB" w:rsidR="00DA53EF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</w:t>
      </w:r>
      <w:r w:rsidR="005159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FLORA MARE j.d.o.o., Preko, Don Vida </w:t>
      </w:r>
      <w:proofErr w:type="spellStart"/>
      <w:r>
        <w:rPr>
          <w:sz w:val="22"/>
          <w:szCs w:val="22"/>
        </w:rPr>
        <w:t>Dunatova</w:t>
      </w:r>
      <w:proofErr w:type="spellEnd"/>
      <w:r>
        <w:rPr>
          <w:sz w:val="22"/>
          <w:szCs w:val="22"/>
        </w:rPr>
        <w:t xml:space="preserve"> 3,</w:t>
      </w:r>
      <w:r w:rsidRPr="000175C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OIB 19375965470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>
        <w:rPr>
          <w:sz w:val="22"/>
          <w:szCs w:val="22"/>
        </w:rPr>
        <w:t>21.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., dana</w:t>
      </w:r>
      <w:r w:rsidR="005159C0">
        <w:rPr>
          <w:sz w:val="22"/>
          <w:szCs w:val="22"/>
        </w:rPr>
        <w:t xml:space="preserve"> 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2016., objavio je </w:t>
      </w:r>
    </w:p>
    <w:p w:rsidRDefault="00DA53EF" w:rsidP="00E87D86" w:rsidR="00DA53EF" w:rsidRPr="000175CB">
      <w:pPr>
        <w:ind w:firstLine="720"/>
        <w:jc w:val="both"/>
        <w:rPr>
          <w:sz w:val="22"/>
          <w:szCs w:val="22"/>
        </w:rPr>
      </w:pPr>
    </w:p>
    <w:p w:rsidRDefault="00DA53EF" w:rsidP="004D697C" w:rsidR="00DA53EF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DA53EF" w:rsidP="000175CB" w:rsidR="00DA53EF" w:rsidRPr="000175CB">
      <w:pPr>
        <w:jc w:val="both"/>
        <w:rPr>
          <w:sz w:val="22"/>
          <w:szCs w:val="22"/>
        </w:rPr>
      </w:pPr>
    </w:p>
    <w:p w:rsidRDefault="00DA53EF" w:rsidP="00A90D63" w:rsidR="00DA53EF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FLORA MARE j.d.o.o., Preko, Don Vida </w:t>
      </w:r>
      <w:proofErr w:type="spellStart"/>
      <w:r>
        <w:rPr>
          <w:sz w:val="22"/>
          <w:szCs w:val="22"/>
        </w:rPr>
        <w:t>Dunatova</w:t>
      </w:r>
      <w:proofErr w:type="spellEnd"/>
      <w:r>
        <w:rPr>
          <w:sz w:val="22"/>
          <w:szCs w:val="22"/>
        </w:rPr>
        <w:t xml:space="preserve"> 3, OIB 19375965470 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17.470,00</w:t>
      </w:r>
      <w:r w:rsidRPr="000175CB">
        <w:rPr>
          <w:sz w:val="22"/>
          <w:szCs w:val="22"/>
        </w:rPr>
        <w:t xml:space="preserve"> kn. </w:t>
      </w:r>
    </w:p>
    <w:p w:rsidRDefault="00DA53EF" w:rsidP="00E87D86" w:rsidR="00DA53EF" w:rsidRPr="000175CB">
      <w:pPr>
        <w:jc w:val="both"/>
        <w:rPr>
          <w:sz w:val="22"/>
          <w:szCs w:val="22"/>
        </w:rPr>
      </w:pPr>
    </w:p>
    <w:p w:rsidRDefault="00DA53EF" w:rsidP="00CD5142" w:rsidR="00DA53E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Katarina Novković, Preko, Don Vida </w:t>
      </w:r>
      <w:proofErr w:type="spellStart"/>
      <w:r>
        <w:rPr>
          <w:sz w:val="22"/>
          <w:szCs w:val="22"/>
        </w:rPr>
        <w:t>Dunatova</w:t>
      </w:r>
      <w:proofErr w:type="spellEnd"/>
      <w:r>
        <w:rPr>
          <w:sz w:val="22"/>
          <w:szCs w:val="22"/>
        </w:rPr>
        <w:t xml:space="preserve"> 3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A53EF" w:rsidP="00CD5142" w:rsidR="00DA53EF" w:rsidRPr="000175CB">
      <w:pPr>
        <w:jc w:val="both"/>
        <w:rPr>
          <w:sz w:val="22"/>
          <w:szCs w:val="22"/>
        </w:rPr>
      </w:pPr>
    </w:p>
    <w:p w:rsidRDefault="00DA53EF" w:rsidP="00B26015" w:rsidR="00DA53E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66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DA53EF" w:rsidP="00DD1E5B" w:rsidR="00DA53EF" w:rsidRPr="000175CB">
      <w:pPr>
        <w:jc w:val="both"/>
        <w:rPr>
          <w:sz w:val="22"/>
          <w:szCs w:val="22"/>
        </w:rPr>
      </w:pPr>
    </w:p>
    <w:p w:rsidRDefault="00DA53EF" w:rsidP="00B62BFF" w:rsidR="00DA53E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DA53EF" w:rsidP="000175CB" w:rsidR="00DA53EF" w:rsidRPr="000175CB">
      <w:pPr>
        <w:jc w:val="both"/>
        <w:rPr>
          <w:sz w:val="22"/>
          <w:szCs w:val="22"/>
        </w:rPr>
      </w:pPr>
    </w:p>
    <w:p w:rsidRDefault="00DA53EF" w:rsidP="00E87D86" w:rsidR="00DA53E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5159C0">
        <w:rPr>
          <w:sz w:val="22"/>
          <w:szCs w:val="22"/>
        </w:rPr>
        <w:t>19</w:t>
      </w:r>
      <w:r>
        <w:rPr>
          <w:sz w:val="22"/>
          <w:szCs w:val="22"/>
        </w:rPr>
        <w:t>. veljače</w:t>
      </w:r>
      <w:r w:rsidRPr="000175CB">
        <w:rPr>
          <w:sz w:val="22"/>
          <w:szCs w:val="22"/>
        </w:rPr>
        <w:t xml:space="preserve"> 2016. </w:t>
      </w:r>
    </w:p>
    <w:p w:rsidRDefault="00DA53EF" w:rsidP="000175CB" w:rsidR="00DA53EF" w:rsidRPr="000175CB">
      <w:pPr>
        <w:rPr>
          <w:sz w:val="22"/>
          <w:szCs w:val="22"/>
        </w:rPr>
      </w:pPr>
    </w:p>
    <w:p w:rsidRDefault="00DA53EF" w:rsidP="00B91F87" w:rsidR="00DA53EF">
      <w:pPr>
        <w:ind w:firstLine="708" w:left="5664"/>
        <w:jc w:val="right"/>
        <w:rPr>
          <w:sz w:val="22"/>
          <w:szCs w:val="22"/>
        </w:rPr>
      </w:pPr>
      <w:bookmarkStart w:name="_GoBack" w:id="0"/>
      <w:r w:rsidRPr="000175CB">
        <w:rPr>
          <w:sz w:val="22"/>
          <w:szCs w:val="22"/>
        </w:rPr>
        <w:t>Sudska savjetnica</w:t>
      </w:r>
    </w:p>
    <w:p w:rsidRDefault="00DA53EF" w:rsidP="00A07097" w:rsidR="00DA53EF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bookmarkEnd w:id="0"/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DA53EF" w:rsidP="00B91F87" w:rsidR="00DA53EF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DA53EF" w:rsidP="000175CB" w:rsidR="00DA53EF" w:rsidRPr="000175CB">
      <w:pPr>
        <w:jc w:val="both"/>
        <w:rPr>
          <w:sz w:val="22"/>
          <w:szCs w:val="22"/>
        </w:rPr>
      </w:pPr>
    </w:p>
    <w:p w:rsidRDefault="00DA53EF" w:rsidP="00B62BFF" w:rsidR="00DA53E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DA53EF" w:rsidP="00B62BFF" w:rsidR="00DA53E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DA53EF" w:rsidP="00B62BFF" w:rsidR="00DA53E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DA53EF" w:rsidP="00B62BFF" w:rsidR="00DA53E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DA53EF" w:rsidP="00E87D86" w:rsidR="00DA53EF" w:rsidRPr="000175CB">
      <w:pPr>
        <w:rPr>
          <w:sz w:val="22"/>
          <w:szCs w:val="22"/>
        </w:rPr>
      </w:pPr>
    </w:p>
    <w:p w:rsidRDefault="00DA53EF" w:rsidP="00E87D86" w:rsidR="00DA53EF" w:rsidRPr="000175CB">
      <w:pPr>
        <w:rPr>
          <w:sz w:val="22"/>
          <w:szCs w:val="22"/>
        </w:rPr>
      </w:pPr>
    </w:p>
    <w:p w:rsidRDefault="00DA53EF" w:rsidR="00DA53EF" w:rsidRPr="000175CB">
      <w:pPr>
        <w:rPr>
          <w:sz w:val="22"/>
          <w:szCs w:val="22"/>
        </w:rPr>
      </w:pPr>
    </w:p>
    <w:sectPr w:rsidSect="000175CB" w:rsidR="00DA53E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A8D" w:rsidP="00381900" w:rsidR="00B54A8D">
      <w:r>
        <w:separator/>
      </w:r>
    </w:p>
  </w:endnote>
  <w:endnote w:id="0" w:type="continuationSeparator">
    <w:p w:rsidRDefault="00B54A8D" w:rsidP="00381900" w:rsidR="00B54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A8D" w:rsidR="00DA53E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159C0">
      <w:rPr>
        <w:noProof/>
      </w:rPr>
      <w:t>2</w:t>
    </w:r>
    <w:r>
      <w:rPr>
        <w:noProof/>
      </w:rPr>
      <w:fldChar w:fldCharType="end"/>
    </w:r>
  </w:p>
  <w:p w:rsidRDefault="00DA53EF" w:rsidR="00DA53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A8D" w:rsidP="00381900" w:rsidR="00B54A8D">
      <w:r>
        <w:separator/>
      </w:r>
    </w:p>
  </w:footnote>
  <w:footnote w:id="0" w:type="continuationSeparator">
    <w:p w:rsidRDefault="00B54A8D" w:rsidP="00381900" w:rsidR="00B54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A8D" w:rsidP="00630C9B" w:rsidR="00DA53E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159C0">
      <w:rPr>
        <w:noProof/>
      </w:rPr>
      <w:t>2</w:t>
    </w:r>
    <w:r>
      <w:rPr>
        <w:noProof/>
      </w:rPr>
      <w:fldChar w:fldCharType="end"/>
    </w:r>
    <w:r w:rsidR="00DA53EF">
      <w:tab/>
    </w:r>
    <w:r w:rsidR="00DA53EF">
      <w:tab/>
      <w:t>Poslovni broj: 5</w:t>
    </w:r>
    <w:r w:rsidR="00DA53EF" w:rsidRPr="00FC1537">
      <w:t xml:space="preserve"> St</w:t>
    </w:r>
    <w:r w:rsidR="00DA53EF">
      <w:t>-445/15-6</w:t>
    </w:r>
  </w:p>
  <w:p w:rsidRDefault="00DA53EF" w:rsidP="00414B48" w:rsidR="00DA53EF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225"/>
    <w:rsid w:val="0009037C"/>
    <w:rsid w:val="00104972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82DF4"/>
    <w:rsid w:val="003E4669"/>
    <w:rsid w:val="00414B48"/>
    <w:rsid w:val="004212FB"/>
    <w:rsid w:val="00425835"/>
    <w:rsid w:val="00445AD6"/>
    <w:rsid w:val="00477976"/>
    <w:rsid w:val="004D697C"/>
    <w:rsid w:val="004E0052"/>
    <w:rsid w:val="004E6674"/>
    <w:rsid w:val="004F1927"/>
    <w:rsid w:val="00501455"/>
    <w:rsid w:val="00510F67"/>
    <w:rsid w:val="005159C0"/>
    <w:rsid w:val="005253FD"/>
    <w:rsid w:val="00573F5E"/>
    <w:rsid w:val="00597E49"/>
    <w:rsid w:val="005A0317"/>
    <w:rsid w:val="005B1907"/>
    <w:rsid w:val="005B1954"/>
    <w:rsid w:val="005C42A8"/>
    <w:rsid w:val="005F2D85"/>
    <w:rsid w:val="00613839"/>
    <w:rsid w:val="00630A0A"/>
    <w:rsid w:val="00630C9B"/>
    <w:rsid w:val="00631196"/>
    <w:rsid w:val="00655D68"/>
    <w:rsid w:val="0065727A"/>
    <w:rsid w:val="00663483"/>
    <w:rsid w:val="00681DED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850A4D"/>
    <w:rsid w:val="008A1FDD"/>
    <w:rsid w:val="009422F5"/>
    <w:rsid w:val="009C3129"/>
    <w:rsid w:val="00A07097"/>
    <w:rsid w:val="00A25CCC"/>
    <w:rsid w:val="00A3143F"/>
    <w:rsid w:val="00A74E2B"/>
    <w:rsid w:val="00A90D63"/>
    <w:rsid w:val="00A96A7A"/>
    <w:rsid w:val="00AB2543"/>
    <w:rsid w:val="00AC38D3"/>
    <w:rsid w:val="00B0009A"/>
    <w:rsid w:val="00B26015"/>
    <w:rsid w:val="00B54A8D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B6D84"/>
    <w:rsid w:val="00CC6FF6"/>
    <w:rsid w:val="00CD5142"/>
    <w:rsid w:val="00CE06EC"/>
    <w:rsid w:val="00D300E7"/>
    <w:rsid w:val="00D75C4C"/>
    <w:rsid w:val="00D7779A"/>
    <w:rsid w:val="00D872FF"/>
    <w:rsid w:val="00DA096F"/>
    <w:rsid w:val="00DA53EF"/>
    <w:rsid w:val="00DD1E5B"/>
    <w:rsid w:val="00E24ACD"/>
    <w:rsid w:val="00E523B5"/>
    <w:rsid w:val="00E85B2E"/>
    <w:rsid w:val="00E87D86"/>
    <w:rsid w:val="00E9786D"/>
    <w:rsid w:val="00EA5E65"/>
    <w:rsid w:val="00EB24A2"/>
    <w:rsid w:val="00EB7036"/>
    <w:rsid w:val="00ED1D9D"/>
    <w:rsid w:val="00EF14DC"/>
    <w:rsid w:val="00EF6429"/>
    <w:rsid w:val="00F127D5"/>
    <w:rsid w:val="00F205A6"/>
    <w:rsid w:val="00F21FCC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5159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5159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5159C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5159C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5159C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6427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25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MARE j.d.o.o. za trgovinu</izvorni_sadrzaj>
    <derivirana_varijabla naziv="DomainObject.Predmet.ProtustrankaFormated_1">  FLORA MARE j.d.o.o. za trgovinu</derivirana_varijabla>
  </DomainObject.Predmet.ProtustrankaFormated>
  <DomainObject.Predmet.ProtustrankaFormatedOIB>
    <izvorni_sadrzaj>  FLORA MARE j.d.o.o. za trgovinu, OIB 19375965470</izvorni_sadrzaj>
    <derivirana_varijabla naziv="DomainObject.Predmet.ProtustrankaFormatedOIB_1">  FLORA MARE j.d.o.o. za trgovinu, OIB 19375965470</derivirana_varijabla>
  </DomainObject.Predmet.ProtustrankaFormatedOIB>
  <DomainObject.Predmet.ProtustrankaFormatedWithAdress>
    <izvorni_sadrzaj> FLORA MARE j.d.o.o. za trgovinu, Don Vida Dunatova 3, 23273 Preko</izvorni_sadrzaj>
    <derivirana_varijabla naziv="DomainObject.Predmet.ProtustrankaFormatedWithAdress_1"> FLORA MARE j.d.o.o. za trgovinu, Don Vida Dunatova 3, 23273 Preko</derivirana_varijabla>
  </DomainObject.Predmet.ProtustrankaFormatedWithAdress>
  <DomainObject.Predmet.ProtustrankaFormatedWithAdressOIB>
    <izvorni_sadrzaj> FLORA MARE j.d.o.o. za trgovinu, OIB 19375965470, Don Vida Dunatova 3, 23273 Preko</izvorni_sadrzaj>
    <derivirana_varijabla naziv="DomainObject.Predmet.ProtustrankaFormatedWithAdressOIB_1"> FLORA MARE j.d.o.o. za trgovinu, OIB 19375965470, Don Vida Dunatova 3, 23273 Preko</derivirana_varijabla>
  </DomainObject.Predmet.ProtustrankaFormatedWithAdressOIB>
  <DomainObject.Predmet.ProtustrankaWithAdress>
    <izvorni_sadrzaj>FLORA MARE j.d.o.o. za trgovinu Don Vida Dunatova 3, 23273 Preko</izvorni_sadrzaj>
    <derivirana_varijabla naziv="DomainObject.Predmet.ProtustrankaWithAdress_1">FLORA MARE j.d.o.o. za trgovinu Don Vida Dunatova 3, 23273 Preko</derivirana_varijabla>
  </DomainObject.Predmet.ProtustrankaWithAdress>
  <DomainObject.Predmet.ProtustrankaWithAdressOIB>
    <izvorni_sadrzaj>FLORA MARE j.d.o.o. za trgovinu, OIB 19375965470, Don Vida Dunatova 3, 23273 Preko</izvorni_sadrzaj>
    <derivirana_varijabla naziv="DomainObject.Predmet.ProtustrankaWithAdressOIB_1">FLORA MARE j.d.o.o. za trgovinu, OIB 19375965470, Don Vida Dunatova 3, 23273 Preko</derivirana_varijabla>
  </DomainObject.Predmet.ProtustrankaWithAdressOIB>
  <DomainObject.Predmet.ProtustrankaNazivFormated>
    <izvorni_sadrzaj>FLORA MARE j.d.o.o. za trgovinu</izvorni_sadrzaj>
    <derivirana_varijabla naziv="DomainObject.Predmet.ProtustrankaNazivFormated_1">FLORA MARE j.d.o.o. za trgovinu</derivirana_varijabla>
  </DomainObject.Predmet.ProtustrankaNazivFormated>
  <DomainObject.Predmet.ProtustrankaNazivFormatedOIB>
    <izvorni_sadrzaj>FLORA MARE j.d.o.o. za trgovinu, OIB 19375965470</izvorni_sadrzaj>
    <derivirana_varijabla naziv="DomainObject.Predmet.ProtustrankaNazivFormatedOIB_1">FLORA MARE j.d.o.o. za trgovinu, OIB 19375965470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17470.00</izvorni_sadrzaj>
    <derivirana_varijabla naziv="DomainObject.Predmet.TrenutnaVrijednost_1">17470.00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FLORA MARE j.d.o.o. za trgovinu</item>
    </izvorni_sadrzaj>
    <derivirana_varijabla naziv="DomainObject.Predmet.ProtuStrankaListFormated_1">
      <item>FLORA MARE j.d.o.o. za trgovinu</item>
    </derivirana_varijabla>
  </DomainObject.Predmet.ProtuStrankaListFormated>
  <DomainObject.Predmet.ProtuStrankaListFormatedOIB>
    <izvorni_sadrzaj>
      <item>FLORA MARE j.d.o.o. za trgovinu, OIB 19375965470</item>
    </izvorni_sadrzaj>
    <derivirana_varijabla naziv="DomainObject.Predmet.ProtuStrankaListFormatedOIB_1">
      <item>FLORA MARE j.d.o.o. za trgovinu, OIB 19375965470</item>
    </derivirana_varijabla>
  </DomainObject.Predmet.ProtuStrankaListFormatedOIB>
  <DomainObject.Predmet.ProtuStrankaListFormatedWithAdress>
    <izvorni_sadrzaj>
      <item>FLORA MARE j.d.o.o. za trgovinu, Don Vida Dunatova 3, 23273 Preko</item>
    </izvorni_sadrzaj>
    <derivirana_varijabla naziv="DomainObject.Predmet.ProtuStrankaListFormatedWithAdress_1">
      <item>FLORA MARE j.d.o.o. za trgovinu, Don Vida Dunatova 3, 23273 Preko</item>
    </derivirana_varijabla>
  </DomainObject.Predmet.ProtuStrankaListFormatedWithAdress>
  <DomainObject.Predmet.ProtuStrankaListFormatedWithAdressOIB>
    <izvorni_sadrzaj>
      <item>FLORA MARE j.d.o.o. za trgovinu, OIB 19375965470, Don Vida Dunatova 3, 23273 Preko</item>
    </izvorni_sadrzaj>
    <derivirana_varijabla naziv="DomainObject.Predmet.ProtuStrankaListFormatedWithAdressOIB_1">
      <item>FLORA MARE j.d.o.o. za trgovinu, OIB 19375965470, Don Vida Dunatova 3, 23273 Preko</item>
    </derivirana_varijabla>
  </DomainObject.Predmet.ProtuStrankaListFormatedWithAdressOIB>
  <DomainObject.Predmet.ProtuStrankaListNazivFormated>
    <izvorni_sadrzaj>
      <item>FLORA MARE j.d.o.o. za trgovinu</item>
    </izvorni_sadrzaj>
    <derivirana_varijabla naziv="DomainObject.Predmet.ProtuStrankaListNazivFormated_1">
      <item>FLORA MARE j.d.o.o. za trgovinu</item>
    </derivirana_varijabla>
  </DomainObject.Predmet.ProtuStrankaListNazivFormated>
  <DomainObject.Predmet.ProtuStrankaListNazivFormatedOIB>
    <izvorni_sadrzaj>
      <item>FLORA MARE j.d.o.o. za trgovinu, OIB 19375965470</item>
    </izvorni_sadrzaj>
    <derivirana_varijabla naziv="DomainObject.Predmet.ProtuStrankaListNazivFormatedOIB_1">
      <item>FLORA MARE j.d.o.o. za trgovinu, OIB 19375965470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FLORA MARE j.d.o.o. za trgovinu</izvorni_sadrzaj>
    <derivirana_varijabla naziv="DomainObject.Predmet.ProtustrankaIDrugi_1">FLORA MARE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FLORA MARE j.d.o.o. za trgovinu, OIB 19375965470, Don Vida Dunatova 3, 23273 Preko</izvorni_sadrzaj>
    <derivirana_varijabla naziv="DomainObject.Predmet.ProtustrankaIDrugiAdressOIB_1">FLORA MARE j.d.o.o. za trgovinu, OIB 19375965470,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FLORA MARE j.d.o.o. za trgovinu</item>
    </izvorni_sadrzaj>
    <derivirana_varijabla naziv="DomainObject.Predmet.SudioniciListNaziv_1">
      <item>FINA</item>
      <item>FLORA MARE j.d.o.o. za trgovinu</item>
    </derivirana_varijabla>
  </DomainObject.Predmet.SudioniciListNaziv>
  <DomainObject.Predmet.SudioniciListAdressOIB>
    <izvorni_sadrzaj>
      <item>FINA, OIB 85821130368</item>
      <item>FLORA MARE j.d.o.o. za trgovinu, OIB 19375965470, Don Vida Dunatova 3,23273 Preko</item>
    </izvorni_sadrzaj>
    <derivirana_varijabla naziv="DomainObject.Predmet.SudioniciListAdressOIB_1">
      <item>FINA, OIB 85821130368</item>
      <item>FLORA MARE j.d.o.o. za trgovinu, OIB 19375965470,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19375965470</item>
    </izvorni_sadrzaj>
    <derivirana_varijabla naziv="DomainObject.Predmet.SudioniciListNazivOIB_1">
      <item>, OIB 85821130368</item>
      <item>, OIB 19375965470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1951</properties:Characters>
  <properties:Lines>60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2016-02-19T08:12:00Z</dcterms:created>
  <dc:creator>Danijela Markulin</dc:creator>
  <dc:description/>
  <cp:keywords/>
  <cp:lastModifiedBy>Vedrana Raspović</cp:lastModifiedBy>
  <cp:lastPrinted>2016-02-19T12:06:00Z</cp:lastPrinted>
  <dcterms:modified xmlns:xsi="http://www.w3.org/2001/XMLSchema-instance" xsi:type="dcterms:W3CDTF">2016-02-19T12:06:00Z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