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b181b" w14:paraId="62b181b" w:rsidRDefault="00F6727B" w:rsidP="009E4CE3" w:rsidR="00F6727B" w:rsidRPr="00655B39">
      <w:pPr>
        <w:jc w:val="both"/>
        <w15:collapsed w:val="false"/>
        <w:rPr>
          <w:rFonts w:hAnsi="Times New Roman" w:ascii="Times New Roman"/>
          <w:sz w:val="24"/>
        </w:rPr>
      </w:pPr>
      <w:bookmarkStart w:name="_GoBack" w:id="0"/>
      <w:bookmarkEnd w:id="0"/>
      <w:r>
        <w:rPr>
          <w:rFonts w:hAnsi="Times New Roman" w:ascii="Times New Roman"/>
          <w:sz w:val="24"/>
          <w:szCs w:val="24"/>
          <w:lang w:val="pl-PL"/>
        </w:rPr>
        <w:t xml:space="preserve">TRGOVAČKI SUD U SPLITU, STALNA SLUŽBA U DUBROVNIKU </w:t>
      </w:r>
    </w:p>
    <w:p w:rsidRDefault="00F6727B" w:rsidP="00E852A6" w:rsidR="00F6727B" w:rsidRPr="00E852A6">
      <w:pPr>
        <w:jc w:val="right"/>
        <w:rPr>
          <w:rFonts w:hAnsi="Times New Roman" w:ascii="Times New Roman"/>
          <w:b/>
          <w:sz w:val="24"/>
          <w:szCs w:val="24"/>
          <w:lang w:val="pl-PL"/>
        </w:rPr>
      </w:pPr>
      <w:r w:rsidRPr="00E852A6">
        <w:rPr>
          <w:rFonts w:hAnsi="Times New Roman" w:ascii="Times New Roman"/>
          <w:b/>
          <w:sz w:val="24"/>
          <w:szCs w:val="24"/>
          <w:lang w:val="pl-PL"/>
        </w:rPr>
        <w:t>Poslovni broj spisa: 6 St-949/2016</w:t>
      </w:r>
    </w:p>
    <w:p w:rsidRDefault="00E852A6" w:rsidP="009E4CE3" w:rsidR="00E852A6">
      <w:pPr>
        <w:rPr>
          <w:rFonts w:hAnsi="Times New Roman" w:ascii="Times New Roman"/>
          <w:sz w:val="24"/>
          <w:szCs w:val="24"/>
          <w:lang w:val="pl-PL"/>
        </w:rPr>
      </w:pPr>
    </w:p>
    <w:p w:rsidRDefault="00E852A6" w:rsidP="009E4CE3" w:rsidR="00E852A6">
      <w:pPr>
        <w:rPr>
          <w:rFonts w:hAnsi="Times New Roman" w:ascii="Times New Roman"/>
          <w:sz w:val="24"/>
          <w:szCs w:val="24"/>
          <w:lang w:val="pl-PL"/>
        </w:rPr>
      </w:pPr>
    </w:p>
    <w:p w:rsidRDefault="00F6727B" w:rsidP="009E4CE3" w:rsidR="00F6727B" w:rsidRPr="00E852A6">
      <w:pPr>
        <w:rPr>
          <w:rFonts w:hAnsi="Times New Roman" w:ascii="Times New Roman"/>
          <w:b/>
          <w:sz w:val="24"/>
          <w:szCs w:val="24"/>
          <w:lang w:val="pl-PL"/>
        </w:rPr>
      </w:pPr>
      <w:r w:rsidRPr="00BC2DB2">
        <w:rPr>
          <w:rFonts w:hAnsi="Times New Roman" w:ascii="Times New Roman"/>
          <w:sz w:val="24"/>
          <w:szCs w:val="24"/>
          <w:lang w:val="pl-PL"/>
        </w:rPr>
        <w:t>Dužnik</w:t>
      </w:r>
      <w:r>
        <w:rPr>
          <w:rFonts w:hAnsi="Times New Roman" w:ascii="Times New Roman"/>
          <w:sz w:val="24"/>
          <w:szCs w:val="24"/>
          <w:lang w:val="pl-PL"/>
        </w:rPr>
        <w:t xml:space="preserve">: </w:t>
      </w:r>
      <w:r w:rsidRPr="00BC2DB2">
        <w:rPr>
          <w:rFonts w:hAnsi="Times New Roman" w:ascii="Times New Roman"/>
          <w:sz w:val="24"/>
          <w:szCs w:val="24"/>
          <w:lang w:val="pl-PL"/>
        </w:rPr>
        <w:t xml:space="preserve"> </w:t>
      </w:r>
      <w:r w:rsidRPr="00E852A6">
        <w:rPr>
          <w:rFonts w:hAnsi="Times New Roman" w:ascii="Times New Roman"/>
          <w:b/>
          <w:sz w:val="24"/>
          <w:szCs w:val="24"/>
          <w:lang w:val="pl-PL"/>
        </w:rPr>
        <w:t>GRADSKA MLJEKARA d.o.o. „u stečaju”, Split, Komulovića put 4, OIB 39786826319</w:t>
      </w:r>
    </w:p>
    <w:p w:rsidRDefault="00F6727B" w:rsidP="009E4CE3" w:rsidR="00F6727B">
      <w:pPr>
        <w:pStyle w:val="Bezproreda"/>
        <w:jc w:val="center"/>
        <w:rPr>
          <w:rFonts w:hAnsi="Times New Roman" w:ascii="Times New Roman"/>
          <w:b/>
          <w:sz w:val="24"/>
          <w:szCs w:val="24"/>
        </w:rPr>
      </w:pPr>
    </w:p>
    <w:p w:rsidRDefault="00E852A6" w:rsidP="00E852A6" w:rsidR="00E852A6">
      <w:pPr>
        <w:jc w:val="center"/>
        <w:rPr>
          <w:rFonts w:hAnsi="Times New Roman" w:ascii="Times New Roman"/>
          <w:b/>
          <w:sz w:val="24"/>
          <w:szCs w:val="24"/>
          <w:lang w:val="pl-PL"/>
        </w:rPr>
      </w:pPr>
      <w:r>
        <w:rPr>
          <w:rFonts w:hAnsi="Times New Roman" w:ascii="Times New Roman"/>
          <w:b/>
          <w:sz w:val="24"/>
          <w:szCs w:val="24"/>
          <w:lang w:val="pl-PL"/>
        </w:rPr>
        <w:t>TABLICA PRIJAVLJENIH TRAŽBINA</w:t>
      </w:r>
    </w:p>
    <w:p w:rsidRDefault="00E852A6" w:rsidP="00E852A6" w:rsidR="00E852A6" w:rsidRPr="00E852A6">
      <w:pPr>
        <w:jc w:val="center"/>
        <w:rPr>
          <w:rFonts w:hAnsi="Times New Roman" w:ascii="Times New Roman"/>
          <w:b/>
          <w:sz w:val="24"/>
          <w:szCs w:val="24"/>
          <w:lang w:val="pl-PL"/>
        </w:rPr>
      </w:pPr>
    </w:p>
    <w:p w:rsidRDefault="00F6727B" w:rsidP="00F9134E" w:rsidR="00F6727B" w:rsidRPr="003802C0">
      <w:pPr>
        <w:pStyle w:val="Bezproreda"/>
        <w:numPr>
          <w:ilvl w:val="0"/>
          <w:numId w:val="1"/>
        </w:numPr>
        <w:jc w:val="center"/>
        <w:rPr>
          <w:rFonts w:hAnsi="Times New Roman" w:ascii="Times New Roman"/>
          <w:b/>
        </w:rPr>
      </w:pPr>
      <w:r w:rsidRPr="003802C0">
        <w:rPr>
          <w:rFonts w:hAnsi="Times New Roman" w:ascii="Times New Roman"/>
          <w:b/>
        </w:rPr>
        <w:t>TABLICA PRIJAVLJENIH TRAŽBINA</w:t>
      </w:r>
    </w:p>
    <w:tbl>
      <w:tblPr>
        <w:tblpPr w:tblpY="1" w:tblpXSpec="center" w:vertAnchor="text" w:rightFromText="180" w:leftFromText="180"/>
        <w:tblOverlap w:val="never"/>
        <w:tblW w:type="pct" w:w="493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3685"/>
        <w:gridCol w:w="1558"/>
        <w:gridCol w:w="1844"/>
        <w:gridCol w:w="1417"/>
        <w:gridCol w:w="1754"/>
        <w:gridCol w:w="1507"/>
        <w:gridCol w:w="1734"/>
      </w:tblGrid>
      <w:tr w:rsidTr="00E852A6" w:rsidR="003802C0" w:rsidRPr="003802C0">
        <w:trPr>
          <w:jc w:val="center"/>
        </w:trPr>
        <w:tc>
          <w:tcPr>
            <w:tcW w:type="pct" w:w="190"/>
            <w:vAlign w:val="center"/>
          </w:tcPr>
          <w:p w:rsidRDefault="00592BD9" w:rsidP="001E7CC5" w:rsidR="00592BD9" w:rsidRPr="003802C0">
            <w:pPr>
              <w:pStyle w:val="Bezproreda"/>
              <w:jc w:val="center"/>
              <w:rPr>
                <w:rFonts w:hAnsi="Times New Roman" w:ascii="Times New Roman"/>
              </w:rPr>
            </w:pPr>
            <w:r w:rsidRPr="003802C0">
              <w:rPr>
                <w:rFonts w:hAnsi="Times New Roman" w:ascii="Times New Roman"/>
              </w:rPr>
              <w:t>R</w:t>
            </w:r>
            <w:r w:rsidR="001E7CC5" w:rsidRPr="003802C0">
              <w:rPr>
                <w:rFonts w:hAnsi="Times New Roman" w:ascii="Times New Roman"/>
              </w:rPr>
              <w:t>br</w:t>
            </w:r>
          </w:p>
        </w:tc>
        <w:tc>
          <w:tcPr>
            <w:tcW w:type="pct" w:w="1313"/>
            <w:vAlign w:val="center"/>
          </w:tcPr>
          <w:p w:rsidRDefault="00592BD9" w:rsidP="00C52776" w:rsidR="00592BD9" w:rsidRPr="003802C0">
            <w:pPr>
              <w:pStyle w:val="Bezproreda"/>
              <w:jc w:val="center"/>
              <w:rPr>
                <w:rFonts w:hAnsi="Times New Roman" w:ascii="Times New Roman"/>
              </w:rPr>
            </w:pPr>
            <w:r w:rsidRPr="003802C0">
              <w:rPr>
                <w:rFonts w:hAnsi="Times New Roman" w:ascii="Times New Roman"/>
              </w:rPr>
              <w:t>Ime i prezime / tvrtka  ili naziv vjerovnika</w:t>
            </w:r>
          </w:p>
        </w:tc>
        <w:tc>
          <w:tcPr>
            <w:tcW w:type="pct" w:w="555"/>
            <w:vAlign w:val="center"/>
          </w:tcPr>
          <w:p w:rsidRDefault="00592BD9" w:rsidP="00C52776" w:rsidR="00592BD9" w:rsidRPr="003802C0">
            <w:pPr>
              <w:pStyle w:val="Bezproreda"/>
              <w:jc w:val="center"/>
              <w:rPr>
                <w:rFonts w:hAnsi="Times New Roman" w:ascii="Times New Roman"/>
              </w:rPr>
            </w:pPr>
            <w:r w:rsidRPr="003802C0">
              <w:rPr>
                <w:rFonts w:hAnsi="Times New Roman" w:ascii="Times New Roman"/>
              </w:rPr>
              <w:t xml:space="preserve">OIB vjerovnika </w:t>
            </w:r>
          </w:p>
        </w:tc>
        <w:tc>
          <w:tcPr>
            <w:tcW w:type="pct" w:w="657"/>
            <w:vAlign w:val="center"/>
          </w:tcPr>
          <w:p w:rsidRDefault="00592BD9" w:rsidP="00C52776" w:rsidR="00592BD9" w:rsidRPr="003802C0">
            <w:pPr>
              <w:pStyle w:val="Bezproreda"/>
              <w:jc w:val="center"/>
              <w:rPr>
                <w:rFonts w:hAnsi="Times New Roman" w:ascii="Times New Roman"/>
              </w:rPr>
            </w:pPr>
            <w:r w:rsidRPr="003802C0">
              <w:rPr>
                <w:rFonts w:hAnsi="Times New Roman" w:ascii="Times New Roman"/>
              </w:rPr>
              <w:t>Adresa / sjedište vjerovnika</w:t>
            </w:r>
          </w:p>
        </w:tc>
        <w:tc>
          <w:tcPr>
            <w:tcW w:type="pct" w:w="505"/>
            <w:vAlign w:val="center"/>
          </w:tcPr>
          <w:p w:rsidRDefault="00592BD9" w:rsidP="0099562C" w:rsidR="00592BD9" w:rsidRPr="003802C0">
            <w:pPr>
              <w:pStyle w:val="Bezproreda"/>
              <w:jc w:val="right"/>
              <w:rPr>
                <w:rFonts w:hAnsi="Times New Roman" w:ascii="Times New Roman"/>
              </w:rPr>
            </w:pPr>
            <w:r w:rsidRPr="003802C0">
              <w:rPr>
                <w:rFonts w:hAnsi="Times New Roman" w:ascii="Times New Roman"/>
              </w:rPr>
              <w:t>Iznos prijavljene tražbine (kn)</w:t>
            </w:r>
            <w:r w:rsidRPr="003802C0">
              <w:rPr>
                <w:rStyle w:val="Referencafusnote"/>
                <w:rFonts w:hAnsi="Times New Roman" w:ascii="Times New Roman"/>
              </w:rPr>
              <w:footnoteReference w:id="1"/>
            </w:r>
          </w:p>
        </w:tc>
        <w:tc>
          <w:tcPr>
            <w:tcW w:type="pct" w:w="625"/>
            <w:vAlign w:val="center"/>
          </w:tcPr>
          <w:p w:rsidRDefault="00592BD9" w:rsidP="0099562C" w:rsidR="00592BD9" w:rsidRPr="003802C0">
            <w:pPr>
              <w:pStyle w:val="Bezproreda"/>
              <w:jc w:val="right"/>
              <w:rPr>
                <w:rFonts w:hAnsi="Times New Roman" w:ascii="Times New Roman"/>
              </w:rPr>
            </w:pPr>
            <w:r w:rsidRPr="003802C0">
              <w:rPr>
                <w:rFonts w:hAnsi="Times New Roman" w:ascii="Times New Roman"/>
              </w:rPr>
              <w:t>Iznos priznate tražbine</w:t>
            </w:r>
          </w:p>
          <w:p w:rsidRDefault="00592BD9" w:rsidP="0099562C" w:rsidR="00592BD9" w:rsidRPr="003802C0">
            <w:pPr>
              <w:pStyle w:val="Bezproreda"/>
              <w:jc w:val="right"/>
              <w:rPr>
                <w:rFonts w:hAnsi="Times New Roman" w:ascii="Times New Roman"/>
              </w:rPr>
            </w:pPr>
            <w:r w:rsidRPr="003802C0">
              <w:rPr>
                <w:rFonts w:hAnsi="Times New Roman" w:ascii="Times New Roman"/>
              </w:rPr>
              <w:t>(kn)</w:t>
            </w:r>
          </w:p>
        </w:tc>
        <w:tc>
          <w:tcPr>
            <w:tcW w:type="pct" w:w="537"/>
            <w:vAlign w:val="center"/>
          </w:tcPr>
          <w:p w:rsidRDefault="00592BD9" w:rsidP="00C52776" w:rsidR="00592BD9" w:rsidRPr="003802C0">
            <w:pPr>
              <w:pStyle w:val="Bezproreda"/>
              <w:jc w:val="center"/>
              <w:rPr>
                <w:rFonts w:hAnsi="Times New Roman" w:ascii="Times New Roman"/>
              </w:rPr>
            </w:pPr>
            <w:r w:rsidRPr="003802C0">
              <w:rPr>
                <w:rFonts w:hAnsi="Times New Roman" w:ascii="Times New Roman"/>
              </w:rPr>
              <w:t>Iznos osporene tražbine</w:t>
            </w:r>
          </w:p>
          <w:p w:rsidRDefault="00592BD9" w:rsidP="00C52776" w:rsidR="00592BD9" w:rsidRPr="003802C0">
            <w:pPr>
              <w:pStyle w:val="Bezproreda"/>
              <w:jc w:val="center"/>
              <w:rPr>
                <w:rFonts w:hAnsi="Times New Roman" w:ascii="Times New Roman"/>
              </w:rPr>
            </w:pPr>
            <w:r w:rsidRPr="003802C0">
              <w:rPr>
                <w:rFonts w:hAnsi="Times New Roman" w:ascii="Times New Roman"/>
              </w:rPr>
              <w:t>(kn)</w:t>
            </w:r>
          </w:p>
        </w:tc>
        <w:tc>
          <w:tcPr>
            <w:tcW w:type="pct" w:w="618"/>
          </w:tcPr>
          <w:p w:rsidRDefault="00592BD9" w:rsidP="00C52776" w:rsidR="00592BD9" w:rsidRPr="003802C0">
            <w:pPr>
              <w:pStyle w:val="Bezproreda"/>
              <w:jc w:val="center"/>
              <w:rPr>
                <w:rFonts w:hAnsi="Times New Roman" w:ascii="Times New Roman"/>
              </w:rPr>
            </w:pPr>
          </w:p>
          <w:p w:rsidRDefault="00592BD9" w:rsidP="00C52776" w:rsidR="00592BD9" w:rsidRPr="003802C0">
            <w:pPr>
              <w:pStyle w:val="Bezproreda"/>
              <w:jc w:val="center"/>
              <w:rPr>
                <w:rFonts w:hAnsi="Times New Roman" w:ascii="Times New Roman"/>
              </w:rPr>
            </w:pPr>
            <w:r w:rsidRPr="003802C0">
              <w:rPr>
                <w:rFonts w:hAnsi="Times New Roman" w:ascii="Times New Roman"/>
              </w:rPr>
              <w:t>Osporavatelj</w:t>
            </w:r>
          </w:p>
        </w:tc>
      </w:tr>
      <w:tr w:rsidTr="00E852A6" w:rsidR="003802C0" w:rsidRPr="003802C0">
        <w:trPr>
          <w:jc w:val="center"/>
        </w:trPr>
        <w:tc>
          <w:tcPr>
            <w:tcW w:type="pct" w:w="190"/>
          </w:tcPr>
          <w:p w:rsidRDefault="00592BD9" w:rsidP="00C52776" w:rsidR="00592BD9" w:rsidRPr="003802C0">
            <w:pPr>
              <w:pStyle w:val="Bezproreda"/>
              <w:rPr>
                <w:rFonts w:hAnsi="Times New Roman" w:ascii="Times New Roman"/>
              </w:rPr>
            </w:pPr>
          </w:p>
          <w:p w:rsidRDefault="00592BD9" w:rsidP="00C52776" w:rsidR="00592BD9" w:rsidRPr="003802C0">
            <w:pPr>
              <w:pStyle w:val="Bezproreda"/>
              <w:rPr>
                <w:rFonts w:hAnsi="Times New Roman" w:ascii="Times New Roman"/>
              </w:rPr>
            </w:pPr>
            <w:r w:rsidRPr="003802C0">
              <w:rPr>
                <w:rFonts w:hAnsi="Times New Roman" w:ascii="Times New Roman"/>
              </w:rPr>
              <w:t>1.</w:t>
            </w:r>
          </w:p>
        </w:tc>
        <w:tc>
          <w:tcPr>
            <w:tcW w:type="pct" w:w="1313"/>
          </w:tcPr>
          <w:p w:rsidRDefault="00592BD9" w:rsidP="00C52776" w:rsidR="00592BD9" w:rsidRPr="003802C0">
            <w:pPr>
              <w:pStyle w:val="Bezproreda"/>
              <w:rPr>
                <w:rFonts w:hAnsi="Times New Roman" w:ascii="Times New Roman"/>
              </w:rPr>
            </w:pPr>
            <w:r w:rsidRPr="003802C0">
              <w:rPr>
                <w:rFonts w:hAnsi="Times New Roman" w:ascii="Times New Roman"/>
              </w:rPr>
              <w:t xml:space="preserve">RH, MINISTARSTVO FINANCIJA, POREZNA UPRAVA, PODRUČNI URED DALMACIJA  </w:t>
            </w:r>
          </w:p>
        </w:tc>
        <w:tc>
          <w:tcPr>
            <w:tcW w:type="pct" w:w="555"/>
          </w:tcPr>
          <w:p w:rsidRDefault="00592BD9" w:rsidP="00C52776" w:rsidR="00592BD9" w:rsidRPr="003802C0">
            <w:pPr>
              <w:pStyle w:val="Bezproreda"/>
              <w:rPr>
                <w:rFonts w:hAnsi="Times New Roman" w:ascii="Times New Roman"/>
              </w:rPr>
            </w:pPr>
            <w:r w:rsidRPr="003802C0">
              <w:rPr>
                <w:rFonts w:hAnsi="Times New Roman" w:ascii="Times New Roman"/>
              </w:rPr>
              <w:t>18683136487</w:t>
            </w:r>
          </w:p>
        </w:tc>
        <w:tc>
          <w:tcPr>
            <w:tcW w:type="pct" w:w="657"/>
          </w:tcPr>
          <w:p w:rsidRDefault="00592BD9" w:rsidP="00C52776" w:rsidR="00592BD9" w:rsidRPr="003802C0">
            <w:pPr>
              <w:pStyle w:val="Bezproreda"/>
              <w:rPr>
                <w:rFonts w:hAnsi="Times New Roman" w:ascii="Times New Roman"/>
              </w:rPr>
            </w:pPr>
            <w:r w:rsidRPr="003802C0">
              <w:rPr>
                <w:rFonts w:hAnsi="Times New Roman" w:ascii="Times New Roman"/>
              </w:rPr>
              <w:t>Split, Trg dr.Franje Tuđmana 4</w:t>
            </w:r>
          </w:p>
        </w:tc>
        <w:tc>
          <w:tcPr>
            <w:tcW w:type="pct" w:w="505"/>
          </w:tcPr>
          <w:p w:rsidRDefault="00592BD9" w:rsidP="0099562C" w:rsidR="00592BD9" w:rsidRPr="003802C0">
            <w:pPr>
              <w:pStyle w:val="Bezproreda"/>
              <w:jc w:val="right"/>
              <w:rPr>
                <w:rFonts w:hAnsi="Times New Roman" w:ascii="Times New Roman"/>
              </w:rPr>
            </w:pPr>
            <w:r w:rsidRPr="003802C0">
              <w:rPr>
                <w:rFonts w:hAnsi="Times New Roman" w:ascii="Times New Roman"/>
              </w:rPr>
              <w:t xml:space="preserve">2.213.429,73   </w:t>
            </w:r>
          </w:p>
        </w:tc>
        <w:tc>
          <w:tcPr>
            <w:tcW w:type="pct" w:w="625"/>
          </w:tcPr>
          <w:p w:rsidRDefault="00592BD9" w:rsidP="0099562C" w:rsidR="00592BD9" w:rsidRPr="003802C0">
            <w:pPr>
              <w:pStyle w:val="Bezproreda"/>
              <w:jc w:val="right"/>
              <w:rPr>
                <w:rFonts w:hAnsi="Times New Roman" w:ascii="Times New Roman"/>
              </w:rPr>
            </w:pPr>
          </w:p>
        </w:tc>
        <w:tc>
          <w:tcPr>
            <w:tcW w:type="pct" w:w="537"/>
          </w:tcPr>
          <w:p w:rsidRDefault="00117810" w:rsidP="00117810" w:rsidR="00592BD9" w:rsidRPr="003802C0">
            <w:pPr>
              <w:pStyle w:val="Bezproreda"/>
              <w:jc w:val="right"/>
              <w:rPr>
                <w:rFonts w:hAnsi="Times New Roman" w:ascii="Times New Roman"/>
              </w:rPr>
            </w:pPr>
            <w:r w:rsidRPr="003802C0">
              <w:rPr>
                <w:rFonts w:hAnsi="Times New Roman" w:ascii="Times New Roman"/>
              </w:rPr>
              <w:t>2.213.429,73</w:t>
            </w:r>
          </w:p>
        </w:tc>
        <w:tc>
          <w:tcPr>
            <w:tcW w:type="pct" w:w="618"/>
          </w:tcPr>
          <w:p w:rsidRDefault="00117810" w:rsidP="00C52776" w:rsidR="00592BD9" w:rsidRPr="003802C0">
            <w:pPr>
              <w:pStyle w:val="Bezproreda"/>
              <w:rPr>
                <w:rFonts w:hAnsi="Times New Roman" w:ascii="Times New Roman"/>
              </w:rPr>
            </w:pPr>
            <w:r>
              <w:rPr>
                <w:rFonts w:hAnsi="Times New Roman" w:ascii="Times New Roman"/>
              </w:rPr>
              <w:t>TELLIN HOTELI d.o.o.</w:t>
            </w:r>
          </w:p>
        </w:tc>
      </w:tr>
      <w:tr w:rsidTr="00E852A6" w:rsidR="003802C0" w:rsidRPr="003802C0">
        <w:trPr>
          <w:jc w:val="center"/>
        </w:trPr>
        <w:tc>
          <w:tcPr>
            <w:tcW w:type="pct" w:w="190"/>
          </w:tcPr>
          <w:p w:rsidRDefault="00592BD9" w:rsidP="00F82F7B" w:rsidR="00592BD9" w:rsidRPr="003802C0">
            <w:pPr>
              <w:pStyle w:val="Bezproreda"/>
              <w:rPr>
                <w:rFonts w:hAnsi="Times New Roman" w:ascii="Times New Roman"/>
              </w:rPr>
            </w:pPr>
            <w:r w:rsidRPr="003802C0">
              <w:rPr>
                <w:rFonts w:hAnsi="Times New Roman" w:ascii="Times New Roman"/>
              </w:rPr>
              <w:t>2.</w:t>
            </w:r>
          </w:p>
        </w:tc>
        <w:tc>
          <w:tcPr>
            <w:tcW w:type="pct" w:w="1313"/>
          </w:tcPr>
          <w:p w:rsidRDefault="00592BD9" w:rsidP="00F82F7B" w:rsidR="00592BD9" w:rsidRPr="003802C0">
            <w:pPr>
              <w:pStyle w:val="Bezproreda"/>
              <w:rPr>
                <w:rFonts w:hAnsi="Times New Roman" w:ascii="Times New Roman"/>
              </w:rPr>
            </w:pPr>
            <w:r w:rsidRPr="003802C0">
              <w:rPr>
                <w:rFonts w:hAnsi="Times New Roman" w:ascii="Times New Roman"/>
              </w:rPr>
              <w:t>Janja Prižmić</w:t>
            </w:r>
          </w:p>
        </w:tc>
        <w:tc>
          <w:tcPr>
            <w:tcW w:type="pct" w:w="555"/>
          </w:tcPr>
          <w:p w:rsidRDefault="00592BD9" w:rsidP="00F82F7B" w:rsidR="00592BD9" w:rsidRPr="003802C0">
            <w:pPr>
              <w:pStyle w:val="Bezproreda"/>
              <w:rPr>
                <w:rFonts w:hAnsi="Times New Roman" w:ascii="Times New Roman"/>
              </w:rPr>
            </w:pPr>
            <w:r w:rsidRPr="003802C0">
              <w:rPr>
                <w:rFonts w:hAnsi="Times New Roman" w:ascii="Times New Roman"/>
              </w:rPr>
              <w:t>04442424757</w:t>
            </w:r>
          </w:p>
        </w:tc>
        <w:tc>
          <w:tcPr>
            <w:tcW w:type="pct" w:w="657"/>
          </w:tcPr>
          <w:p w:rsidRDefault="00592BD9" w:rsidP="00F82F7B" w:rsidR="00592BD9" w:rsidRPr="003802C0">
            <w:pPr>
              <w:pStyle w:val="Bezproreda"/>
              <w:rPr>
                <w:rFonts w:hAnsi="Times New Roman" w:ascii="Times New Roman"/>
              </w:rPr>
            </w:pPr>
            <w:r w:rsidRPr="003802C0">
              <w:rPr>
                <w:rFonts w:hAnsi="Times New Roman" w:ascii="Times New Roman"/>
              </w:rPr>
              <w:t>Split, Starčevićeva 32</w:t>
            </w:r>
          </w:p>
        </w:tc>
        <w:tc>
          <w:tcPr>
            <w:tcW w:type="pct" w:w="505"/>
          </w:tcPr>
          <w:p w:rsidRDefault="00592BD9" w:rsidP="0099562C" w:rsidR="00592BD9" w:rsidRPr="003802C0">
            <w:pPr>
              <w:pStyle w:val="Bezproreda"/>
              <w:jc w:val="right"/>
              <w:rPr>
                <w:rFonts w:hAnsi="Times New Roman" w:ascii="Times New Roman"/>
              </w:rPr>
            </w:pPr>
            <w:r w:rsidRPr="003802C0">
              <w:rPr>
                <w:rFonts w:hAnsi="Times New Roman" w:ascii="Times New Roman"/>
              </w:rPr>
              <w:t>8.268,20</w:t>
            </w:r>
          </w:p>
        </w:tc>
        <w:tc>
          <w:tcPr>
            <w:tcW w:type="pct" w:w="625"/>
          </w:tcPr>
          <w:p w:rsidRDefault="00592BD9" w:rsidP="0099562C" w:rsidR="00592BD9" w:rsidRPr="003802C0">
            <w:pPr>
              <w:pStyle w:val="Bezproreda"/>
              <w:jc w:val="right"/>
              <w:rPr>
                <w:rFonts w:hAnsi="Times New Roman" w:ascii="Times New Roman"/>
              </w:rPr>
            </w:pPr>
            <w:r w:rsidRPr="003802C0">
              <w:rPr>
                <w:rFonts w:hAnsi="Times New Roman" w:ascii="Times New Roman"/>
              </w:rPr>
              <w:t>8.268,20</w:t>
            </w:r>
          </w:p>
        </w:tc>
        <w:tc>
          <w:tcPr>
            <w:tcW w:type="pct" w:w="537"/>
          </w:tcPr>
          <w:p w:rsidRDefault="00592BD9" w:rsidP="00F82F7B" w:rsidR="00592BD9" w:rsidRPr="003802C0">
            <w:pPr>
              <w:pStyle w:val="Bezproreda"/>
              <w:rPr>
                <w:rFonts w:hAnsi="Times New Roman" w:ascii="Times New Roman"/>
              </w:rPr>
            </w:pPr>
          </w:p>
        </w:tc>
        <w:tc>
          <w:tcPr>
            <w:tcW w:type="pct" w:w="618"/>
          </w:tcPr>
          <w:p w:rsidRDefault="00592BD9" w:rsidP="00F82F7B" w:rsidR="00592BD9" w:rsidRPr="003802C0">
            <w:pPr>
              <w:pStyle w:val="Bezproreda"/>
              <w:rPr>
                <w:rFonts w:hAnsi="Times New Roman" w:ascii="Times New Roman"/>
              </w:rPr>
            </w:pPr>
          </w:p>
        </w:tc>
      </w:tr>
      <w:tr w:rsidTr="00E852A6" w:rsidR="003802C0" w:rsidRPr="003802C0">
        <w:trPr>
          <w:jc w:val="center"/>
        </w:trPr>
        <w:tc>
          <w:tcPr>
            <w:tcW w:type="pct" w:w="190"/>
          </w:tcPr>
          <w:p w:rsidRDefault="00592BD9" w:rsidP="00F82F7B" w:rsidR="00592BD9" w:rsidRPr="003802C0">
            <w:pPr>
              <w:pStyle w:val="Bezproreda"/>
              <w:rPr>
                <w:rFonts w:hAnsi="Times New Roman" w:ascii="Times New Roman"/>
              </w:rPr>
            </w:pPr>
            <w:r w:rsidRPr="003802C0">
              <w:rPr>
                <w:rFonts w:hAnsi="Times New Roman" w:ascii="Times New Roman"/>
              </w:rPr>
              <w:t>3.</w:t>
            </w:r>
          </w:p>
        </w:tc>
        <w:tc>
          <w:tcPr>
            <w:tcW w:type="pct" w:w="1313"/>
          </w:tcPr>
          <w:p w:rsidRDefault="00592BD9" w:rsidP="00F82F7B" w:rsidR="00592BD9" w:rsidRPr="003802C0">
            <w:pPr>
              <w:pStyle w:val="Bezproreda"/>
              <w:rPr>
                <w:rFonts w:hAnsi="Times New Roman" w:ascii="Times New Roman"/>
              </w:rPr>
            </w:pPr>
            <w:r w:rsidRPr="003802C0">
              <w:rPr>
                <w:rFonts w:hAnsi="Times New Roman" w:ascii="Times New Roman"/>
              </w:rPr>
              <w:t>Đovana Milas</w:t>
            </w:r>
          </w:p>
        </w:tc>
        <w:tc>
          <w:tcPr>
            <w:tcW w:type="pct" w:w="555"/>
          </w:tcPr>
          <w:p w:rsidRDefault="00592BD9" w:rsidP="00F82F7B" w:rsidR="00592BD9" w:rsidRPr="003802C0">
            <w:pPr>
              <w:pStyle w:val="Bezproreda"/>
              <w:rPr>
                <w:rFonts w:hAnsi="Times New Roman" w:ascii="Times New Roman"/>
              </w:rPr>
            </w:pPr>
            <w:r w:rsidRPr="003802C0">
              <w:rPr>
                <w:rFonts w:hAnsi="Times New Roman" w:ascii="Times New Roman"/>
              </w:rPr>
              <w:t>25841623711</w:t>
            </w:r>
          </w:p>
        </w:tc>
        <w:tc>
          <w:tcPr>
            <w:tcW w:type="pct" w:w="657"/>
          </w:tcPr>
          <w:p w:rsidRDefault="00592BD9" w:rsidP="00E852A6" w:rsidR="00592BD9" w:rsidRPr="003802C0">
            <w:pPr>
              <w:pStyle w:val="Bezproreda"/>
              <w:rPr>
                <w:rFonts w:hAnsi="Times New Roman" w:ascii="Times New Roman"/>
              </w:rPr>
            </w:pPr>
            <w:r w:rsidRPr="003802C0">
              <w:rPr>
                <w:rFonts w:hAnsi="Times New Roman" w:ascii="Times New Roman"/>
              </w:rPr>
              <w:t>Čiovo-Mastrinka, Kneza Trpimira 23</w:t>
            </w:r>
          </w:p>
        </w:tc>
        <w:tc>
          <w:tcPr>
            <w:tcW w:type="pct" w:w="505"/>
          </w:tcPr>
          <w:p w:rsidRDefault="00592BD9" w:rsidP="0099562C" w:rsidR="00592BD9" w:rsidRPr="003802C0">
            <w:pPr>
              <w:pStyle w:val="Bezproreda"/>
              <w:jc w:val="right"/>
              <w:rPr>
                <w:rFonts w:hAnsi="Times New Roman" w:ascii="Times New Roman"/>
              </w:rPr>
            </w:pPr>
            <w:r w:rsidRPr="003802C0">
              <w:rPr>
                <w:rFonts w:hAnsi="Times New Roman" w:ascii="Times New Roman"/>
              </w:rPr>
              <w:t>7.712,36</w:t>
            </w:r>
          </w:p>
        </w:tc>
        <w:tc>
          <w:tcPr>
            <w:tcW w:type="pct" w:w="625"/>
          </w:tcPr>
          <w:p w:rsidRDefault="00592BD9" w:rsidP="0099562C" w:rsidR="00592BD9" w:rsidRPr="003802C0">
            <w:pPr>
              <w:pStyle w:val="Bezproreda"/>
              <w:jc w:val="right"/>
              <w:rPr>
                <w:rFonts w:hAnsi="Times New Roman" w:ascii="Times New Roman"/>
              </w:rPr>
            </w:pPr>
            <w:r w:rsidRPr="003802C0">
              <w:rPr>
                <w:rFonts w:hAnsi="Times New Roman" w:ascii="Times New Roman"/>
              </w:rPr>
              <w:t>7.712,36</w:t>
            </w:r>
          </w:p>
        </w:tc>
        <w:tc>
          <w:tcPr>
            <w:tcW w:type="pct" w:w="537"/>
          </w:tcPr>
          <w:p w:rsidRDefault="00592BD9" w:rsidP="00F82F7B" w:rsidR="00592BD9" w:rsidRPr="003802C0">
            <w:pPr>
              <w:pStyle w:val="Bezproreda"/>
              <w:rPr>
                <w:rFonts w:hAnsi="Times New Roman" w:ascii="Times New Roman"/>
              </w:rPr>
            </w:pPr>
          </w:p>
        </w:tc>
        <w:tc>
          <w:tcPr>
            <w:tcW w:type="pct" w:w="618"/>
          </w:tcPr>
          <w:p w:rsidRDefault="00592BD9" w:rsidP="00F82F7B" w:rsidR="00592BD9" w:rsidRPr="003802C0">
            <w:pPr>
              <w:pStyle w:val="Bezproreda"/>
              <w:rPr>
                <w:rFonts w:hAnsi="Times New Roman" w:ascii="Times New Roman"/>
              </w:rPr>
            </w:pPr>
          </w:p>
        </w:tc>
      </w:tr>
      <w:tr w:rsidTr="00E852A6" w:rsidR="003802C0" w:rsidRPr="003802C0">
        <w:trPr>
          <w:jc w:val="center"/>
        </w:trPr>
        <w:tc>
          <w:tcPr>
            <w:tcW w:type="pct" w:w="190"/>
          </w:tcPr>
          <w:p w:rsidRDefault="00592BD9" w:rsidP="00F82F7B" w:rsidR="00592BD9" w:rsidRPr="003802C0">
            <w:pPr>
              <w:pStyle w:val="Bezproreda"/>
              <w:rPr>
                <w:rFonts w:hAnsi="Times New Roman" w:ascii="Times New Roman"/>
              </w:rPr>
            </w:pPr>
          </w:p>
        </w:tc>
        <w:tc>
          <w:tcPr>
            <w:tcW w:type="pct" w:w="1313"/>
          </w:tcPr>
          <w:p w:rsidRDefault="00592BD9" w:rsidP="00F82F7B" w:rsidR="00592BD9" w:rsidRPr="003802C0">
            <w:pPr>
              <w:pStyle w:val="Bezproreda"/>
              <w:rPr>
                <w:rFonts w:hAnsi="Times New Roman" w:ascii="Times New Roman"/>
              </w:rPr>
            </w:pPr>
            <w:r w:rsidRPr="003802C0">
              <w:rPr>
                <w:rFonts w:hAnsi="Times New Roman" w:ascii="Times New Roman"/>
              </w:rPr>
              <w:t>Ukupno:</w:t>
            </w:r>
          </w:p>
        </w:tc>
        <w:tc>
          <w:tcPr>
            <w:tcW w:type="pct" w:w="555"/>
          </w:tcPr>
          <w:p w:rsidRDefault="00592BD9" w:rsidP="00F82F7B" w:rsidR="00592BD9" w:rsidRPr="003802C0">
            <w:pPr>
              <w:pStyle w:val="Bezproreda"/>
              <w:rPr>
                <w:rFonts w:hAnsi="Times New Roman" w:ascii="Times New Roman"/>
              </w:rPr>
            </w:pPr>
          </w:p>
        </w:tc>
        <w:tc>
          <w:tcPr>
            <w:tcW w:type="pct" w:w="657"/>
          </w:tcPr>
          <w:p w:rsidRDefault="00592BD9" w:rsidP="00F82F7B" w:rsidR="00592BD9" w:rsidRPr="003802C0">
            <w:pPr>
              <w:pStyle w:val="Bezproreda"/>
              <w:rPr>
                <w:rFonts w:hAnsi="Times New Roman" w:ascii="Times New Roman"/>
              </w:rPr>
            </w:pPr>
          </w:p>
        </w:tc>
        <w:tc>
          <w:tcPr>
            <w:tcW w:type="pct" w:w="505"/>
          </w:tcPr>
          <w:p w:rsidRDefault="00592BD9" w:rsidP="0099562C" w:rsidR="00592BD9" w:rsidRPr="003802C0">
            <w:pPr>
              <w:pStyle w:val="Bezproreda"/>
              <w:jc w:val="right"/>
              <w:rPr>
                <w:rFonts w:hAnsi="Times New Roman" w:ascii="Times New Roman"/>
              </w:rPr>
            </w:pPr>
            <w:r w:rsidRPr="003802C0">
              <w:rPr>
                <w:rFonts w:hAnsi="Times New Roman" w:ascii="Times New Roman"/>
              </w:rPr>
              <w:t>2.229.410,29</w:t>
            </w:r>
          </w:p>
        </w:tc>
        <w:tc>
          <w:tcPr>
            <w:tcW w:type="pct" w:w="625"/>
          </w:tcPr>
          <w:p w:rsidRDefault="00592BD9" w:rsidP="0099562C" w:rsidR="00592BD9" w:rsidRPr="003802C0">
            <w:pPr>
              <w:pStyle w:val="Bezproreda"/>
              <w:jc w:val="right"/>
              <w:rPr>
                <w:rFonts w:hAnsi="Times New Roman" w:ascii="Times New Roman"/>
              </w:rPr>
            </w:pPr>
            <w:r w:rsidRPr="003802C0">
              <w:rPr>
                <w:rFonts w:hAnsi="Times New Roman" w:ascii="Times New Roman"/>
              </w:rPr>
              <w:t>2.229.410,29</w:t>
            </w:r>
          </w:p>
        </w:tc>
        <w:tc>
          <w:tcPr>
            <w:tcW w:type="pct" w:w="537"/>
          </w:tcPr>
          <w:p w:rsidRDefault="00592BD9" w:rsidP="00F82F7B" w:rsidR="00592BD9" w:rsidRPr="003802C0">
            <w:pPr>
              <w:pStyle w:val="Bezproreda"/>
              <w:rPr>
                <w:rFonts w:hAnsi="Times New Roman" w:ascii="Times New Roman"/>
              </w:rPr>
            </w:pPr>
          </w:p>
        </w:tc>
        <w:tc>
          <w:tcPr>
            <w:tcW w:type="pct" w:w="618"/>
          </w:tcPr>
          <w:p w:rsidRDefault="00592BD9" w:rsidP="00F82F7B" w:rsidR="00592BD9" w:rsidRPr="003802C0">
            <w:pPr>
              <w:pStyle w:val="Bezproreda"/>
              <w:rPr>
                <w:rFonts w:hAnsi="Times New Roman" w:ascii="Times New Roman"/>
              </w:rPr>
            </w:pPr>
          </w:p>
        </w:tc>
      </w:tr>
    </w:tbl>
    <w:p w:rsidRDefault="00F6727B" w:rsidP="00702487" w:rsidR="00F6727B" w:rsidRPr="003802C0">
      <w:pPr>
        <w:jc w:val="center"/>
        <w:rPr>
          <w:rFonts w:hAnsi="Times New Roman" w:ascii="Times New Roman"/>
          <w:b/>
        </w:rPr>
      </w:pPr>
    </w:p>
    <w:p w:rsidRDefault="00F6727B" w:rsidP="00702487" w:rsidR="00F6727B">
      <w:pPr>
        <w:jc w:val="center"/>
        <w:rPr>
          <w:rFonts w:hAnsi="Times New Roman" w:ascii="Times New Roman"/>
          <w:b/>
        </w:rPr>
      </w:pPr>
    </w:p>
    <w:p w:rsidRDefault="00E852A6" w:rsidP="00702487" w:rsidR="00E852A6">
      <w:pPr>
        <w:jc w:val="center"/>
        <w:rPr>
          <w:rFonts w:hAnsi="Times New Roman" w:ascii="Times New Roman"/>
          <w:b/>
        </w:rPr>
      </w:pPr>
    </w:p>
    <w:p w:rsidRDefault="00E852A6" w:rsidP="00702487" w:rsidR="00E852A6">
      <w:pPr>
        <w:jc w:val="center"/>
        <w:rPr>
          <w:rFonts w:hAnsi="Times New Roman" w:ascii="Times New Roman"/>
          <w:b/>
        </w:rPr>
      </w:pPr>
    </w:p>
    <w:p w:rsidRDefault="00E852A6" w:rsidP="00702487" w:rsidR="00E852A6" w:rsidRPr="003802C0">
      <w:pPr>
        <w:jc w:val="center"/>
        <w:rPr>
          <w:rFonts w:hAnsi="Times New Roman" w:ascii="Times New Roman"/>
          <w:b/>
        </w:rPr>
      </w:pPr>
    </w:p>
    <w:p w:rsidRDefault="00F6727B" w:rsidP="00A007A6" w:rsidR="00F6727B" w:rsidRPr="003802C0">
      <w:pPr>
        <w:pStyle w:val="Bezproreda"/>
        <w:numPr>
          <w:ilvl w:val="0"/>
          <w:numId w:val="1"/>
        </w:numPr>
        <w:jc w:val="center"/>
        <w:rPr>
          <w:rFonts w:hAnsi="Times New Roman" w:ascii="Times New Roman"/>
          <w:b/>
        </w:rPr>
      </w:pPr>
      <w:r w:rsidRPr="003802C0">
        <w:rPr>
          <w:rFonts w:hAnsi="Times New Roman" w:ascii="Times New Roman"/>
          <w:b/>
        </w:rPr>
        <w:lastRenderedPageBreak/>
        <w:t xml:space="preserve">TABLICA PRIJAVLJENIH TRAŽBINA – II VIŠI ISPLATNI RED </w:t>
      </w:r>
    </w:p>
    <w:tbl>
      <w:tblPr>
        <w:tblpPr w:tblpY="1" w:tblpXSpec="center" w:vertAnchor="text" w:rightFromText="180" w:leftFromText="180"/>
        <w:tblOverlap w:val="never"/>
        <w:tblW w:type="pct" w:w="49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5"/>
        <w:gridCol w:w="3685"/>
        <w:gridCol w:w="1558"/>
        <w:gridCol w:w="1844"/>
        <w:gridCol w:w="1417"/>
        <w:gridCol w:w="1841"/>
        <w:gridCol w:w="1561"/>
        <w:gridCol w:w="1700"/>
      </w:tblGrid>
      <w:tr w:rsidTr="0099562C" w:rsidR="003802C0" w:rsidRPr="003802C0">
        <w:trPr>
          <w:jc w:val="center"/>
        </w:trPr>
        <w:tc>
          <w:tcPr>
            <w:tcW w:type="pct" w:w="189"/>
            <w:vAlign w:val="center"/>
          </w:tcPr>
          <w:p w:rsidRDefault="00592BD9" w:rsidP="001E7CC5" w:rsidR="00592BD9" w:rsidRPr="003802C0">
            <w:pPr>
              <w:pStyle w:val="Bezproreda"/>
              <w:jc w:val="center"/>
              <w:rPr>
                <w:rFonts w:hAnsi="Times New Roman" w:ascii="Times New Roman"/>
              </w:rPr>
            </w:pPr>
            <w:r w:rsidRPr="003802C0">
              <w:rPr>
                <w:rFonts w:hAnsi="Times New Roman" w:ascii="Times New Roman"/>
              </w:rPr>
              <w:t>R</w:t>
            </w:r>
            <w:r w:rsidR="001E7CC5" w:rsidRPr="003802C0">
              <w:rPr>
                <w:rFonts w:hAnsi="Times New Roman" w:ascii="Times New Roman"/>
              </w:rPr>
              <w:t>br</w:t>
            </w:r>
          </w:p>
        </w:tc>
        <w:tc>
          <w:tcPr>
            <w:tcW w:type="pct" w:w="1303"/>
            <w:vAlign w:val="center"/>
          </w:tcPr>
          <w:p w:rsidRDefault="00592BD9" w:rsidP="00500CC0" w:rsidR="00592BD9" w:rsidRPr="003802C0">
            <w:pPr>
              <w:pStyle w:val="Bezproreda"/>
              <w:jc w:val="center"/>
              <w:rPr>
                <w:rFonts w:hAnsi="Times New Roman" w:ascii="Times New Roman"/>
              </w:rPr>
            </w:pPr>
            <w:r w:rsidRPr="003802C0">
              <w:rPr>
                <w:rFonts w:hAnsi="Times New Roman" w:ascii="Times New Roman"/>
              </w:rPr>
              <w:t>Ime i prezime / tvrtka  ili naziv vjerovnika</w:t>
            </w:r>
          </w:p>
        </w:tc>
        <w:tc>
          <w:tcPr>
            <w:tcW w:type="pct" w:w="551"/>
            <w:vAlign w:val="center"/>
          </w:tcPr>
          <w:p w:rsidRDefault="00592BD9" w:rsidP="00500CC0" w:rsidR="00592BD9" w:rsidRPr="003802C0">
            <w:pPr>
              <w:pStyle w:val="Bezproreda"/>
              <w:jc w:val="center"/>
              <w:rPr>
                <w:rFonts w:hAnsi="Times New Roman" w:ascii="Times New Roman"/>
              </w:rPr>
            </w:pPr>
            <w:r w:rsidRPr="003802C0">
              <w:rPr>
                <w:rFonts w:hAnsi="Times New Roman" w:ascii="Times New Roman"/>
              </w:rPr>
              <w:t xml:space="preserve">OIB vjerovnika </w:t>
            </w:r>
          </w:p>
        </w:tc>
        <w:tc>
          <w:tcPr>
            <w:tcW w:type="pct" w:w="652"/>
            <w:vAlign w:val="center"/>
          </w:tcPr>
          <w:p w:rsidRDefault="00592BD9" w:rsidP="00500CC0" w:rsidR="00592BD9" w:rsidRPr="003802C0">
            <w:pPr>
              <w:pStyle w:val="Bezproreda"/>
              <w:jc w:val="center"/>
              <w:rPr>
                <w:rFonts w:hAnsi="Times New Roman" w:ascii="Times New Roman"/>
              </w:rPr>
            </w:pPr>
            <w:r w:rsidRPr="003802C0">
              <w:rPr>
                <w:rFonts w:hAnsi="Times New Roman" w:ascii="Times New Roman"/>
              </w:rPr>
              <w:t>Adresa / sjedište vjerovnika</w:t>
            </w:r>
          </w:p>
        </w:tc>
        <w:tc>
          <w:tcPr>
            <w:tcW w:type="pct" w:w="501"/>
            <w:vAlign w:val="center"/>
          </w:tcPr>
          <w:p w:rsidRDefault="00592BD9" w:rsidP="0099562C" w:rsidR="00592BD9" w:rsidRPr="003802C0">
            <w:pPr>
              <w:pStyle w:val="Bezproreda"/>
              <w:jc w:val="right"/>
              <w:rPr>
                <w:rFonts w:hAnsi="Times New Roman" w:ascii="Times New Roman"/>
              </w:rPr>
            </w:pPr>
            <w:r w:rsidRPr="003802C0">
              <w:rPr>
                <w:rFonts w:hAnsi="Times New Roman" w:ascii="Times New Roman"/>
              </w:rPr>
              <w:t>Iznos prijavljene tražbine (kn)</w:t>
            </w:r>
            <w:r w:rsidRPr="003802C0">
              <w:rPr>
                <w:rStyle w:val="Referencafusnote"/>
                <w:rFonts w:hAnsi="Times New Roman" w:ascii="Times New Roman"/>
              </w:rPr>
              <w:footnoteReference w:id="2"/>
            </w:r>
          </w:p>
        </w:tc>
        <w:tc>
          <w:tcPr>
            <w:tcW w:type="pct" w:w="651"/>
            <w:vAlign w:val="center"/>
          </w:tcPr>
          <w:p w:rsidRDefault="00592BD9" w:rsidP="0099562C" w:rsidR="00592BD9" w:rsidRPr="003802C0">
            <w:pPr>
              <w:pStyle w:val="Bezproreda"/>
              <w:jc w:val="right"/>
              <w:rPr>
                <w:rFonts w:hAnsi="Times New Roman" w:ascii="Times New Roman"/>
              </w:rPr>
            </w:pPr>
            <w:r w:rsidRPr="003802C0">
              <w:rPr>
                <w:rFonts w:hAnsi="Times New Roman" w:ascii="Times New Roman"/>
              </w:rPr>
              <w:t>Iznos priznate tražbine</w:t>
            </w:r>
          </w:p>
          <w:p w:rsidRDefault="00592BD9" w:rsidP="0099562C" w:rsidR="00592BD9" w:rsidRPr="003802C0">
            <w:pPr>
              <w:pStyle w:val="Bezproreda"/>
              <w:jc w:val="right"/>
              <w:rPr>
                <w:rFonts w:hAnsi="Times New Roman" w:ascii="Times New Roman"/>
              </w:rPr>
            </w:pPr>
            <w:r w:rsidRPr="003802C0">
              <w:rPr>
                <w:rFonts w:hAnsi="Times New Roman" w:ascii="Times New Roman"/>
              </w:rPr>
              <w:t>(kn)</w:t>
            </w:r>
          </w:p>
        </w:tc>
        <w:tc>
          <w:tcPr>
            <w:tcW w:type="pct" w:w="552"/>
            <w:vAlign w:val="center"/>
          </w:tcPr>
          <w:p w:rsidRDefault="00592BD9" w:rsidP="00500CC0" w:rsidR="00592BD9" w:rsidRPr="003802C0">
            <w:pPr>
              <w:pStyle w:val="Bezproreda"/>
              <w:jc w:val="center"/>
              <w:rPr>
                <w:rFonts w:hAnsi="Times New Roman" w:ascii="Times New Roman"/>
              </w:rPr>
            </w:pPr>
            <w:r w:rsidRPr="003802C0">
              <w:rPr>
                <w:rFonts w:hAnsi="Times New Roman" w:ascii="Times New Roman"/>
              </w:rPr>
              <w:t>Iznos osporene tražbine</w:t>
            </w:r>
          </w:p>
          <w:p w:rsidRDefault="00592BD9" w:rsidP="00500CC0" w:rsidR="00592BD9" w:rsidRPr="003802C0">
            <w:pPr>
              <w:pStyle w:val="Bezproreda"/>
              <w:jc w:val="center"/>
              <w:rPr>
                <w:rFonts w:hAnsi="Times New Roman" w:ascii="Times New Roman"/>
              </w:rPr>
            </w:pPr>
            <w:r w:rsidRPr="003802C0">
              <w:rPr>
                <w:rFonts w:hAnsi="Times New Roman" w:ascii="Times New Roman"/>
              </w:rPr>
              <w:t>(kn)</w:t>
            </w:r>
          </w:p>
        </w:tc>
        <w:tc>
          <w:tcPr>
            <w:tcW w:type="pct" w:w="601"/>
          </w:tcPr>
          <w:p w:rsidRDefault="00592BD9" w:rsidP="00500CC0" w:rsidR="00592BD9" w:rsidRPr="003802C0">
            <w:pPr>
              <w:pStyle w:val="Bezproreda"/>
              <w:jc w:val="center"/>
              <w:rPr>
                <w:rFonts w:hAnsi="Times New Roman" w:ascii="Times New Roman"/>
              </w:rPr>
            </w:pPr>
          </w:p>
          <w:p w:rsidRDefault="00592BD9" w:rsidP="00500CC0" w:rsidR="00592BD9" w:rsidRPr="003802C0">
            <w:pPr>
              <w:pStyle w:val="Bezproreda"/>
              <w:jc w:val="center"/>
              <w:rPr>
                <w:rFonts w:hAnsi="Times New Roman" w:ascii="Times New Roman"/>
              </w:rPr>
            </w:pPr>
            <w:r w:rsidRPr="003802C0">
              <w:rPr>
                <w:rFonts w:hAnsi="Times New Roman" w:ascii="Times New Roman"/>
              </w:rPr>
              <w:t>Osporavatelj</w:t>
            </w:r>
          </w:p>
        </w:tc>
      </w:tr>
      <w:tr w:rsidTr="0099562C" w:rsidR="003802C0" w:rsidRPr="003802C0">
        <w:trPr>
          <w:jc w:val="center"/>
        </w:trPr>
        <w:tc>
          <w:tcPr>
            <w:tcW w:type="pct" w:w="189"/>
          </w:tcPr>
          <w:p w:rsidRDefault="00592BD9" w:rsidP="00500CC0" w:rsidR="00592BD9" w:rsidRPr="003802C0">
            <w:pPr>
              <w:pStyle w:val="Bezproreda"/>
              <w:rPr>
                <w:rFonts w:hAnsi="Times New Roman" w:ascii="Times New Roman"/>
              </w:rPr>
            </w:pPr>
          </w:p>
          <w:p w:rsidRDefault="00592BD9" w:rsidP="00500CC0" w:rsidR="00592BD9" w:rsidRPr="003802C0">
            <w:pPr>
              <w:pStyle w:val="Bezproreda"/>
              <w:rPr>
                <w:rFonts w:hAnsi="Times New Roman" w:ascii="Times New Roman"/>
              </w:rPr>
            </w:pPr>
            <w:r w:rsidRPr="003802C0">
              <w:rPr>
                <w:rFonts w:hAnsi="Times New Roman" w:ascii="Times New Roman"/>
              </w:rPr>
              <w:t>1.</w:t>
            </w:r>
          </w:p>
          <w:p w:rsidRDefault="00592BD9" w:rsidP="00500CC0" w:rsidR="00592BD9" w:rsidRPr="003802C0">
            <w:pPr>
              <w:pStyle w:val="Bezproreda"/>
              <w:rPr>
                <w:rFonts w:hAnsi="Times New Roman" w:ascii="Times New Roman"/>
              </w:rPr>
            </w:pPr>
          </w:p>
        </w:tc>
        <w:tc>
          <w:tcPr>
            <w:tcW w:type="pct" w:w="1303"/>
          </w:tcPr>
          <w:p w:rsidRDefault="00592BD9" w:rsidP="00500CC0" w:rsidR="00592BD9" w:rsidRPr="003802C0">
            <w:pPr>
              <w:pStyle w:val="Bezproreda"/>
              <w:rPr>
                <w:rFonts w:hAnsi="Times New Roman" w:ascii="Times New Roman"/>
              </w:rPr>
            </w:pPr>
            <w:r w:rsidRPr="003802C0">
              <w:rPr>
                <w:rFonts w:hAnsi="Times New Roman" w:ascii="Times New Roman"/>
              </w:rPr>
              <w:t xml:space="preserve">RH, MINISTARSTVO FINANCIJA, POREZNA UPRAVA, PODRUČNI URED DALMACIJA  </w:t>
            </w:r>
          </w:p>
        </w:tc>
        <w:tc>
          <w:tcPr>
            <w:tcW w:type="pct" w:w="551"/>
          </w:tcPr>
          <w:p w:rsidRDefault="00592BD9" w:rsidP="00500CC0" w:rsidR="00592BD9" w:rsidRPr="003802C0">
            <w:pPr>
              <w:pStyle w:val="Bezproreda"/>
              <w:rPr>
                <w:rFonts w:hAnsi="Times New Roman" w:ascii="Times New Roman"/>
              </w:rPr>
            </w:pPr>
            <w:r w:rsidRPr="003802C0">
              <w:rPr>
                <w:rFonts w:hAnsi="Times New Roman" w:ascii="Times New Roman"/>
              </w:rPr>
              <w:t>18683136487</w:t>
            </w:r>
          </w:p>
        </w:tc>
        <w:tc>
          <w:tcPr>
            <w:tcW w:type="pct" w:w="652"/>
          </w:tcPr>
          <w:p w:rsidRDefault="00592BD9" w:rsidP="00500CC0" w:rsidR="00592BD9" w:rsidRPr="003802C0">
            <w:pPr>
              <w:pStyle w:val="Bezproreda"/>
              <w:rPr>
                <w:rFonts w:hAnsi="Times New Roman" w:ascii="Times New Roman"/>
              </w:rPr>
            </w:pPr>
            <w:r w:rsidRPr="003802C0">
              <w:rPr>
                <w:rFonts w:hAnsi="Times New Roman" w:ascii="Times New Roman"/>
              </w:rPr>
              <w:t>Split, Trg dr.Franje Tuđmana 4</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4.438.239,22</w:t>
            </w:r>
          </w:p>
        </w:tc>
        <w:tc>
          <w:tcPr>
            <w:tcW w:type="pct" w:w="651"/>
          </w:tcPr>
          <w:p w:rsidRDefault="00592BD9" w:rsidP="0099562C" w:rsidR="00592BD9" w:rsidRPr="003802C0">
            <w:pPr>
              <w:pStyle w:val="Bezproreda"/>
              <w:jc w:val="right"/>
              <w:rPr>
                <w:rFonts w:hAnsi="Times New Roman" w:ascii="Times New Roman"/>
              </w:rPr>
            </w:pPr>
          </w:p>
        </w:tc>
        <w:tc>
          <w:tcPr>
            <w:tcW w:type="pct" w:w="552"/>
          </w:tcPr>
          <w:p w:rsidRDefault="00117810" w:rsidP="00117810" w:rsidR="00592BD9" w:rsidRPr="003802C0">
            <w:pPr>
              <w:pStyle w:val="Bezproreda"/>
              <w:jc w:val="right"/>
              <w:rPr>
                <w:rFonts w:hAnsi="Times New Roman" w:ascii="Times New Roman"/>
              </w:rPr>
            </w:pPr>
            <w:r w:rsidRPr="003802C0">
              <w:rPr>
                <w:rFonts w:hAnsi="Times New Roman" w:ascii="Times New Roman"/>
              </w:rPr>
              <w:t>4.438.239,22</w:t>
            </w:r>
          </w:p>
        </w:tc>
        <w:tc>
          <w:tcPr>
            <w:tcW w:type="pct" w:w="601"/>
          </w:tcPr>
          <w:p w:rsidRDefault="00117810" w:rsidP="00500CC0" w:rsidR="00592BD9" w:rsidRPr="003802C0">
            <w:pPr>
              <w:pStyle w:val="Bezproreda"/>
              <w:rPr>
                <w:rFonts w:hAnsi="Times New Roman" w:ascii="Times New Roman"/>
              </w:rPr>
            </w:pPr>
            <w:r w:rsidRPr="00117810">
              <w:rPr>
                <w:rFonts w:hAnsi="Times New Roman" w:ascii="Times New Roman"/>
              </w:rPr>
              <w:t>TELLIN HOTELI d.o.o.</w:t>
            </w:r>
          </w:p>
        </w:tc>
      </w:tr>
      <w:tr w:rsidTr="0099562C" w:rsidR="003802C0" w:rsidRPr="003802C0">
        <w:trPr>
          <w:jc w:val="center"/>
        </w:trPr>
        <w:tc>
          <w:tcPr>
            <w:tcW w:type="pct" w:w="189"/>
          </w:tcPr>
          <w:p w:rsidRDefault="00592BD9" w:rsidP="00500CC0" w:rsidR="00592BD9" w:rsidRPr="003802C0">
            <w:pPr>
              <w:pStyle w:val="Bezproreda"/>
              <w:rPr>
                <w:rFonts w:hAnsi="Times New Roman" w:ascii="Times New Roman"/>
              </w:rPr>
            </w:pPr>
            <w:r w:rsidRPr="003802C0">
              <w:rPr>
                <w:rFonts w:hAnsi="Times New Roman" w:ascii="Times New Roman"/>
              </w:rPr>
              <w:t>2.</w:t>
            </w:r>
          </w:p>
        </w:tc>
        <w:tc>
          <w:tcPr>
            <w:tcW w:type="pct" w:w="1303"/>
          </w:tcPr>
          <w:p w:rsidRDefault="00592BD9" w:rsidP="00500CC0" w:rsidR="00592BD9" w:rsidRPr="003802C0">
            <w:pPr>
              <w:pStyle w:val="Bezproreda"/>
              <w:rPr>
                <w:rFonts w:hAnsi="Times New Roman" w:ascii="Times New Roman"/>
              </w:rPr>
            </w:pPr>
            <w:r w:rsidRPr="003802C0">
              <w:rPr>
                <w:rFonts w:hAnsi="Times New Roman" w:ascii="Times New Roman"/>
              </w:rPr>
              <w:t>Konzum d.d.</w:t>
            </w:r>
          </w:p>
        </w:tc>
        <w:tc>
          <w:tcPr>
            <w:tcW w:type="pct" w:w="551"/>
          </w:tcPr>
          <w:p w:rsidRDefault="00592BD9" w:rsidP="00500CC0" w:rsidR="00592BD9" w:rsidRPr="003802C0">
            <w:pPr>
              <w:pStyle w:val="Bezproreda"/>
              <w:rPr>
                <w:rFonts w:hAnsi="Times New Roman" w:ascii="Times New Roman"/>
              </w:rPr>
            </w:pPr>
            <w:r w:rsidRPr="003802C0">
              <w:rPr>
                <w:rFonts w:hAnsi="Times New Roman" w:ascii="Times New Roman"/>
              </w:rPr>
              <w:t>29955634590</w:t>
            </w:r>
          </w:p>
        </w:tc>
        <w:tc>
          <w:tcPr>
            <w:tcW w:type="pct" w:w="652"/>
          </w:tcPr>
          <w:p w:rsidRDefault="00592BD9" w:rsidP="00500CC0" w:rsidR="00592BD9" w:rsidRPr="003802C0">
            <w:pPr>
              <w:pStyle w:val="Bezproreda"/>
              <w:rPr>
                <w:rFonts w:hAnsi="Times New Roman" w:ascii="Times New Roman"/>
              </w:rPr>
            </w:pPr>
            <w:r w:rsidRPr="003802C0">
              <w:rPr>
                <w:rFonts w:hAnsi="Times New Roman" w:ascii="Times New Roman"/>
              </w:rPr>
              <w:t>Zagreb, M.Čavića 1a</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19.387,50</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19.387,50</w:t>
            </w:r>
          </w:p>
        </w:tc>
        <w:tc>
          <w:tcPr>
            <w:tcW w:type="pct" w:w="552"/>
          </w:tcPr>
          <w:p w:rsidRDefault="00592BD9" w:rsidP="00500CC0" w:rsidR="00592BD9" w:rsidRPr="003802C0">
            <w:pPr>
              <w:pStyle w:val="Bezproreda"/>
              <w:rPr>
                <w:rFonts w:hAnsi="Times New Roman" w:ascii="Times New Roman"/>
              </w:rPr>
            </w:pPr>
          </w:p>
        </w:tc>
        <w:tc>
          <w:tcPr>
            <w:tcW w:type="pct" w:w="601"/>
          </w:tcPr>
          <w:p w:rsidRDefault="00592BD9" w:rsidP="00500CC0"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500CC0" w:rsidR="00592BD9" w:rsidRPr="003802C0">
            <w:pPr>
              <w:pStyle w:val="Bezproreda"/>
              <w:rPr>
                <w:rFonts w:hAnsi="Times New Roman" w:ascii="Times New Roman"/>
              </w:rPr>
            </w:pPr>
            <w:r w:rsidRPr="003802C0">
              <w:rPr>
                <w:rFonts w:hAnsi="Times New Roman" w:ascii="Times New Roman"/>
              </w:rPr>
              <w:t>3.</w:t>
            </w:r>
          </w:p>
        </w:tc>
        <w:tc>
          <w:tcPr>
            <w:tcW w:type="pct" w:w="1303"/>
          </w:tcPr>
          <w:p w:rsidRDefault="00592BD9" w:rsidP="00500CC0" w:rsidR="00592BD9" w:rsidRPr="003802C0">
            <w:pPr>
              <w:pStyle w:val="Bezproreda"/>
              <w:rPr>
                <w:rFonts w:hAnsi="Times New Roman" w:ascii="Times New Roman"/>
              </w:rPr>
            </w:pPr>
            <w:r w:rsidRPr="003802C0">
              <w:rPr>
                <w:rFonts w:hAnsi="Times New Roman" w:ascii="Times New Roman"/>
              </w:rPr>
              <w:t>FOND ZA ZAŠTITU OKOLIŠA I ENERGETSKU UČINKOVITOST</w:t>
            </w:r>
          </w:p>
        </w:tc>
        <w:tc>
          <w:tcPr>
            <w:tcW w:type="pct" w:w="551"/>
          </w:tcPr>
          <w:p w:rsidRDefault="00592BD9" w:rsidP="00500CC0" w:rsidR="00592BD9" w:rsidRPr="003802C0">
            <w:pPr>
              <w:pStyle w:val="Bezproreda"/>
              <w:rPr>
                <w:rFonts w:hAnsi="Times New Roman" w:ascii="Times New Roman"/>
              </w:rPr>
            </w:pPr>
            <w:r w:rsidRPr="003802C0">
              <w:rPr>
                <w:rFonts w:hAnsi="Times New Roman" w:ascii="Times New Roman"/>
              </w:rPr>
              <w:t>85828625994</w:t>
            </w:r>
          </w:p>
        </w:tc>
        <w:tc>
          <w:tcPr>
            <w:tcW w:type="pct" w:w="652"/>
          </w:tcPr>
          <w:p w:rsidRDefault="00592BD9" w:rsidP="00500CC0" w:rsidR="00592BD9" w:rsidRPr="003802C0">
            <w:pPr>
              <w:pStyle w:val="Bezproreda"/>
              <w:rPr>
                <w:rFonts w:hAnsi="Times New Roman" w:ascii="Times New Roman"/>
              </w:rPr>
            </w:pPr>
            <w:r w:rsidRPr="003802C0">
              <w:rPr>
                <w:rFonts w:hAnsi="Times New Roman" w:ascii="Times New Roman"/>
              </w:rPr>
              <w:t>Zagreb, Radnička cesta 80</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3.817,20</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3.817,20</w:t>
            </w:r>
          </w:p>
        </w:tc>
        <w:tc>
          <w:tcPr>
            <w:tcW w:type="pct" w:w="552"/>
          </w:tcPr>
          <w:p w:rsidRDefault="00592BD9" w:rsidP="00500CC0" w:rsidR="00592BD9" w:rsidRPr="003802C0">
            <w:pPr>
              <w:pStyle w:val="Bezproreda"/>
              <w:rPr>
                <w:rFonts w:hAnsi="Times New Roman" w:ascii="Times New Roman"/>
              </w:rPr>
            </w:pPr>
          </w:p>
        </w:tc>
        <w:tc>
          <w:tcPr>
            <w:tcW w:type="pct" w:w="601"/>
          </w:tcPr>
          <w:p w:rsidRDefault="00592BD9" w:rsidP="00500CC0"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4.</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UNIQA osiguranje d.d.</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75665455333</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Zagreb,</w:t>
            </w:r>
          </w:p>
          <w:p w:rsidRDefault="00592BD9" w:rsidP="00C1455B" w:rsidR="00592BD9" w:rsidRPr="003802C0">
            <w:pPr>
              <w:pStyle w:val="Bezproreda"/>
              <w:rPr>
                <w:rFonts w:hAnsi="Times New Roman" w:ascii="Times New Roman"/>
              </w:rPr>
            </w:pPr>
            <w:r w:rsidRPr="003802C0">
              <w:rPr>
                <w:rFonts w:hAnsi="Times New Roman" w:ascii="Times New Roman"/>
              </w:rPr>
              <w:t>Planinska 13A</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10.555,64</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10.555,64</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5.</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 xml:space="preserve">RH, MINISTARSTVO POLJOPRIVREDE  </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76767369197</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Zagreb, Ulica grada Vukovara 78</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18.031,06</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18..031,06</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6.</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PODRAVSKA BANKA d.d.</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97326283154</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 xml:space="preserve">Koprivnica, Opatička 3 </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1.233,50</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1.233,50</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7.</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ADRIA GRUPA d.o.o.</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06637660960</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Zagreb, Heinzelova 53a</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24.744,75</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24.744,75</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8.</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TEXT-PAPIR d.o.o.</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45878059290</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Split, Sitnice 12</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8.316,18</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8.316,18</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9.</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VIGENS d.o.o.</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11059217210</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Kožino, Put S. Bartula 37</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19.020,77</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19.020,77</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10.</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GRAD SPLIT</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78755598868</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Split, Branimirova obala 17</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879,78</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879,78</w:t>
            </w:r>
          </w:p>
        </w:tc>
        <w:tc>
          <w:tcPr>
            <w:tcW w:type="pct" w:w="552"/>
          </w:tcPr>
          <w:p w:rsidRDefault="00592BD9" w:rsidP="00C1455B" w:rsidR="00592BD9" w:rsidRPr="003802C0">
            <w:pPr>
              <w:pStyle w:val="Bezproreda"/>
              <w:rPr>
                <w:rFonts w:hAnsi="Times New Roman" w:ascii="Times New Roman"/>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C1455B" w:rsidR="00592BD9" w:rsidRPr="003802C0">
            <w:pPr>
              <w:pStyle w:val="Bezproreda"/>
              <w:rPr>
                <w:rFonts w:hAnsi="Times New Roman" w:ascii="Times New Roman"/>
              </w:rPr>
            </w:pPr>
            <w:r w:rsidRPr="003802C0">
              <w:rPr>
                <w:rFonts w:hAnsi="Times New Roman" w:ascii="Times New Roman"/>
              </w:rPr>
              <w:t>11.</w:t>
            </w:r>
          </w:p>
        </w:tc>
        <w:tc>
          <w:tcPr>
            <w:tcW w:type="pct" w:w="1303"/>
          </w:tcPr>
          <w:p w:rsidRDefault="00592BD9" w:rsidP="00C1455B" w:rsidR="00592BD9" w:rsidRPr="003802C0">
            <w:pPr>
              <w:pStyle w:val="Bezproreda"/>
              <w:rPr>
                <w:rFonts w:hAnsi="Times New Roman" w:ascii="Times New Roman"/>
              </w:rPr>
            </w:pPr>
            <w:r w:rsidRPr="003802C0">
              <w:rPr>
                <w:rFonts w:hAnsi="Times New Roman" w:ascii="Times New Roman"/>
              </w:rPr>
              <w:t>Odvjetnik Alen Ivković</w:t>
            </w:r>
          </w:p>
        </w:tc>
        <w:tc>
          <w:tcPr>
            <w:tcW w:type="pct" w:w="551"/>
          </w:tcPr>
          <w:p w:rsidRDefault="00592BD9" w:rsidP="00C1455B" w:rsidR="00592BD9" w:rsidRPr="003802C0">
            <w:pPr>
              <w:pStyle w:val="Bezproreda"/>
              <w:rPr>
                <w:rFonts w:hAnsi="Times New Roman" w:ascii="Times New Roman"/>
              </w:rPr>
            </w:pPr>
            <w:r w:rsidRPr="003802C0">
              <w:rPr>
                <w:rFonts w:hAnsi="Times New Roman" w:ascii="Times New Roman"/>
              </w:rPr>
              <w:t>63957064080</w:t>
            </w:r>
          </w:p>
        </w:tc>
        <w:tc>
          <w:tcPr>
            <w:tcW w:type="pct" w:w="652"/>
          </w:tcPr>
          <w:p w:rsidRDefault="00592BD9" w:rsidP="00C1455B" w:rsidR="00592BD9" w:rsidRPr="003802C0">
            <w:pPr>
              <w:pStyle w:val="Bezproreda"/>
              <w:rPr>
                <w:rFonts w:hAnsi="Times New Roman" w:ascii="Times New Roman"/>
              </w:rPr>
            </w:pPr>
            <w:r w:rsidRPr="003802C0">
              <w:rPr>
                <w:rFonts w:hAnsi="Times New Roman" w:ascii="Times New Roman"/>
              </w:rPr>
              <w:t>Rijeka, Užarska 28</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159.479,38</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159.479,38</w:t>
            </w:r>
          </w:p>
        </w:tc>
        <w:tc>
          <w:tcPr>
            <w:tcW w:type="pct" w:w="552"/>
          </w:tcPr>
          <w:p w:rsidRDefault="00592BD9" w:rsidP="00C1455B" w:rsidR="00592BD9" w:rsidRPr="00D2163D">
            <w:pPr>
              <w:pStyle w:val="Bezproreda"/>
              <w:rPr>
                <w:rFonts w:hAnsi="Times New Roman" w:ascii="Times New Roman"/>
                <w:b/>
              </w:rPr>
            </w:pPr>
          </w:p>
        </w:tc>
        <w:tc>
          <w:tcPr>
            <w:tcW w:type="pct" w:w="601"/>
          </w:tcPr>
          <w:p w:rsidRDefault="00592BD9" w:rsidP="00C1455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AE477B" w:rsidR="00592BD9" w:rsidRPr="003802C0">
            <w:pPr>
              <w:pStyle w:val="Bezproreda"/>
              <w:rPr>
                <w:rFonts w:hAnsi="Times New Roman" w:ascii="Times New Roman"/>
              </w:rPr>
            </w:pPr>
            <w:r w:rsidRPr="003802C0">
              <w:rPr>
                <w:rFonts w:hAnsi="Times New Roman" w:ascii="Times New Roman"/>
              </w:rPr>
              <w:lastRenderedPageBreak/>
              <w:t>12.</w:t>
            </w:r>
          </w:p>
        </w:tc>
        <w:tc>
          <w:tcPr>
            <w:tcW w:type="pct" w:w="1303"/>
          </w:tcPr>
          <w:p w:rsidRDefault="00592BD9" w:rsidP="00AE477B" w:rsidR="00592BD9" w:rsidRPr="003802C0">
            <w:pPr>
              <w:pStyle w:val="Bezproreda"/>
              <w:rPr>
                <w:rFonts w:hAnsi="Times New Roman" w:ascii="Times New Roman"/>
              </w:rPr>
            </w:pPr>
            <w:r w:rsidRPr="003802C0">
              <w:rPr>
                <w:rFonts w:hAnsi="Times New Roman" w:ascii="Times New Roman"/>
              </w:rPr>
              <w:t>HRVATSKA RADIOTELEVIZIJA</w:t>
            </w:r>
          </w:p>
        </w:tc>
        <w:tc>
          <w:tcPr>
            <w:tcW w:type="pct" w:w="551"/>
          </w:tcPr>
          <w:p w:rsidRDefault="00592BD9" w:rsidP="00AE477B" w:rsidR="00592BD9" w:rsidRPr="003802C0">
            <w:pPr>
              <w:pStyle w:val="Bezproreda"/>
              <w:rPr>
                <w:rFonts w:hAnsi="Times New Roman" w:ascii="Times New Roman"/>
              </w:rPr>
            </w:pPr>
            <w:r w:rsidRPr="003802C0">
              <w:rPr>
                <w:rFonts w:hAnsi="Times New Roman" w:ascii="Times New Roman"/>
              </w:rPr>
              <w:t>68419124305</w:t>
            </w:r>
          </w:p>
        </w:tc>
        <w:tc>
          <w:tcPr>
            <w:tcW w:type="pct" w:w="652"/>
          </w:tcPr>
          <w:p w:rsidRDefault="00592BD9" w:rsidP="00AE477B" w:rsidR="00592BD9" w:rsidRPr="003802C0">
            <w:pPr>
              <w:pStyle w:val="Bezproreda"/>
              <w:rPr>
                <w:rFonts w:hAnsi="Times New Roman" w:ascii="Times New Roman"/>
              </w:rPr>
            </w:pPr>
            <w:r w:rsidRPr="003802C0">
              <w:rPr>
                <w:rFonts w:hAnsi="Times New Roman" w:ascii="Times New Roman"/>
              </w:rPr>
              <w:t>Zagreb, Prisavlje 3</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7.488,31</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7.488,31</w:t>
            </w:r>
          </w:p>
        </w:tc>
        <w:tc>
          <w:tcPr>
            <w:tcW w:type="pct" w:w="552"/>
          </w:tcPr>
          <w:p w:rsidRDefault="00592BD9" w:rsidP="00AE477B" w:rsidR="00592BD9" w:rsidRPr="003802C0">
            <w:pPr>
              <w:pStyle w:val="Bezproreda"/>
              <w:rPr>
                <w:rFonts w:hAnsi="Times New Roman" w:ascii="Times New Roman"/>
              </w:rPr>
            </w:pPr>
          </w:p>
        </w:tc>
        <w:tc>
          <w:tcPr>
            <w:tcW w:type="pct" w:w="601"/>
          </w:tcPr>
          <w:p w:rsidRDefault="00592BD9" w:rsidP="00AE477B"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0734A2" w:rsidR="00592BD9" w:rsidRPr="003802C0">
            <w:pPr>
              <w:pStyle w:val="Bezproreda"/>
              <w:rPr>
                <w:rFonts w:hAnsi="Times New Roman" w:ascii="Times New Roman"/>
              </w:rPr>
            </w:pPr>
            <w:r w:rsidRPr="003802C0">
              <w:rPr>
                <w:rFonts w:hAnsi="Times New Roman" w:ascii="Times New Roman"/>
              </w:rPr>
              <w:t>13.</w:t>
            </w:r>
          </w:p>
        </w:tc>
        <w:tc>
          <w:tcPr>
            <w:tcW w:type="pct" w:w="1303"/>
          </w:tcPr>
          <w:p w:rsidRDefault="00592BD9" w:rsidP="000734A2" w:rsidR="00592BD9" w:rsidRPr="003802C0">
            <w:pPr>
              <w:pStyle w:val="Bezproreda"/>
              <w:rPr>
                <w:rFonts w:hAnsi="Times New Roman" w:ascii="Times New Roman"/>
              </w:rPr>
            </w:pPr>
            <w:r w:rsidRPr="003802C0">
              <w:rPr>
                <w:rFonts w:hAnsi="Times New Roman" w:ascii="Times New Roman"/>
              </w:rPr>
              <w:t xml:space="preserve">CAPRICORNO d.o.o. </w:t>
            </w:r>
          </w:p>
        </w:tc>
        <w:tc>
          <w:tcPr>
            <w:tcW w:type="pct" w:w="551"/>
          </w:tcPr>
          <w:p w:rsidRDefault="00592BD9" w:rsidP="000734A2" w:rsidR="00592BD9" w:rsidRPr="003802C0">
            <w:pPr>
              <w:pStyle w:val="Bezproreda"/>
              <w:rPr>
                <w:rFonts w:hAnsi="Times New Roman" w:ascii="Times New Roman"/>
              </w:rPr>
            </w:pPr>
            <w:r w:rsidRPr="003802C0">
              <w:rPr>
                <w:rFonts w:hAnsi="Times New Roman" w:ascii="Times New Roman"/>
              </w:rPr>
              <w:t>09517317411</w:t>
            </w:r>
          </w:p>
        </w:tc>
        <w:tc>
          <w:tcPr>
            <w:tcW w:type="pct" w:w="652"/>
          </w:tcPr>
          <w:p w:rsidRDefault="00592BD9" w:rsidP="000734A2" w:rsidR="00592BD9" w:rsidRPr="003802C0">
            <w:pPr>
              <w:pStyle w:val="Bezproreda"/>
              <w:rPr>
                <w:rFonts w:hAnsi="Times New Roman" w:ascii="Times New Roman"/>
              </w:rPr>
            </w:pPr>
            <w:r w:rsidRPr="003802C0">
              <w:rPr>
                <w:rFonts w:hAnsi="Times New Roman" w:ascii="Times New Roman"/>
              </w:rPr>
              <w:t xml:space="preserve">Split, Hercegovačka 572, </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5.633,86</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5.550,06</w:t>
            </w:r>
          </w:p>
        </w:tc>
        <w:tc>
          <w:tcPr>
            <w:tcW w:type="pct" w:w="552"/>
          </w:tcPr>
          <w:p w:rsidRDefault="00592BD9" w:rsidP="00124D5D" w:rsidR="00592BD9" w:rsidRPr="003802C0">
            <w:pPr>
              <w:pStyle w:val="Bezproreda"/>
              <w:jc w:val="right"/>
              <w:rPr>
                <w:rFonts w:hAnsi="Times New Roman" w:ascii="Times New Roman"/>
              </w:rPr>
            </w:pPr>
            <w:r w:rsidRPr="003802C0">
              <w:rPr>
                <w:rFonts w:hAnsi="Times New Roman" w:ascii="Times New Roman"/>
              </w:rPr>
              <w:t>83,80</w:t>
            </w:r>
          </w:p>
        </w:tc>
        <w:tc>
          <w:tcPr>
            <w:tcW w:type="pct" w:w="601"/>
          </w:tcPr>
          <w:p w:rsidRDefault="00124D5D" w:rsidP="000734A2" w:rsidR="00592BD9" w:rsidRPr="003802C0">
            <w:pPr>
              <w:pStyle w:val="Bezproreda"/>
              <w:rPr>
                <w:rFonts w:hAnsi="Times New Roman" w:ascii="Times New Roman"/>
              </w:rPr>
            </w:pPr>
            <w:r>
              <w:rPr>
                <w:rFonts w:hAnsi="Times New Roman" w:ascii="Times New Roman"/>
              </w:rPr>
              <w:t>Stečajni upravitelj</w:t>
            </w:r>
          </w:p>
        </w:tc>
      </w:tr>
      <w:tr w:rsidTr="0099562C" w:rsidR="003802C0" w:rsidRPr="003802C0">
        <w:trPr>
          <w:jc w:val="center"/>
        </w:trPr>
        <w:tc>
          <w:tcPr>
            <w:tcW w:type="pct" w:w="189"/>
          </w:tcPr>
          <w:p w:rsidRDefault="00592BD9" w:rsidP="000734A2" w:rsidR="00592BD9" w:rsidRPr="003802C0">
            <w:pPr>
              <w:pStyle w:val="Bezproreda"/>
              <w:rPr>
                <w:rFonts w:hAnsi="Times New Roman" w:ascii="Times New Roman"/>
              </w:rPr>
            </w:pPr>
            <w:r w:rsidRPr="003802C0">
              <w:rPr>
                <w:rFonts w:hAnsi="Times New Roman" w:ascii="Times New Roman"/>
              </w:rPr>
              <w:t>14.</w:t>
            </w:r>
          </w:p>
        </w:tc>
        <w:tc>
          <w:tcPr>
            <w:tcW w:type="pct" w:w="1303"/>
          </w:tcPr>
          <w:p w:rsidRDefault="00592BD9" w:rsidP="000734A2" w:rsidR="00592BD9" w:rsidRPr="003802C0">
            <w:pPr>
              <w:pStyle w:val="Bezproreda"/>
              <w:rPr>
                <w:rFonts w:hAnsi="Times New Roman" w:ascii="Times New Roman"/>
              </w:rPr>
            </w:pPr>
            <w:r w:rsidRPr="003802C0">
              <w:rPr>
                <w:rFonts w:hAnsi="Times New Roman" w:ascii="Times New Roman"/>
              </w:rPr>
              <w:t>HNK HAJDUK š.d.d.</w:t>
            </w:r>
          </w:p>
        </w:tc>
        <w:tc>
          <w:tcPr>
            <w:tcW w:type="pct" w:w="551"/>
          </w:tcPr>
          <w:p w:rsidRDefault="00592BD9" w:rsidP="000734A2" w:rsidR="00592BD9" w:rsidRPr="003802C0">
            <w:pPr>
              <w:pStyle w:val="Bezproreda"/>
              <w:rPr>
                <w:rFonts w:hAnsi="Times New Roman" w:ascii="Times New Roman"/>
              </w:rPr>
            </w:pPr>
            <w:r w:rsidRPr="003802C0">
              <w:rPr>
                <w:rFonts w:hAnsi="Times New Roman" w:ascii="Times New Roman"/>
              </w:rPr>
              <w:t>04785516590</w:t>
            </w:r>
          </w:p>
        </w:tc>
        <w:tc>
          <w:tcPr>
            <w:tcW w:type="pct" w:w="652"/>
          </w:tcPr>
          <w:p w:rsidRDefault="00592BD9" w:rsidP="000734A2" w:rsidR="00592BD9" w:rsidRPr="003802C0">
            <w:pPr>
              <w:pStyle w:val="Bezproreda"/>
              <w:rPr>
                <w:rFonts w:hAnsi="Times New Roman" w:ascii="Times New Roman"/>
              </w:rPr>
            </w:pPr>
            <w:r w:rsidRPr="003802C0">
              <w:rPr>
                <w:rFonts w:hAnsi="Times New Roman" w:ascii="Times New Roman"/>
              </w:rPr>
              <w:t>Split, Ulica 8. mediteranskih igara 2</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20.058,61</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20.058,61</w:t>
            </w:r>
          </w:p>
        </w:tc>
        <w:tc>
          <w:tcPr>
            <w:tcW w:type="pct" w:w="552"/>
          </w:tcPr>
          <w:p w:rsidRDefault="00592BD9" w:rsidP="000734A2" w:rsidR="00592BD9" w:rsidRPr="003802C0">
            <w:pPr>
              <w:pStyle w:val="Bezproreda"/>
              <w:rPr>
                <w:rFonts w:hAnsi="Times New Roman" w:ascii="Times New Roman"/>
              </w:rPr>
            </w:pPr>
          </w:p>
        </w:tc>
        <w:tc>
          <w:tcPr>
            <w:tcW w:type="pct" w:w="601"/>
          </w:tcPr>
          <w:p w:rsidRDefault="00592BD9" w:rsidP="000734A2"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0734A2" w:rsidR="00592BD9" w:rsidRPr="003802C0">
            <w:pPr>
              <w:pStyle w:val="Bezproreda"/>
              <w:rPr>
                <w:rFonts w:hAnsi="Times New Roman" w:ascii="Times New Roman"/>
              </w:rPr>
            </w:pPr>
            <w:r w:rsidRPr="003802C0">
              <w:rPr>
                <w:rFonts w:hAnsi="Times New Roman" w:ascii="Times New Roman"/>
              </w:rPr>
              <w:t>15.</w:t>
            </w:r>
          </w:p>
        </w:tc>
        <w:tc>
          <w:tcPr>
            <w:tcW w:type="pct" w:w="1303"/>
          </w:tcPr>
          <w:p w:rsidRDefault="00592BD9" w:rsidP="000734A2" w:rsidR="00592BD9" w:rsidRPr="003802C0">
            <w:pPr>
              <w:pStyle w:val="Bezproreda"/>
              <w:rPr>
                <w:rFonts w:hAnsi="Times New Roman" w:ascii="Times New Roman"/>
              </w:rPr>
            </w:pPr>
            <w:r w:rsidRPr="003802C0">
              <w:rPr>
                <w:rFonts w:hAnsi="Times New Roman" w:ascii="Times New Roman"/>
              </w:rPr>
              <w:t>VIPLAST d.o.o.</w:t>
            </w:r>
          </w:p>
        </w:tc>
        <w:tc>
          <w:tcPr>
            <w:tcW w:type="pct" w:w="551"/>
          </w:tcPr>
          <w:p w:rsidRDefault="00592BD9" w:rsidP="000734A2" w:rsidR="00592BD9" w:rsidRPr="003802C0">
            <w:pPr>
              <w:pStyle w:val="Bezproreda"/>
              <w:rPr>
                <w:rFonts w:hAnsi="Times New Roman" w:ascii="Times New Roman"/>
              </w:rPr>
            </w:pPr>
            <w:r w:rsidRPr="003802C0">
              <w:rPr>
                <w:rFonts w:hAnsi="Times New Roman" w:ascii="Times New Roman"/>
              </w:rPr>
              <w:t>04926114228</w:t>
            </w:r>
          </w:p>
        </w:tc>
        <w:tc>
          <w:tcPr>
            <w:tcW w:type="pct" w:w="652"/>
          </w:tcPr>
          <w:p w:rsidRDefault="00592BD9" w:rsidP="000734A2" w:rsidR="00592BD9" w:rsidRPr="003802C0">
            <w:pPr>
              <w:pStyle w:val="Bezproreda"/>
              <w:rPr>
                <w:rFonts w:hAnsi="Times New Roman" w:ascii="Times New Roman"/>
              </w:rPr>
            </w:pPr>
            <w:r w:rsidRPr="003802C0">
              <w:rPr>
                <w:rFonts w:hAnsi="Times New Roman" w:ascii="Times New Roman"/>
              </w:rPr>
              <w:t>Varaždin, Kučanska 22</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17.589,73</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17.589,73</w:t>
            </w:r>
          </w:p>
        </w:tc>
        <w:tc>
          <w:tcPr>
            <w:tcW w:type="pct" w:w="552"/>
          </w:tcPr>
          <w:p w:rsidRDefault="00592BD9" w:rsidP="000734A2" w:rsidR="00592BD9" w:rsidRPr="003802C0">
            <w:pPr>
              <w:pStyle w:val="Bezproreda"/>
              <w:rPr>
                <w:rFonts w:hAnsi="Times New Roman" w:ascii="Times New Roman"/>
              </w:rPr>
            </w:pPr>
          </w:p>
        </w:tc>
        <w:tc>
          <w:tcPr>
            <w:tcW w:type="pct" w:w="601"/>
          </w:tcPr>
          <w:p w:rsidRDefault="00592BD9" w:rsidP="000734A2"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0525AD" w:rsidR="00592BD9" w:rsidRPr="003802C0">
            <w:pPr>
              <w:pStyle w:val="Bezproreda"/>
              <w:rPr>
                <w:rFonts w:hAnsi="Times New Roman" w:ascii="Times New Roman"/>
              </w:rPr>
            </w:pPr>
            <w:r w:rsidRPr="003802C0">
              <w:rPr>
                <w:rFonts w:hAnsi="Times New Roman" w:ascii="Times New Roman"/>
              </w:rPr>
              <w:t>16.</w:t>
            </w:r>
          </w:p>
        </w:tc>
        <w:tc>
          <w:tcPr>
            <w:tcW w:type="pct" w:w="1303"/>
          </w:tcPr>
          <w:p w:rsidRDefault="00592BD9" w:rsidP="000525AD" w:rsidR="00592BD9" w:rsidRPr="003802C0">
            <w:pPr>
              <w:pStyle w:val="Bezproreda"/>
              <w:rPr>
                <w:rFonts w:hAnsi="Times New Roman" w:ascii="Times New Roman"/>
              </w:rPr>
            </w:pPr>
            <w:r w:rsidRPr="003802C0">
              <w:rPr>
                <w:rFonts w:hAnsi="Times New Roman" w:ascii="Times New Roman"/>
              </w:rPr>
              <w:t>TELLIN HOTELI d.o.o</w:t>
            </w:r>
          </w:p>
        </w:tc>
        <w:tc>
          <w:tcPr>
            <w:tcW w:type="pct" w:w="551"/>
          </w:tcPr>
          <w:p w:rsidRDefault="00592BD9" w:rsidP="000525AD" w:rsidR="00592BD9" w:rsidRPr="003802C0">
            <w:pPr>
              <w:pStyle w:val="Bezproreda"/>
              <w:rPr>
                <w:rFonts w:hAnsi="Times New Roman" w:ascii="Times New Roman"/>
              </w:rPr>
            </w:pPr>
            <w:r w:rsidRPr="003802C0">
              <w:rPr>
                <w:rFonts w:hAnsi="Times New Roman" w:ascii="Times New Roman"/>
              </w:rPr>
              <w:t>50604517839</w:t>
            </w:r>
          </w:p>
        </w:tc>
        <w:tc>
          <w:tcPr>
            <w:tcW w:type="pct" w:w="652"/>
          </w:tcPr>
          <w:p w:rsidRDefault="00592BD9" w:rsidP="000525AD" w:rsidR="00592BD9" w:rsidRPr="003802C0">
            <w:pPr>
              <w:pStyle w:val="Bezproreda"/>
              <w:rPr>
                <w:rFonts w:hAnsi="Times New Roman" w:ascii="Times New Roman"/>
              </w:rPr>
            </w:pPr>
            <w:r w:rsidRPr="003802C0">
              <w:rPr>
                <w:rFonts w:hAnsi="Times New Roman" w:ascii="Times New Roman"/>
              </w:rPr>
              <w:t>Zagreb, Kopernikova 7</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2.521.007,03</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2.521.007,03</w:t>
            </w:r>
          </w:p>
        </w:tc>
        <w:tc>
          <w:tcPr>
            <w:tcW w:type="pct" w:w="552"/>
          </w:tcPr>
          <w:p w:rsidRDefault="00592BD9" w:rsidP="000525AD" w:rsidR="00592BD9" w:rsidRPr="003802C0">
            <w:pPr>
              <w:pStyle w:val="Bezproreda"/>
              <w:rPr>
                <w:rFonts w:hAnsi="Times New Roman" w:ascii="Times New Roman"/>
              </w:rPr>
            </w:pPr>
          </w:p>
        </w:tc>
        <w:tc>
          <w:tcPr>
            <w:tcW w:type="pct" w:w="601"/>
          </w:tcPr>
          <w:p w:rsidRDefault="00592BD9" w:rsidP="000525AD" w:rsidR="00592BD9" w:rsidRPr="003802C0">
            <w:pPr>
              <w:pStyle w:val="Bezproreda"/>
              <w:rPr>
                <w:rFonts w:hAnsi="Times New Roman" w:ascii="Times New Roman"/>
              </w:rPr>
            </w:pPr>
          </w:p>
        </w:tc>
      </w:tr>
      <w:tr w:rsidTr="0099562C" w:rsidR="003802C0" w:rsidRPr="003802C0">
        <w:trPr>
          <w:jc w:val="center"/>
        </w:trPr>
        <w:tc>
          <w:tcPr>
            <w:tcW w:type="pct" w:w="189"/>
          </w:tcPr>
          <w:p w:rsidRDefault="00592BD9" w:rsidP="000525AD" w:rsidR="00592BD9" w:rsidRPr="003802C0">
            <w:pPr>
              <w:pStyle w:val="Bezproreda"/>
              <w:rPr>
                <w:rFonts w:hAnsi="Times New Roman" w:ascii="Times New Roman"/>
              </w:rPr>
            </w:pPr>
            <w:r w:rsidRPr="003802C0">
              <w:rPr>
                <w:rFonts w:hAnsi="Times New Roman" w:ascii="Times New Roman"/>
              </w:rPr>
              <w:t>17.</w:t>
            </w:r>
          </w:p>
        </w:tc>
        <w:tc>
          <w:tcPr>
            <w:tcW w:type="pct" w:w="1303"/>
          </w:tcPr>
          <w:p w:rsidRDefault="00592BD9" w:rsidP="000525AD" w:rsidR="00592BD9" w:rsidRPr="003802C0">
            <w:pPr>
              <w:pStyle w:val="Bezproreda"/>
              <w:rPr>
                <w:rFonts w:hAnsi="Times New Roman" w:ascii="Times New Roman"/>
              </w:rPr>
            </w:pPr>
            <w:r w:rsidRPr="003802C0">
              <w:rPr>
                <w:rFonts w:hAnsi="Times New Roman" w:ascii="Times New Roman"/>
              </w:rPr>
              <w:t>KORAB d.o.o.</w:t>
            </w:r>
          </w:p>
        </w:tc>
        <w:tc>
          <w:tcPr>
            <w:tcW w:type="pct" w:w="551"/>
          </w:tcPr>
          <w:p w:rsidRDefault="00592BD9" w:rsidP="000525AD" w:rsidR="00592BD9" w:rsidRPr="003802C0">
            <w:pPr>
              <w:pStyle w:val="Bezproreda"/>
              <w:rPr>
                <w:rFonts w:hAnsi="Times New Roman" w:ascii="Times New Roman"/>
              </w:rPr>
            </w:pPr>
            <w:r w:rsidRPr="003802C0">
              <w:rPr>
                <w:rFonts w:hAnsi="Times New Roman" w:ascii="Times New Roman"/>
              </w:rPr>
              <w:t>22668360735</w:t>
            </w:r>
          </w:p>
        </w:tc>
        <w:tc>
          <w:tcPr>
            <w:tcW w:type="pct" w:w="652"/>
          </w:tcPr>
          <w:p w:rsidRDefault="00592BD9" w:rsidP="000525AD" w:rsidR="00592BD9" w:rsidRPr="003802C0">
            <w:pPr>
              <w:pStyle w:val="Bezproreda"/>
              <w:rPr>
                <w:rFonts w:hAnsi="Times New Roman" w:ascii="Times New Roman"/>
              </w:rPr>
            </w:pPr>
            <w:r w:rsidRPr="003802C0">
              <w:rPr>
                <w:rFonts w:hAnsi="Times New Roman" w:ascii="Times New Roman"/>
              </w:rPr>
              <w:t>Zagreb, Istarska 30</w:t>
            </w:r>
          </w:p>
        </w:tc>
        <w:tc>
          <w:tcPr>
            <w:tcW w:type="pct" w:w="501"/>
          </w:tcPr>
          <w:p w:rsidRDefault="00592BD9" w:rsidP="0099562C" w:rsidR="00592BD9" w:rsidRPr="003802C0">
            <w:pPr>
              <w:pStyle w:val="Bezproreda"/>
              <w:jc w:val="right"/>
              <w:rPr>
                <w:rFonts w:hAnsi="Times New Roman" w:ascii="Times New Roman"/>
              </w:rPr>
            </w:pPr>
            <w:r w:rsidRPr="003802C0">
              <w:rPr>
                <w:rFonts w:hAnsi="Times New Roman" w:ascii="Times New Roman"/>
              </w:rPr>
              <w:t>745.326,25</w:t>
            </w:r>
          </w:p>
        </w:tc>
        <w:tc>
          <w:tcPr>
            <w:tcW w:type="pct" w:w="651"/>
          </w:tcPr>
          <w:p w:rsidRDefault="00592BD9" w:rsidP="0099562C" w:rsidR="00592BD9" w:rsidRPr="003802C0">
            <w:pPr>
              <w:pStyle w:val="Bezproreda"/>
              <w:jc w:val="right"/>
              <w:rPr>
                <w:rFonts w:hAnsi="Times New Roman" w:ascii="Times New Roman"/>
              </w:rPr>
            </w:pPr>
            <w:r w:rsidRPr="003802C0">
              <w:rPr>
                <w:rFonts w:hAnsi="Times New Roman" w:ascii="Times New Roman"/>
              </w:rPr>
              <w:t>745.326,25</w:t>
            </w:r>
          </w:p>
        </w:tc>
        <w:tc>
          <w:tcPr>
            <w:tcW w:type="pct" w:w="552"/>
          </w:tcPr>
          <w:p w:rsidRDefault="00592BD9" w:rsidP="000525AD" w:rsidR="00592BD9" w:rsidRPr="003802C0">
            <w:pPr>
              <w:pStyle w:val="Bezproreda"/>
              <w:rPr>
                <w:rFonts w:hAnsi="Times New Roman" w:ascii="Times New Roman"/>
              </w:rPr>
            </w:pPr>
          </w:p>
        </w:tc>
        <w:tc>
          <w:tcPr>
            <w:tcW w:type="pct" w:w="601"/>
          </w:tcPr>
          <w:p w:rsidRDefault="00592BD9" w:rsidP="000525AD" w:rsidR="00592BD9" w:rsidRPr="003802C0">
            <w:pPr>
              <w:pStyle w:val="Bezproreda"/>
              <w:rPr>
                <w:rFonts w:hAnsi="Times New Roman" w:ascii="Times New Roman"/>
              </w:rPr>
            </w:pPr>
          </w:p>
        </w:tc>
      </w:tr>
    </w:tbl>
    <w:p w:rsidRDefault="00F6727B" w:rsidP="00A007A6" w:rsidR="00F6727B" w:rsidRPr="003802C0">
      <w:pPr>
        <w:jc w:val="center"/>
        <w:rPr>
          <w:rFonts w:hAnsi="Times New Roman" w:ascii="Times New Roman"/>
          <w:b/>
        </w:rPr>
      </w:pPr>
    </w:p>
    <w:p w:rsidRDefault="00F6727B" w:rsidP="001E444B" w:rsidR="00F6727B">
      <w:pPr>
        <w:jc w:val="both"/>
        <w:rPr>
          <w:rFonts w:hAnsi="Times New Roman" w:ascii="Times New Roman"/>
          <w:b/>
        </w:rPr>
      </w:pPr>
    </w:p>
    <w:p w:rsidRDefault="001E444B" w:rsidP="001E444B" w:rsidR="001E444B">
      <w:pPr>
        <w:jc w:val="both"/>
        <w:rPr>
          <w:rFonts w:hAnsi="Times New Roman" w:ascii="Times New Roman"/>
          <w:b/>
        </w:rPr>
      </w:pPr>
    </w:p>
    <w:p w:rsidRDefault="001E444B" w:rsidP="001E444B" w:rsidR="001E444B">
      <w:pPr>
        <w:jc w:val="both"/>
        <w:rPr>
          <w:rFonts w:hAnsi="Times New Roman" w:ascii="Times New Roman"/>
          <w:b/>
        </w:rPr>
      </w:pPr>
      <w:r>
        <w:rPr>
          <w:rFonts w:hAnsi="Times New Roman" w:ascii="Times New Roman"/>
          <w:b/>
        </w:rPr>
        <w:t xml:space="preserve">U </w:t>
      </w:r>
      <w:r w:rsidR="00117810">
        <w:rPr>
          <w:rFonts w:hAnsi="Times New Roman" w:ascii="Times New Roman"/>
          <w:b/>
        </w:rPr>
        <w:t>Split</w:t>
      </w:r>
      <w:r>
        <w:rPr>
          <w:rFonts w:hAnsi="Times New Roman" w:ascii="Times New Roman"/>
          <w:b/>
        </w:rPr>
        <w:t xml:space="preserve">u, </w:t>
      </w:r>
      <w:r w:rsidR="002E218B">
        <w:rPr>
          <w:rFonts w:hAnsi="Times New Roman" w:ascii="Times New Roman"/>
          <w:b/>
        </w:rPr>
        <w:t>9</w:t>
      </w:r>
      <w:r>
        <w:rPr>
          <w:rFonts w:hAnsi="Times New Roman" w:ascii="Times New Roman"/>
          <w:b/>
        </w:rPr>
        <w:t>. veljače 2017. godine</w:t>
      </w:r>
    </w:p>
    <w:p w:rsidRDefault="001E444B" w:rsidP="001E444B" w:rsidR="001E444B">
      <w:pPr>
        <w:jc w:val="both"/>
        <w:rPr>
          <w:rFonts w:hAnsi="Times New Roman" w:ascii="Times New Roman"/>
          <w:b/>
        </w:rPr>
      </w:pPr>
    </w:p>
    <w:p w:rsidRDefault="001E444B" w:rsidP="001E444B" w:rsidR="001E444B">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Stečajni sudac:</w:t>
      </w:r>
    </w:p>
    <w:p w:rsidRDefault="001E444B" w:rsidP="001E444B" w:rsidR="001E444B">
      <w:pPr>
        <w:jc w:val="both"/>
        <w:rPr>
          <w:rFonts w:hAnsi="Times New Roman" w:ascii="Times New Roman"/>
          <w:b/>
        </w:rPr>
      </w:pPr>
    </w:p>
    <w:p w:rsidRDefault="001E444B" w:rsidP="001E444B" w:rsidR="001E444B" w:rsidRPr="003802C0">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F6727B" w:rsidP="00A007A6" w:rsidR="00F6727B">
      <w:pPr>
        <w:jc w:val="center"/>
        <w:rPr>
          <w:rFonts w:hAnsi="Times New Roman" w:ascii="Times New Roman"/>
          <w:b/>
          <w:sz w:val="24"/>
        </w:rPr>
      </w:pPr>
    </w:p>
    <w:p w:rsidRDefault="00F6727B" w:rsidP="00A007A6" w:rsidR="00F6727B">
      <w:pPr>
        <w:jc w:val="center"/>
        <w:rPr>
          <w:rFonts w:hAnsi="Times New Roman" w:ascii="Times New Roman"/>
          <w:b/>
          <w:sz w:val="24"/>
        </w:rPr>
      </w:pPr>
    </w:p>
    <w:p w:rsidRDefault="00F6727B" w:rsidP="00A007A6" w:rsidR="00F6727B">
      <w:pPr>
        <w:jc w:val="center"/>
        <w:rPr>
          <w:rFonts w:hAnsi="Times New Roman" w:ascii="Times New Roman"/>
          <w:b/>
          <w:sz w:val="24"/>
        </w:rPr>
      </w:pPr>
    </w:p>
    <w:p w:rsidRDefault="00F6727B" w:rsidP="00A007A6" w:rsidR="00F6727B">
      <w:pPr>
        <w:jc w:val="center"/>
        <w:rPr>
          <w:rFonts w:hAnsi="Times New Roman" w:ascii="Times New Roman"/>
          <w:b/>
          <w:sz w:val="24"/>
        </w:rPr>
      </w:pPr>
    </w:p>
    <w:p w:rsidRDefault="00F6727B" w:rsidP="00A007A6" w:rsidR="00F6727B">
      <w:pPr>
        <w:jc w:val="center"/>
        <w:rPr>
          <w:rFonts w:hAnsi="Times New Roman" w:ascii="Times New Roman"/>
          <w:b/>
          <w:sz w:val="24"/>
        </w:rPr>
      </w:pPr>
    </w:p>
    <w:sectPr w:rsidSect="005644E2" w:rsidR="00F6727B">
      <w:pgSz w:orient="landscape" w:h="11906" w:w="16838"/>
      <w:pgMar w:gutter="0" w:footer="709" w:header="709" w:left="1418" w:bottom="1079"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27B" w:rsidP="00702487" w:rsidR="00F6727B">
      <w:pPr>
        <w:spacing w:after="0"/>
      </w:pPr>
      <w:r>
        <w:separator/>
      </w:r>
    </w:p>
  </w:endnote>
  <w:endnote w:id="0" w:type="continuationSeparator">
    <w:p w:rsidRDefault="00F6727B" w:rsidP="00702487" w:rsidR="00F6727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27B" w:rsidP="00702487" w:rsidR="00F6727B">
      <w:pPr>
        <w:spacing w:after="0"/>
      </w:pPr>
      <w:r>
        <w:separator/>
      </w:r>
    </w:p>
  </w:footnote>
  <w:footnote w:id="0" w:type="continuationSeparator">
    <w:p w:rsidRDefault="00F6727B" w:rsidP="00702487" w:rsidR="00F6727B">
      <w:pPr>
        <w:spacing w:after="0"/>
      </w:pPr>
      <w:r>
        <w:continuationSeparator/>
      </w:r>
    </w:p>
  </w:footnote>
  <w:footnote w:id="1">
    <w:p w:rsidRDefault="00592BD9" w:rsidP="00C52776" w:rsidR="00592BD9">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592BD9" w:rsidP="00A007A6" w:rsidR="00592BD9">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487"/>
    <w:rsid w:val="00026605"/>
    <w:rsid w:val="000331A7"/>
    <w:rsid w:val="00051646"/>
    <w:rsid w:val="000525AD"/>
    <w:rsid w:val="000627C9"/>
    <w:rsid w:val="000734A2"/>
    <w:rsid w:val="00080E3B"/>
    <w:rsid w:val="000D136F"/>
    <w:rsid w:val="000E73A5"/>
    <w:rsid w:val="000F21EA"/>
    <w:rsid w:val="00113137"/>
    <w:rsid w:val="00117810"/>
    <w:rsid w:val="00124D5D"/>
    <w:rsid w:val="001C09BB"/>
    <w:rsid w:val="001D7793"/>
    <w:rsid w:val="001E444B"/>
    <w:rsid w:val="001E7CC5"/>
    <w:rsid w:val="001F0523"/>
    <w:rsid w:val="001F2D5A"/>
    <w:rsid w:val="00213C4E"/>
    <w:rsid w:val="00215EF1"/>
    <w:rsid w:val="002464DA"/>
    <w:rsid w:val="00247365"/>
    <w:rsid w:val="00271121"/>
    <w:rsid w:val="00273B28"/>
    <w:rsid w:val="002903A7"/>
    <w:rsid w:val="00290C60"/>
    <w:rsid w:val="002A68DE"/>
    <w:rsid w:val="002E1244"/>
    <w:rsid w:val="002E218B"/>
    <w:rsid w:val="00315701"/>
    <w:rsid w:val="00325DE1"/>
    <w:rsid w:val="003726DD"/>
    <w:rsid w:val="003802C0"/>
    <w:rsid w:val="003959F7"/>
    <w:rsid w:val="003A7054"/>
    <w:rsid w:val="003E40A7"/>
    <w:rsid w:val="00400B22"/>
    <w:rsid w:val="004202D4"/>
    <w:rsid w:val="00472EA4"/>
    <w:rsid w:val="004B0C4E"/>
    <w:rsid w:val="004E6867"/>
    <w:rsid w:val="004F386E"/>
    <w:rsid w:val="004F4B4C"/>
    <w:rsid w:val="00500CC0"/>
    <w:rsid w:val="00545009"/>
    <w:rsid w:val="005552CC"/>
    <w:rsid w:val="00561B51"/>
    <w:rsid w:val="005644E2"/>
    <w:rsid w:val="00592BD9"/>
    <w:rsid w:val="00593299"/>
    <w:rsid w:val="0059577D"/>
    <w:rsid w:val="005A45EE"/>
    <w:rsid w:val="005B61BF"/>
    <w:rsid w:val="005C6C5E"/>
    <w:rsid w:val="005E6D26"/>
    <w:rsid w:val="005F3DD9"/>
    <w:rsid w:val="00600A2B"/>
    <w:rsid w:val="00625C01"/>
    <w:rsid w:val="00655B39"/>
    <w:rsid w:val="0067253B"/>
    <w:rsid w:val="006917A4"/>
    <w:rsid w:val="006A7878"/>
    <w:rsid w:val="006B30BF"/>
    <w:rsid w:val="006E713A"/>
    <w:rsid w:val="006F135E"/>
    <w:rsid w:val="00700ACB"/>
    <w:rsid w:val="00702487"/>
    <w:rsid w:val="007039A4"/>
    <w:rsid w:val="00711612"/>
    <w:rsid w:val="00763EC3"/>
    <w:rsid w:val="00773F8D"/>
    <w:rsid w:val="007B4027"/>
    <w:rsid w:val="007C0D8A"/>
    <w:rsid w:val="007E67B6"/>
    <w:rsid w:val="007F1E11"/>
    <w:rsid w:val="008055D6"/>
    <w:rsid w:val="00810640"/>
    <w:rsid w:val="008349B0"/>
    <w:rsid w:val="00851214"/>
    <w:rsid w:val="008512FB"/>
    <w:rsid w:val="008514C3"/>
    <w:rsid w:val="0085198B"/>
    <w:rsid w:val="00852A9E"/>
    <w:rsid w:val="0087131A"/>
    <w:rsid w:val="0087705F"/>
    <w:rsid w:val="00890710"/>
    <w:rsid w:val="008A262B"/>
    <w:rsid w:val="008E3493"/>
    <w:rsid w:val="00940D25"/>
    <w:rsid w:val="00974EED"/>
    <w:rsid w:val="009775D2"/>
    <w:rsid w:val="0099562C"/>
    <w:rsid w:val="009D5B79"/>
    <w:rsid w:val="009E4CE3"/>
    <w:rsid w:val="009E655F"/>
    <w:rsid w:val="00A007A6"/>
    <w:rsid w:val="00A009DB"/>
    <w:rsid w:val="00A01DF6"/>
    <w:rsid w:val="00A14832"/>
    <w:rsid w:val="00A21483"/>
    <w:rsid w:val="00A2257B"/>
    <w:rsid w:val="00A362FF"/>
    <w:rsid w:val="00A37686"/>
    <w:rsid w:val="00A37FBF"/>
    <w:rsid w:val="00A50B62"/>
    <w:rsid w:val="00A84ABE"/>
    <w:rsid w:val="00AE2AA4"/>
    <w:rsid w:val="00AE436B"/>
    <w:rsid w:val="00AE477B"/>
    <w:rsid w:val="00B312B2"/>
    <w:rsid w:val="00B3364C"/>
    <w:rsid w:val="00B3519A"/>
    <w:rsid w:val="00B40BEB"/>
    <w:rsid w:val="00B5462D"/>
    <w:rsid w:val="00B823DF"/>
    <w:rsid w:val="00B9681B"/>
    <w:rsid w:val="00BC2DB2"/>
    <w:rsid w:val="00BD6BB0"/>
    <w:rsid w:val="00C11C06"/>
    <w:rsid w:val="00C1455B"/>
    <w:rsid w:val="00C177F6"/>
    <w:rsid w:val="00C303A5"/>
    <w:rsid w:val="00C52776"/>
    <w:rsid w:val="00C542AB"/>
    <w:rsid w:val="00C61F72"/>
    <w:rsid w:val="00C7514A"/>
    <w:rsid w:val="00C7799E"/>
    <w:rsid w:val="00C97C73"/>
    <w:rsid w:val="00CA03AC"/>
    <w:rsid w:val="00CC397A"/>
    <w:rsid w:val="00CE60CA"/>
    <w:rsid w:val="00D160DA"/>
    <w:rsid w:val="00D2163D"/>
    <w:rsid w:val="00D35B6B"/>
    <w:rsid w:val="00D62B87"/>
    <w:rsid w:val="00DA397B"/>
    <w:rsid w:val="00DD343E"/>
    <w:rsid w:val="00DE25C4"/>
    <w:rsid w:val="00DF1282"/>
    <w:rsid w:val="00E30375"/>
    <w:rsid w:val="00E61105"/>
    <w:rsid w:val="00E852A6"/>
    <w:rsid w:val="00EB2396"/>
    <w:rsid w:val="00EC155B"/>
    <w:rsid w:val="00F17F71"/>
    <w:rsid w:val="00F240EC"/>
    <w:rsid w:val="00F256C1"/>
    <w:rsid w:val="00F361FB"/>
    <w:rsid w:val="00F40FAD"/>
    <w:rsid w:val="00F457A1"/>
    <w:rsid w:val="00F6727B"/>
    <w:rsid w:val="00F82F7B"/>
    <w:rsid w:val="00F9134E"/>
    <w:rsid w:val="00F97D04"/>
    <w:rsid w:val="00FC110B"/>
    <w:rsid w:val="00FC5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487"/>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702487"/>
    <w:pPr>
      <w:spacing w:after="80"/>
    </w:pPr>
    <w:rPr>
      <w:lang w:eastAsia="en-US"/>
    </w:rPr>
  </w:style>
  <w:style w:styleId="Tekstfusnote" w:type="paragraph">
    <w:name w:val="footnote text"/>
    <w:basedOn w:val="Normal"/>
    <w:link w:val="TekstfusnoteChar"/>
    <w:uiPriority w:val="99"/>
    <w:semiHidden/>
    <w:rsid w:val="00702487"/>
    <w:rPr>
      <w:sz w:val="20"/>
      <w:szCs w:val="20"/>
    </w:rPr>
  </w:style>
  <w:style w:customStyle="true" w:styleId="TekstfusnoteChar" w:type="character">
    <w:name w:val="Tekst fusnote Char"/>
    <w:basedOn w:val="Zadanifontodlomka"/>
    <w:link w:val="Tekstfusnote"/>
    <w:uiPriority w:val="99"/>
    <w:semiHidden/>
    <w:locked/>
    <w:rsid w:val="00702487"/>
    <w:rPr>
      <w:rFonts w:cs="Times New Roman" w:hAnsi="Calibri" w:ascii="Calibri"/>
      <w:sz w:val="20"/>
      <w:szCs w:val="20"/>
      <w:lang w:eastAsia="en-US"/>
    </w:rPr>
  </w:style>
  <w:style w:styleId="Referencafusnote" w:type="character">
    <w:name w:val="footnote reference"/>
    <w:basedOn w:val="Zadanifontodlomka"/>
    <w:uiPriority w:val="99"/>
    <w:semiHidden/>
    <w:rsid w:val="00702487"/>
    <w:rPr>
      <w:rFonts w:cs="Times New Roman"/>
      <w:vertAlign w:val="superscript"/>
    </w:rPr>
  </w:style>
  <w:style w:styleId="Reetkatablice" w:type="table">
    <w:name w:val="Table Grid"/>
    <w:basedOn w:val="Obinatablica"/>
    <w:uiPriority w:val="99"/>
    <w:locked/>
    <w:rsid w:val="00A362FF"/>
    <w:rPr>
      <w:rFonts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592BD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2BD9"/>
    <w:rPr>
      <w:rFonts w:cs="Tahoma" w:hAnsi="Tahoma" w:ascii="Tahoma"/>
      <w:sz w:val="16"/>
      <w:szCs w:val="16"/>
      <w:lang w:eastAsia="en-US"/>
    </w:rPr>
  </w:style>
  <w:style w:styleId="Tekstrezerviranogmjesta" w:type="character">
    <w:name w:val="Placeholder Text"/>
    <w:basedOn w:val="Zadanifontodlomka"/>
    <w:uiPriority w:val="99"/>
    <w:semiHidden/>
    <w:rsid w:val="008E3493"/>
    <w:rPr>
      <w:color w:val="808080"/>
      <w:bdr w:space="0" w:sz="0" w:color="auto" w:val="none"/>
      <w:shd w:fill="auto" w:color="auto" w:val="clear"/>
    </w:rPr>
  </w:style>
  <w:style w:customStyle="true" w:styleId="eSPISCCParagraphDefaultFont" w:type="character">
    <w:name w:val="eSPIS_CC_Paragraph Default Font"/>
    <w:basedOn w:val="Zadanifontodlomka"/>
    <w:rsid w:val="008E34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349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34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4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487"/>
    <w:pPr>
      <w:spacing w:after="80"/>
    </w:pPr>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702487"/>
    <w:pPr>
      <w:spacing w:after="80"/>
    </w:pPr>
    <w:rPr>
      <w:lang w:eastAsia="en-US"/>
    </w:rPr>
  </w:style>
  <w:style w:styleId="Tekstfusnote" w:type="paragraph">
    <w:name w:val="footnote text"/>
    <w:basedOn w:val="Normal"/>
    <w:link w:val="TekstfusnoteChar"/>
    <w:uiPriority w:val="99"/>
    <w:semiHidden/>
    <w:rsid w:val="00702487"/>
    <w:rPr>
      <w:sz w:val="20"/>
      <w:szCs w:val="20"/>
    </w:rPr>
  </w:style>
  <w:style w:customStyle="1" w:styleId="TekstfusnoteChar" w:type="character">
    <w:name w:val="Tekst fusnote Char"/>
    <w:basedOn w:val="Zadanifontodlomka"/>
    <w:link w:val="Tekstfusnote"/>
    <w:uiPriority w:val="99"/>
    <w:semiHidden/>
    <w:locked/>
    <w:rsid w:val="00702487"/>
    <w:rPr>
      <w:rFonts w:ascii="Calibri" w:cs="Times New Roman" w:hAnsi="Calibri"/>
      <w:sz w:val="20"/>
      <w:szCs w:val="20"/>
      <w:lang w:eastAsia="en-US"/>
    </w:rPr>
  </w:style>
  <w:style w:styleId="Referencafusnote" w:type="character">
    <w:name w:val="footnote reference"/>
    <w:basedOn w:val="Zadanifontodlomka"/>
    <w:uiPriority w:val="99"/>
    <w:semiHidden/>
    <w:rsid w:val="00702487"/>
    <w:rPr>
      <w:rFonts w:cs="Times New Roman"/>
      <w:vertAlign w:val="superscript"/>
    </w:rPr>
  </w:style>
  <w:style w:styleId="Reetkatablice" w:type="table">
    <w:name w:val="Table Grid"/>
    <w:basedOn w:val="Obinatablica"/>
    <w:uiPriority w:val="99"/>
    <w:locked/>
    <w:rsid w:val="00A362FF"/>
    <w:rPr>
      <w:rFonts w:ascii="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92BD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2BD9"/>
    <w:rPr>
      <w:rFonts w:ascii="Tahoma" w:cs="Tahoma" w:hAnsi="Tahoma"/>
      <w:sz w:val="16"/>
      <w:szCs w:val="16"/>
      <w:lang w:eastAsia="en-US"/>
    </w:rPr>
  </w:style>
  <w:style w:styleId="Tekstrezerviranogmjesta" w:type="character">
    <w:name w:val="Placeholder Text"/>
    <w:basedOn w:val="Zadanifontodlomka"/>
    <w:uiPriority w:val="99"/>
    <w:semiHidden/>
    <w:rsid w:val="008E3493"/>
    <w:rPr>
      <w:color w:val="808080"/>
      <w:bdr w:color="auto" w:space="0" w:sz="0" w:val="none"/>
      <w:shd w:color="auto" w:fill="auto" w:val="clear"/>
    </w:rPr>
  </w:style>
  <w:style w:customStyle="1" w:styleId="eSPISCCParagraphDefaultFont" w:type="character">
    <w:name w:val="eSPIS_CC_Paragraph Default Font"/>
    <w:basedOn w:val="Zadanifontodlomka"/>
    <w:rsid w:val="008E34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349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34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34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Tablica prijavljenih tražbina</izvorni_sadrzaj>
    <derivirana_varijabla naziv="DomainObject.Primjedba_1">Tablica prijavljenih tražbina</derivirana_varijabla>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336</properties:Words>
  <properties:Characters>2222</properties:Characters>
  <properties:Lines>272</properties:Lines>
  <properties:Paragraphs>157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19</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2017-01-27T11:06:00Z</dcterms:created>
  <dc:creator>ADMINIBM</dc:creator>
  <cp:lastModifiedBy>Jadranko Basić</cp:lastModifiedBy>
  <cp:lastPrinted>2017-02-10T11:47:00Z</cp:lastPrinted>
  <dcterms:modified xmlns:xsi="http://www.w3.org/2001/XMLSchema-instance" xsi:type="dcterms:W3CDTF">2017-02-10T12:44:00Z</dcterms:modified>
  <cp:revision>7</cp:revision>
  <dc:title>Obrazac 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