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34d2" w14:paraId="e8334d2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5D2910">
        <w:rPr>
          <w:rFonts w:hAnsi="Times New Roman" w:ascii="Times New Roman"/>
        </w:rPr>
        <w:t>32</w:t>
      </w:r>
      <w:r w:rsidR="009B29F6">
        <w:rPr>
          <w:rFonts w:hAnsi="Times New Roman" w:ascii="Times New Roman"/>
        </w:rPr>
        <w:t>50</w:t>
      </w:r>
      <w:r w:rsidR="005D2910">
        <w:rPr>
          <w:rFonts w:hAnsi="Times New Roman" w:ascii="Times New Roman"/>
        </w:rPr>
        <w:t>/16-</w:t>
      </w:r>
      <w:r w:rsidR="00E43DA0">
        <w:rPr>
          <w:rFonts w:hAnsi="Times New Roman" w:ascii="Times New Roman"/>
        </w:rPr>
        <w:t>1</w:t>
      </w:r>
      <w:r w:rsidR="009B29F6">
        <w:rPr>
          <w:rFonts w:hAnsi="Times New Roman" w:ascii="Times New Roman"/>
        </w:rPr>
        <w:t>3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9B29F6" w:rsidRPr="009B29F6">
        <w:rPr>
          <w:rFonts w:hAnsi="Times New Roman" w:ascii="Times New Roman"/>
        </w:rPr>
        <w:t>BISTRO j.d.o.o., Zagreb, Samoborska cesta 354, OIB: 61137575127</w:t>
      </w:r>
      <w:r>
        <w:rPr>
          <w:rFonts w:hAnsi="Times New Roman" w:ascii="Times New Roman"/>
        </w:rPr>
        <w:t xml:space="preserve">, </w:t>
      </w:r>
      <w:r w:rsidR="005D2910">
        <w:rPr>
          <w:rFonts w:hAnsi="Times New Roman" w:ascii="Times New Roman"/>
        </w:rPr>
        <w:t>5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9B29F6" w:rsidRPr="009B29F6">
        <w:rPr>
          <w:rFonts w:hAnsi="Times New Roman" w:ascii="Times New Roman"/>
        </w:rPr>
        <w:t>BISTRO j.d.o.o., Zagreb, Samoborska cesta 354, OIB: 61137575127</w:t>
      </w:r>
      <w:r w:rsidRPr="005C4796">
        <w:rPr>
          <w:rFonts w:hAnsi="Times New Roman" w:ascii="Times New Roman"/>
        </w:rPr>
        <w:t xml:space="preserve">, </w:t>
      </w:r>
      <w:r w:rsidR="005D2910">
        <w:rPr>
          <w:rFonts w:hAnsi="Times New Roman" w:ascii="Times New Roman"/>
        </w:rPr>
        <w:t>5</w:t>
      </w:r>
      <w:r w:rsidRPr="005C4796">
        <w:rPr>
          <w:rFonts w:hAnsi="Times New Roman" w:ascii="Times New Roman"/>
        </w:rPr>
        <w:t xml:space="preserve">. </w:t>
      </w:r>
      <w:r w:rsidR="005D2910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6E4748">
        <w:rPr>
          <w:rFonts w:hAnsi="Times New Roman" w:ascii="Times New Roman"/>
        </w:rPr>
        <w:t>1</w:t>
      </w:r>
      <w:r w:rsidR="000734A6">
        <w:rPr>
          <w:rFonts w:hAnsi="Times New Roman" w:ascii="Times New Roman"/>
        </w:rPr>
        <w:t>2</w:t>
      </w:r>
      <w:r w:rsidRPr="006E4748">
        <w:rPr>
          <w:rFonts w:hAnsi="Times New Roman" w:ascii="Times New Roman"/>
        </w:rPr>
        <w:t>,</w:t>
      </w:r>
      <w:r w:rsidR="009B29F6">
        <w:rPr>
          <w:rFonts w:hAnsi="Times New Roman" w:ascii="Times New Roman"/>
        </w:rPr>
        <w:t>1</w:t>
      </w:r>
      <w:r w:rsidR="00810E14">
        <w:rPr>
          <w:rFonts w:hAnsi="Times New Roman" w:ascii="Times New Roman"/>
        </w:rPr>
        <w:t>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5D2DB0">
        <w:rPr>
          <w:rFonts w:hAnsi="Times New Roman" w:ascii="Times New Roman"/>
        </w:rPr>
        <w:t>Perica Medaković</w:t>
      </w:r>
      <w:r w:rsidR="006F5D23" w:rsidRPr="006F5D23">
        <w:rPr>
          <w:rFonts w:hAnsi="Times New Roman" w:ascii="Times New Roman"/>
        </w:rPr>
        <w:t xml:space="preserve">, iz </w:t>
      </w:r>
      <w:r w:rsidR="005D2DB0">
        <w:rPr>
          <w:rFonts w:hAnsi="Times New Roman" w:ascii="Times New Roman"/>
        </w:rPr>
        <w:t>Daruvara</w:t>
      </w:r>
      <w:r w:rsidR="006F5D23" w:rsidRPr="006F5D23">
        <w:rPr>
          <w:rFonts w:hAnsi="Times New Roman" w:ascii="Times New Roman"/>
        </w:rPr>
        <w:t xml:space="preserve">, </w:t>
      </w:r>
      <w:r w:rsidR="005D2DB0">
        <w:rPr>
          <w:rFonts w:hAnsi="Times New Roman" w:ascii="Times New Roman"/>
        </w:rPr>
        <w:t>Ivana Mažuranića 2 d</w:t>
      </w:r>
      <w:r w:rsidR="006F5D23" w:rsidRPr="006F5D23">
        <w:rPr>
          <w:rFonts w:hAnsi="Times New Roman" w:ascii="Times New Roman"/>
        </w:rPr>
        <w:t xml:space="preserve">, OIB: </w:t>
      </w:r>
      <w:r w:rsidR="005D2DB0">
        <w:rPr>
          <w:rFonts w:hAnsi="Times New Roman" w:ascii="Times New Roman"/>
        </w:rPr>
        <w:t>37577204378.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9B29F6" w:rsidRPr="009B29F6">
        <w:rPr>
          <w:rFonts w:hAnsi="Times New Roman" w:ascii="Times New Roman"/>
        </w:rPr>
        <w:t>BISTRO j.d.o.o., Zagreb, Samoborska cesta 354, OIB: 61137575127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9B29F6" w:rsidRPr="009B29F6">
        <w:rPr>
          <w:rFonts w:hAnsi="Times New Roman" w:ascii="Times New Roman"/>
        </w:rPr>
        <w:t>BISTRO j.d.o.o., Zagreb, Samoborska cesta 354, OIB: 61137575127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E43DA0">
        <w:rPr>
          <w:rFonts w:hAnsi="Times New Roman" w:ascii="Times New Roman"/>
        </w:rPr>
        <w:t>3</w:t>
      </w:r>
      <w:r w:rsidR="005D2DB0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9B29F6" w:rsidRPr="009B29F6">
        <w:rPr>
          <w:rFonts w:hAnsi="Times New Roman" w:ascii="Times New Roman"/>
        </w:rPr>
        <w:t>BISTRO j.d.o.o., Zagreb, Samoborska cesta 354, OIB: 61137575127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E43DA0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E43DA0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E43DA0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E43DA0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5D2DB0">
        <w:rPr>
          <w:rFonts w:hAnsi="Times New Roman" w:ascii="Times New Roman"/>
        </w:rPr>
        <w:t>292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5D2DB0">
        <w:rPr>
          <w:rFonts w:hAnsi="Times New Roman" w:ascii="Times New Roman"/>
        </w:rPr>
        <w:t>3.908,38</w:t>
      </w:r>
      <w:r w:rsidR="00DC2885">
        <w:rPr>
          <w:rFonts w:hAnsi="Times New Roman" w:ascii="Times New Roman"/>
        </w:rPr>
        <w:t xml:space="preserve"> kn, te da ima </w:t>
      </w:r>
      <w:r w:rsidR="00560F56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E43DA0">
        <w:rPr>
          <w:rFonts w:hAnsi="Times New Roman" w:ascii="Times New Roman"/>
        </w:rPr>
        <w:t>29</w:t>
      </w:r>
      <w:r w:rsidR="0054026A"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>održano 20. siječnja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 je podneskom od 29. studenog 2016.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ot</w:t>
      </w:r>
      <w:r w:rsidR="007805F5">
        <w:rPr>
          <w:rFonts w:hAnsi="Times New Roman" w:ascii="Times New Roman"/>
        </w:rPr>
        <w:t>varanje stečajnog postupka od 30</w:t>
      </w:r>
      <w:r w:rsidR="00DC51C0">
        <w:rPr>
          <w:rFonts w:hAnsi="Times New Roman" w:ascii="Times New Roman"/>
        </w:rPr>
        <w:t xml:space="preserve">. ožujka 2016., te jamči da su podaci o danima i iznosima </w:t>
      </w:r>
      <w:r w:rsidR="00DC51C0">
        <w:rPr>
          <w:rFonts w:hAnsi="Times New Roman" w:ascii="Times New Roman"/>
        </w:rPr>
        <w:lastRenderedPageBreak/>
        <w:t xml:space="preserve">neizvršenih osnova za plaćanje u prijedlogu za otvaranje stečajnog postupka istovjetni podacima u Očevidniku redoslijeda osnova za plaćanje. </w:t>
      </w:r>
    </w:p>
    <w:p w:rsidRDefault="00B02D87" w:rsidP="00DC51C0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DC51C0">
        <w:rPr>
          <w:rFonts w:hAnsi="Times New Roman" w:ascii="Times New Roman"/>
        </w:rPr>
        <w:t>32</w:t>
      </w:r>
      <w:r w:rsidR="007805F5">
        <w:rPr>
          <w:rFonts w:hAnsi="Times New Roman" w:ascii="Times New Roman"/>
        </w:rPr>
        <w:t>5</w:t>
      </w:r>
      <w:r w:rsidR="00442882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/16 od </w:t>
      </w:r>
      <w:r w:rsidR="007805F5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DC51C0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580EBD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7805F5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 xml:space="preserve">. </w:t>
      </w:r>
      <w:r w:rsidR="00DC51C0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D81538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 xml:space="preserve">. </w:t>
      </w:r>
      <w:r w:rsidR="00D81538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73DE4">
        <w:rPr>
          <w:rFonts w:hAnsi="Times New Roman" w:ascii="Times New Roman"/>
        </w:rPr>
        <w:t>, v.r.</w:t>
      </w:r>
    </w:p>
    <w:p w:rsidRDefault="00173DE4" w:rsidP="003D1C43" w:rsidR="00173DE4">
      <w:pPr>
        <w:ind w:firstLine="720"/>
        <w:jc w:val="right"/>
        <w:rPr>
          <w:rFonts w:hAnsi="Times New Roman" w:ascii="Times New Roman"/>
        </w:rPr>
      </w:pPr>
    </w:p>
    <w:p w:rsidRDefault="00173DE4" w:rsidP="003D1C43" w:rsidR="00173DE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73DE4" w:rsidP="003D1C43" w:rsidR="00173DE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73DE4" w:rsidP="003D1C43" w:rsidR="00173DE4" w:rsidRP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173DE4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173DE4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62CF8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04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9B29F6" w:rsidRPr="009B29F6">
      <w:rPr>
        <w:rFonts w:hAnsi="Times New Roman" w:ascii="Times New Roman"/>
      </w:rPr>
      <w:t>3250/16-13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5CE4"/>
    <w:rsid w:val="0000736B"/>
    <w:rsid w:val="00030465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73D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D2910"/>
    <w:rsid w:val="005D2DB0"/>
    <w:rsid w:val="00630958"/>
    <w:rsid w:val="00637330"/>
    <w:rsid w:val="006375A3"/>
    <w:rsid w:val="006501F2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76156"/>
    <w:rsid w:val="007805F5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0E14"/>
    <w:rsid w:val="0081479D"/>
    <w:rsid w:val="00825007"/>
    <w:rsid w:val="00830AD4"/>
    <w:rsid w:val="00861DDE"/>
    <w:rsid w:val="00890661"/>
    <w:rsid w:val="008B4C87"/>
    <w:rsid w:val="008B57BD"/>
    <w:rsid w:val="008C555B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29F6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560D2"/>
    <w:rsid w:val="00C61CA0"/>
    <w:rsid w:val="00C77B87"/>
    <w:rsid w:val="00C92BB5"/>
    <w:rsid w:val="00CB732E"/>
    <w:rsid w:val="00CE253B"/>
    <w:rsid w:val="00CF1B38"/>
    <w:rsid w:val="00CF68C5"/>
    <w:rsid w:val="00D01F2C"/>
    <w:rsid w:val="00D071AA"/>
    <w:rsid w:val="00D24FF2"/>
    <w:rsid w:val="00D26884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72FA9"/>
    <w:rsid w:val="00EA5B3D"/>
    <w:rsid w:val="00EB6E7E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73D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D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D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D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D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73D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D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D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D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D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3250</izvorni_sadrzaj>
    <derivirana_varijabla naziv="DomainObject.Predmet.Broj_1">3250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St-3250/2016</izvorni_sadrzaj>
    <derivirana_varijabla naziv="DomainObject.Predmet.OznakaBroj_1">St-3250/2016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BISTRO j.d.o.o. za usluge zastupanog po punomoćniku Dražena Krišto</izvorni_sadrzaj>
    <derivirana_varijabla naziv="DomainObject.Predmet.ProtustrankaFormated_1">  BISTRO j.d.o.o. za usluge zastupanog po punomoćniku Dražena Krišto</derivirana_varijabla>
  </DomainObject.Predmet.ProtustrankaFormated>
  <DomainObject.Predmet.ProtustrankaFormatedOIB>
    <izvorni_sadrzaj>  BISTRO j.d.o.o. za usluge, OIB 61137575127 zastupanog po punomoćniku Dražena Krišto</izvorni_sadrzaj>
    <derivirana_varijabla naziv="DomainObject.Predmet.ProtustrankaFormatedOIB_1">  BISTRO j.d.o.o. za usluge, OIB 61137575127 zastupanog po punomoćniku Dražena Krišto</derivirana_varijabla>
  </DomainObject.Predmet.ProtustrankaFormatedOIB>
  <DomainObject.Predmet.ProtustrankaFormatedWithAdress>
    <izvorni_sadrzaj> BISTRO j.d.o.o. za usluge, Samoborska cesta 354, 10000 Zagreb zastupanog po punomoćniku Dražena Krišto</izvorni_sadrzaj>
    <derivirana_varijabla naziv="DomainObject.Predmet.ProtustrankaFormatedWithAdress_1"> BISTRO j.d.o.o. za usluge, Samoborska cesta 354, 10000 Zagreb zastupanog po punomoćniku Dražena Krišto</derivirana_varijabla>
  </DomainObject.Predmet.ProtustrankaFormatedWithAdress>
  <DomainObject.Predmet.ProtustrankaFormatedWithAdressOIB>
    <izvorni_sadrzaj> BISTRO j.d.o.o. za usluge, OIB 61137575127, Samoborska cesta 354, 10000 Zagreb zastupanog po punomoćniku Dražena Krišto</izvorni_sadrzaj>
    <derivirana_varijabla naziv="DomainObject.Predmet.ProtustrankaFormatedWithAdressOIB_1"> BISTRO j.d.o.o. za usluge, OIB 61137575127, Samoborska cesta 354, 10000 Zagreb zastupanog po punomoćniku Dražena Krišto</derivirana_varijabla>
  </DomainObject.Predmet.ProtustrankaFormatedWithAdressOIB>
  <DomainObject.Predmet.ProtustrankaWithAdress>
    <izvorni_sadrzaj>BISTRO j.d.o.o. za usluge Samoborska cesta 354, 10000 Zagreb</izvorni_sadrzaj>
    <derivirana_varijabla naziv="DomainObject.Predmet.ProtustrankaWithAdress_1">BISTRO j.d.o.o. za usluge Samoborska cesta 354, 10000 Zagreb</derivirana_varijabla>
  </DomainObject.Predmet.ProtustrankaWithAdress>
  <DomainObject.Predmet.ProtustrankaWithAdressOIB>
    <izvorni_sadrzaj>BISTRO j.d.o.o. za usluge, OIB 61137575127, Samoborska cesta 354, 10000 Zagreb</izvorni_sadrzaj>
    <derivirana_varijabla naziv="DomainObject.Predmet.ProtustrankaWithAdressOIB_1">BISTRO j.d.o.o. za usluge, OIB 61137575127, Samoborska cesta 354, 10000 Zagreb</derivirana_varijabla>
  </DomainObject.Predmet.ProtustrankaWithAdressOIB>
  <DomainObject.Predmet.ProtustrankaNazivFormated>
    <izvorni_sadrzaj>BISTRO j.d.o.o. za usluge</izvorni_sadrzaj>
    <derivirana_varijabla naziv="DomainObject.Predmet.ProtustrankaNazivFormated_1">BISTRO j.d.o.o. za usluge</derivirana_varijabla>
  </DomainObject.Predmet.ProtustrankaNazivFormated>
  <DomainObject.Predmet.ProtustrankaNazivFormatedOIB>
    <izvorni_sadrzaj>BISTRO j.d.o.o. za usluge, OIB 61137575127</izvorni_sadrzaj>
    <derivirana_varijabla naziv="DomainObject.Predmet.ProtustrankaNazivFormatedOIB_1">BISTRO j.d.o.o. za usluge, OIB 61137575127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BISTRO j.d.o.o. za usluge zastupanog po punomoćniku Dražena Krišto</item>
    </izvorni_sadrzaj>
    <derivirana_varijabla naziv="DomainObject.Predmet.ProtuStrankaListFormated_1">
      <item>BISTRO j.d.o.o. za usluge zastupanog po punomoćniku Dražena Krišto</item>
    </derivirana_varijabla>
  </DomainObject.Predmet.ProtuStrankaListFormated>
  <DomainObject.Predmet.ProtuStrankaListFormatedOIB>
    <izvorni_sadrzaj>
      <item>BISTRO j.d.o.o. za usluge, OIB 61137575127 zastupanog po punomoćniku Dražena Krišto</item>
    </izvorni_sadrzaj>
    <derivirana_varijabla naziv="DomainObject.Predmet.ProtuStrankaListFormatedOIB_1">
      <item>BISTRO j.d.o.o. za usluge, OIB 61137575127 zastupanog po punomoćniku Dražena Krišto</item>
    </derivirana_varijabla>
  </DomainObject.Predmet.ProtuStrankaListFormatedOIB>
  <DomainObject.Predmet.ProtuStrankaListFormatedWithAdress>
    <izvorni_sadrzaj>
      <item>BISTRO j.d.o.o. za usluge, Samoborska cesta 354, 10000 Zagreb zastupanog po punomoćniku Dražena Krišto</item>
    </izvorni_sadrzaj>
    <derivirana_varijabla naziv="DomainObject.Predmet.ProtuStrankaListFormatedWithAdress_1">
      <item>BISTRO j.d.o.o. za usluge, Samoborska cesta 354, 10000 Zagreb zastupanog po punomoćniku Dražena Krišto</item>
    </derivirana_varijabla>
  </DomainObject.Predmet.ProtuStrankaListFormatedWithAdress>
  <DomainObject.Predmet.ProtuStrankaListFormatedWithAdressOIB>
    <izvorni_sadrzaj>
      <item>BISTRO j.d.o.o. za usluge, OIB 61137575127, Samoborska cesta 354, 10000 Zagreb zastupanog po punomoćniku Dražena Krišto</item>
    </izvorni_sadrzaj>
    <derivirana_varijabla naziv="DomainObject.Predmet.ProtuStrankaListFormatedWithAdressOIB_1">
      <item>BISTRO j.d.o.o. za usluge, OIB 61137575127, Samoborska cesta 354, 10000 Zagreb zastupanog po punomoćniku Dražena Krišto</item>
    </derivirana_varijabla>
  </DomainObject.Predmet.ProtuStrankaListFormatedWithAdressOIB>
  <DomainObject.Predmet.ProtuStrankaListNazivFormated>
    <izvorni_sadrzaj>
      <item>BISTRO j.d.o.o. za usluge</item>
    </izvorni_sadrzaj>
    <derivirana_varijabla naziv="DomainObject.Predmet.ProtuStrankaListNazivFormated_1">
      <item>BISTRO j.d.o.o. za usluge</item>
    </derivirana_varijabla>
  </DomainObject.Predmet.ProtuStrankaListNazivFormated>
  <DomainObject.Predmet.ProtuStrankaListNazivFormatedOIB>
    <izvorni_sadrzaj>
      <item>BISTRO j.d.o.o. za usluge, OIB 61137575127</item>
    </izvorni_sadrzaj>
    <derivirana_varijabla naziv="DomainObject.Predmet.ProtuStrankaListNazivFormatedOIB_1">
      <item>BISTRO j.d.o.o. za usluge, OIB 61137575127</item>
    </derivirana_varijabla>
  </DomainObject.Predmet.ProtuStrankaListNazivFormatedOIB>
  <DomainObject.Predmet.OstaliListFormated>
    <izvorni_sadrzaj>
      <item>Dražena Krišto punomoćnik sudionika u postupku BISTRO j.d.o.o. za usluge</item>
    </izvorni_sadrzaj>
    <derivirana_varijabla naziv="DomainObject.Predmet.OstaliListFormated_1">
      <item>Dražena Krišto punomoćnik sudionika u postupku BISTRO j.d.o.o. za usluge</item>
    </derivirana_varijabla>
  </DomainObject.Predmet.OstaliListFormated>
  <DomainObject.Predmet.OstaliListFormatedOIB>
    <izvorni_sadrzaj>
      <item>Dražena Krišto, OIB 35418026012 punomoćnik sudionika u postupku BISTRO j.d.o.o. za usluge</item>
    </izvorni_sadrzaj>
    <derivirana_varijabla naziv="DomainObject.Predmet.OstaliListFormatedOIB_1">
      <item>Dražena Krišto, OIB 35418026012 punomoćnik sudionika u postupku BISTRO j.d.o.o. za usluge</item>
    </derivirana_varijabla>
  </DomainObject.Predmet.OstaliListFormatedOIB>
  <DomainObject.Predmet.OstaliListFormatedWithAdress>
    <izvorni_sadrzaj>
      <item>Dražena Krišto, Svetojakobska 2, 10000 Zagreb punomoćnik sudionika u postupku BISTRO j.d.o.o. za usluge</item>
    </izvorni_sadrzaj>
    <derivirana_varijabla naziv="DomainObject.Predmet.OstaliListFormatedWithAdress_1">
      <item>Dražena Krišto, Svetojakobska 2, 10000 Zagreb punomoćnik sudionika u postupku BISTRO j.d.o.o. za usluge</item>
    </derivirana_varijabla>
  </DomainObject.Predmet.OstaliListFormatedWithAdress>
  <DomainObject.Predmet.OstaliListFormatedWithAdressOIB>
    <izvorni_sadrzaj>
      <item>Dražena Krišto, OIB 35418026012, Svetojakobska 2, 10000 Zagreb punomoćnik sudionika u postupku BISTRO j.d.o.o. za usluge</item>
    </izvorni_sadrzaj>
    <derivirana_varijabla naziv="DomainObject.Predmet.OstaliListFormatedWithAdressOIB_1">
      <item>Dražena Krišto, OIB 35418026012, Svetojakobska 2, 10000 Zagreb punomoćnik sudionika u postupku BISTRO j.d.o.o. za usluge</item>
    </derivirana_varijabla>
  </DomainObject.Predmet.OstaliListFormatedWithAdressOIB>
  <DomainObject.Predmet.OstaliListNazivFormated>
    <izvorni_sadrzaj>
      <item>Dražena Krišto</item>
    </izvorni_sadrzaj>
    <derivirana_varijabla naziv="DomainObject.Predmet.OstaliListNazivFormated_1">
      <item>Dražena Krišto</item>
    </derivirana_varijabla>
  </DomainObject.Predmet.OstaliListNazivFormated>
  <DomainObject.Predmet.OstaliListNazivFormatedOIB>
    <izvorni_sadrzaj>
      <item>Dražena Krišto, OIB 35418026012</item>
    </izvorni_sadrzaj>
    <derivirana_varijabla naziv="DomainObject.Predmet.OstaliListNazivFormatedOIB_1">
      <item>Dražena Krišto, OIB 35418026012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BISTRO j.d.o.o. za usluge</izvorni_sadrzaj>
    <derivirana_varijabla naziv="DomainObject.Predmet.ProtustrankaIDrugi_1">BISTRO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BISTRO j.d.o.o. za usluge, OIB 61137575127, Samoborska cesta 354, 10000 Zagreb</izvorni_sadrzaj>
    <derivirana_varijabla naziv="DomainObject.Predmet.ProtustrankaIDrugiAdressOIB_1">BISTRO j.d.o.o. za usluge, OIB 61137575127, Samoborska cesta 354,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BISTRO j.d.o.o. za usluge</item>
      <item>Dražena Krišto</item>
    </izvorni_sadrzaj>
    <derivirana_varijabla naziv="DomainObject.Predmet.SudioniciListNaziv_1">
      <item>FINA Regionalni centar Zagreb</item>
      <item>BISTRO j.d.o.o. za usluge</item>
      <item>Dražena Krišto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BISTRO j.d.o.o. za usluge, OIB 61137575127, Samoborska cesta 354,10000 Zagreb</item>
      <item>Dražena Krišto, OIB 35418026012, Svetojakobska 2,10000 Zagreb</item>
    </izvorni_sadrzaj>
    <derivirana_varijabla naziv="DomainObject.Predmet.SudioniciListAdressOIB_1">
      <item>FINA Regionalni centar Zagreb, OIB 85821130368, Trg svibanjskih žrtava 1995. br. 1,10000 Zagreb</item>
      <item>BISTRO j.d.o.o. za usluge, OIB 61137575127, Samoborska cesta 354,10000 Zagreb</item>
      <item>Dražena Krišto, OIB 35418026012, Svetojakobska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61137575127</item>
      <item>, OIB 35418026012</item>
    </izvorni_sadrzaj>
    <derivirana_varijabla naziv="DomainObject.Predmet.SudioniciListNazivOIB_1">
      <item>, OIB 85821130368</item>
      <item>, OIB 61137575127</item>
      <item>, OIB 35418026012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ED16F3-3CAF-4432-B211-60BEB9AEA9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751</properties:Words>
  <properties:Characters>3985</properties:Characters>
  <properties:Lines>93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2017-04-05T10:04:00Z</dcterms:created>
  <dc:creator>x</dc:creator>
  <cp:lastModifiedBy>Žana Livaja</cp:lastModifiedBy>
  <cp:lastPrinted>2017-04-05T10:09:00Z</cp:lastPrinted>
  <dcterms:modified xmlns:xsi="http://www.w3.org/2001/XMLSchema-instance" xsi:type="dcterms:W3CDTF">2017-04-05T10:10:00Z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