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ebb4" w14:paraId="274ebb4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0275A0">
        <w:rPr>
          <w:szCs w:val="24"/>
        </w:rPr>
        <w:t>689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0275A0">
        <w:rPr>
          <w:szCs w:val="24"/>
        </w:rPr>
        <w:t>5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0275A0" w:rsidRPr="0032492A">
        <w:t>ITC d.o.o., Žarovnica, Žarovnica 7, MBS: 070089902, OIB: 02779314344</w:t>
      </w:r>
      <w:r w:rsidR="000571E3" w:rsidRPr="002F5D53">
        <w:t xml:space="preserve">, dana </w:t>
      </w:r>
      <w:r w:rsidR="00DA2405">
        <w:t>1</w:t>
      </w:r>
      <w:r w:rsidR="000275A0">
        <w:t>2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0275A0" w:rsidRPr="0032492A">
        <w:t>ITC d.o.o., Žarovnica, Žarovnica 7, MBS: 070089902, OIB: 02779314344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A2405">
        <w:rPr>
          <w:szCs w:val="24"/>
        </w:rPr>
        <w:t>1</w:t>
      </w:r>
      <w:r w:rsidR="000275A0">
        <w:rPr>
          <w:szCs w:val="24"/>
        </w:rPr>
        <w:t>2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0275A0" w:rsidRPr="0032492A">
        <w:t>ITC d.o.o., Žarovnica, Žarovnica 7, MBS: 070089902, OIB: 02779314344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0275A0" w:rsidRPr="000275A0">
        <w:t>Ivan Prpić, Zagreb, Hruševečka ulica 11, OIB: 16795120342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0275A0" w:rsidRPr="0032492A">
        <w:t>ITC d.o.o., Žarovnica, Žarovnica 7, MBS: 070089902, OIB: 02779314344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</w:t>
      </w:r>
      <w:r w:rsidR="00964C7D" w:rsidRPr="002F5D53">
        <w:rPr>
          <w:szCs w:val="24"/>
        </w:rPr>
        <w:t xml:space="preserve">. </w:t>
      </w:r>
      <w:r w:rsidR="000275A0">
        <w:rPr>
          <w:szCs w:val="24"/>
        </w:rPr>
        <w:t>studenog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DA2405">
        <w:rPr>
          <w:szCs w:val="24"/>
        </w:rPr>
        <w:t>1</w:t>
      </w:r>
      <w:r w:rsidR="000275A0">
        <w:rPr>
          <w:szCs w:val="24"/>
        </w:rPr>
        <w:t>2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0B2C84" w:rsidR="000B2C84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D3268E" w:rsidP="000B2C84" w:rsidR="00B7038C" w:rsidRPr="002F5D53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0275A0" w:rsidRPr="0032492A">
        <w:t>ITC d.o.o., Žarovnica, Žarovnica 7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0275A0" w:rsidRPr="0032492A">
        <w:t>Dominik Vresk, Žarovnica, Žarovnica 7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FA72D4" w:rsidRPr="002F5D53">
        <w:rPr>
          <w:szCs w:val="24"/>
        </w:rPr>
        <w:t>Varaždin</w:t>
      </w:r>
      <w:r w:rsidR="007E2DFC" w:rsidRPr="002F5D53">
        <w:rPr>
          <w:szCs w:val="24"/>
        </w:rPr>
        <w:t xml:space="preserve">, </w:t>
      </w:r>
      <w:r w:rsidR="00FA72D4" w:rsidRPr="002F5D53">
        <w:rPr>
          <w:szCs w:val="24"/>
        </w:rPr>
        <w:t>Graberje 1</w:t>
      </w:r>
    </w:p>
    <w:p w:rsidRDefault="00DF4B3F" w:rsidP="000275A0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0275A0" w:rsidRPr="000275A0">
        <w:t>Ivan Prpić, Zagreb, Hruše</w:t>
      </w:r>
      <w:r w:rsidR="000275A0">
        <w:t>večka ulica 11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2C84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0275A0">
      <w:t>689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0275A0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75A0"/>
    <w:rsid w:val="000520A3"/>
    <w:rsid w:val="000571E3"/>
    <w:rsid w:val="00061298"/>
    <w:rsid w:val="00064E14"/>
    <w:rsid w:val="00066F97"/>
    <w:rsid w:val="000A09E4"/>
    <w:rsid w:val="000B15A6"/>
    <w:rsid w:val="000B2C84"/>
    <w:rsid w:val="000E1119"/>
    <w:rsid w:val="001B52FA"/>
    <w:rsid w:val="001D2D22"/>
    <w:rsid w:val="001E2F99"/>
    <w:rsid w:val="00255595"/>
    <w:rsid w:val="002A2B19"/>
    <w:rsid w:val="002A6059"/>
    <w:rsid w:val="002D1F9A"/>
    <w:rsid w:val="002F5D53"/>
    <w:rsid w:val="00351AF0"/>
    <w:rsid w:val="003B5155"/>
    <w:rsid w:val="003E2AE0"/>
    <w:rsid w:val="004112C9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65DB1"/>
    <w:rsid w:val="0068190F"/>
    <w:rsid w:val="00693CD2"/>
    <w:rsid w:val="006C1AAA"/>
    <w:rsid w:val="006F0EF3"/>
    <w:rsid w:val="006F25A8"/>
    <w:rsid w:val="007211D9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3268E"/>
    <w:rsid w:val="00D34DAD"/>
    <w:rsid w:val="00D508D6"/>
    <w:rsid w:val="00D65D0F"/>
    <w:rsid w:val="00D7256A"/>
    <w:rsid w:val="00DA2405"/>
    <w:rsid w:val="00DB4EB7"/>
    <w:rsid w:val="00DF2415"/>
    <w:rsid w:val="00DF4B3F"/>
    <w:rsid w:val="00E41FC1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C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C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ITC društvo s ograničenom odgovornošću za informatičke usluge i trgovinu</izvorni_sadrzaj>
    <derivirana_varijabla naziv="DomainObject.Predmet.ProtustrankaFormated_1">  ITC društvo s ograničenom odgovornošću za informatičke usluge i trgovinu</derivirana_varijabla>
  </DomainObject.Predmet.ProtustrankaFormated>
  <DomainObject.Predmet.ProtustrankaFormatedOIB>
    <izvorni_sadrzaj>  ITC društvo s ograničenom odgovornošću za informatičke usluge i trgovinu, OIB 02779314344</izvorni_sadrzaj>
    <derivirana_varijabla naziv="DomainObject.Predmet.ProtustrankaFormatedOIB_1">  ITC društvo s ograničenom odgovornošću za informatičke usluge i trgovinu, OIB 02779314344</derivirana_varijabla>
  </DomainObject.Predmet.ProtustrankaFormatedOIB>
  <DomainObject.Predmet.ProtustrankaFormatedWithAdress>
    <izvorni_sadrzaj> ITC društvo s ograničenom odgovornošću za informatičke usluge i trgovinu, Žarovnica 7, 42250 Žarovnica</izvorni_sadrzaj>
    <derivirana_varijabla naziv="DomainObject.Predmet.ProtustrankaFormatedWithAdress_1"> ITC društvo s ograničenom odgovornošću za informatičke usluge i trgovinu, Žarovnica 7, 42250 Žarovnica</derivirana_varijabla>
  </DomainObject.Predmet.ProtustrankaFormatedWithAdress>
  <DomainObject.Predmet.ProtustrankaFormatedWithAdressOIB>
    <izvorni_sadrzaj> ITC društvo s ograničenom odgovornošću za informatičke usluge i trgovinu, OIB 02779314344, Žarovnica 7, 42250 Žarovnica</izvorni_sadrzaj>
    <derivirana_varijabla naziv="DomainObject.Predmet.ProtustrankaFormatedWithAdressOIB_1"> ITC društvo s ograničenom odgovornošću za informatičke usluge i trgovinu, OIB 02779314344, Žarovnica 7, 42250 Žarovnica</derivirana_varijabla>
  </DomainObject.Predmet.ProtustrankaFormatedWithAdressOIB>
  <DomainObject.Predmet.ProtustrankaWithAdress>
    <izvorni_sadrzaj>ITC društvo s ograničenom odgovornošću za informatičke usluge i trgovinu Žarovnica 7, 42250 Žarovnica</izvorni_sadrzaj>
    <derivirana_varijabla naziv="DomainObject.Predmet.ProtustrankaWithAdress_1">ITC društvo s ograničenom odgovornošću za informatičke usluge i trgovinu Žarovnica 7, 42250 Žarovnica</derivirana_varijabla>
  </DomainObject.Predmet.ProtustrankaWithAdress>
  <DomainObject.Predmet.ProtustrankaWithAdressOIB>
    <izvorni_sadrzaj>ITC društvo s ograničenom odgovornošću za informatičke usluge i trgovinu, OIB 02779314344, Žarovnica 7, 42250 Žarovnica</izvorni_sadrzaj>
    <derivirana_varijabla naziv="DomainObject.Predmet.ProtustrankaWithAdressOIB_1">ITC društvo s ograničenom odgovornošću za informatičke usluge i trgovinu, OIB 02779314344, Žarovnica 7, 42250 Žarovnica</derivirana_varijabla>
  </DomainObject.Predmet.ProtustrankaWithAdressOIB>
  <DomainObject.Predmet.ProtustrankaNazivFormated>
    <izvorni_sadrzaj>ITC društvo s ograničenom odgovornošću za informatičke usluge i trgovinu</izvorni_sadrzaj>
    <derivirana_varijabla naziv="DomainObject.Predmet.ProtustrankaNazivFormated_1">ITC društvo s ograničenom odgovornošću za informatičke usluge i trgovinu</derivirana_varijabla>
  </DomainObject.Predmet.ProtustrankaNazivFormated>
  <DomainObject.Predmet.ProtustrankaNazivFormatedOIB>
    <izvorni_sadrzaj>ITC društvo s ograničenom odgovornošću za informatičke usluge i trgovinu, OIB 02779314344</izvorni_sadrzaj>
    <derivirana_varijabla naziv="DomainObject.Predmet.ProtustrankaNazivFormatedOIB_1">ITC društvo s ograničenom odgovornošću za informatičke usluge i trgovinu, OIB 02779314344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1660.00</izvorni_sadrzaj>
    <derivirana_varijabla naziv="DomainObject.Predmet.TrenutnaVrijednost_1">1660.00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ITC društvo s ograničenom odgovornošću za informatičke usluge i trgovinu</item>
    </izvorni_sadrzaj>
    <derivirana_varijabla naziv="DomainObject.Predmet.ProtuStrankaListFormated_1">
      <item>ITC društvo s ograničenom odgovornošću za informatičke usluge i trgovinu</item>
    </derivirana_varijabla>
  </DomainObject.Predmet.ProtuStrankaListFormated>
  <DomainObject.Predmet.ProtuStrankaListFormatedOIB>
    <izvorni_sadrzaj>
      <item>ITC društvo s ograničenom odgovornošću za informatičke usluge i trgovinu, OIB 02779314344</item>
    </izvorni_sadrzaj>
    <derivirana_varijabla naziv="DomainObject.Predmet.ProtuStrankaListFormatedOIB_1">
      <item>ITC društvo s ograničenom odgovornošću za informatičke usluge i trgovinu, OIB 02779314344</item>
    </derivirana_varijabla>
  </DomainObject.Predmet.ProtuStrankaListFormatedOIB>
  <DomainObject.Predmet.ProtuStrankaListFormatedWithAdress>
    <izvorni_sadrzaj>
      <item>ITC društvo s ograničenom odgovornošću za informatičke usluge i trgovinu, Žarovnica 7, 42250 Žarovnica</item>
    </izvorni_sadrzaj>
    <derivirana_varijabla naziv="DomainObject.Predmet.ProtuStrankaListFormatedWithAdress_1">
      <item>ITC društvo s ograničenom odgovornošću za informatičke usluge i trgovinu, Žarovnica 7, 42250 Žarovnica</item>
    </derivirana_varijabla>
  </DomainObject.Predmet.ProtuStrankaListFormatedWithAdress>
  <DomainObject.Predmet.ProtuStrankaListFormatedWithAdressOIB>
    <izvorni_sadrzaj>
      <item>ITC društvo s ograničenom odgovornošću za informatičke usluge i trgovinu, OIB 02779314344, Žarovnica 7, 42250 Žarovnica</item>
    </izvorni_sadrzaj>
    <derivirana_varijabla naziv="DomainObject.Predmet.ProtuStrankaListFormatedWithAdressOIB_1">
      <item>ITC društvo s ograničenom odgovornošću za informatičke usluge i trgovinu, OIB 02779314344, Žarovnica 7, 42250 Žarovnica</item>
    </derivirana_varijabla>
  </DomainObject.Predmet.ProtuStrankaListFormatedWithAdressOIB>
  <DomainObject.Predmet.ProtuStrankaListNazivFormated>
    <izvorni_sadrzaj>
      <item>ITC društvo s ograničenom odgovornošću za informatičke usluge i trgovinu</item>
    </izvorni_sadrzaj>
    <derivirana_varijabla naziv="DomainObject.Predmet.ProtuStrankaListNazivFormated_1">
      <item>ITC društvo s ograničenom odgovornošću za informatičke usluge i trgovinu</item>
    </derivirana_varijabla>
  </DomainObject.Predmet.ProtuStrankaListNazivFormated>
  <DomainObject.Predmet.ProtuStrankaListNazivFormatedOIB>
    <izvorni_sadrzaj>
      <item>ITC društvo s ograničenom odgovornošću za informatičke usluge i trgovinu, OIB 02779314344</item>
    </izvorni_sadrzaj>
    <derivirana_varijabla naziv="DomainObject.Predmet.ProtuStrankaListNazivFormatedOIB_1">
      <item>ITC društvo s ograničenom odgovornošću za informatičke usluge i trgovinu, OIB 02779314344</item>
    </derivirana_varijabla>
  </DomainObject.Predmet.ProtuStrankaListNazivFormatedOIB>
  <DomainObject.Predmet.OstaliListFormated>
    <izvorni_sadrzaj>
      <item>e-Oglasna</item>
      <item>Sudski registar</item>
      <item>Županijsko državno odvjetništvo</item>
      <item>Dominik Vresk</item>
      <item>Ivo Vrban</item>
      <item>Robert Kudelić</item>
      <item>Porezna uprava Varaždin</item>
    </izvorni_sadrzaj>
    <derivirana_varijabla naziv="DomainObject.Predmet.OstaliListFormated_1">
      <item>e-Oglasna</item>
      <item>Sudski registar</item>
      <item>Županijsko državno odvjetništvo</item>
      <item>Dominik Vresk</item>
      <item>Ivo Vrban</item>
      <item>Robert Kudelić</item>
      <item>Porezna uprava Varaždin</item>
    </derivirana_varijabla>
  </DomainObject.Predmet.OstaliListFormated>
  <DomainObject.Predmet.OstaliListFormatedOIB>
    <izvorni_sadrzaj>
      <item>e-Oglasna</item>
      <item>Sudski registar</item>
      <item>Županijsko državno odvjetništvo</item>
      <item>Dominik Vresk, OIB 56051634988</item>
      <item>Ivo Vrban, OIB 86883976333</item>
      <item>Robert Kudelić, OIB 45953176295</item>
      <item>Porezna uprava Varaždin</item>
    </izvorni_sadrzaj>
    <derivirana_varijabla naziv="DomainObject.Predmet.OstaliListFormatedOIB_1">
      <item>e-Oglasna</item>
      <item>Sudski registar</item>
      <item>Županijsko državno odvjetništvo</item>
      <item>Dominik Vresk, OIB 56051634988</item>
      <item>Ivo Vrban, OIB 86883976333</item>
      <item>Robert Kudelić, OIB 45953176295</item>
      <item>Porezna uprava Varaždin</item>
    </derivirana_varijabla>
  </DomainObject.Predmet.OstaliListFormatedOIB>
  <DomainObject.Predmet.OstaliListFormatedWithAdress>
    <izvorni_sadrzaj>
      <item>e-Oglasna</item>
      <item>Sudski registar</item>
      <item>Županijsko državno odvjetništvo</item>
      <item>Dominik Vresk, Žarovnica 7, 42250 Žarovnica</item>
      <item>Ivo Vrban, Kraljevec Šemnički 12, 49232 Kraljevec Šemnički</item>
      <item>Robert Kudelić, Frana Galovića 2f, 48000 Reka</item>
      <item>Porezna uprava Varaždin</item>
    </izvorni_sadrzaj>
    <derivirana_varijabla naziv="DomainObject.Predmet.OstaliListFormatedWithAdress_1">
      <item>e-Oglasna</item>
      <item>Sudski registar</item>
      <item>Županijsko državno odvjetništvo</item>
      <item>Dominik Vresk, Žarovnica 7, 42250 Žarovnica</item>
      <item>Ivo Vrban, Kraljevec Šemnički 12, 49232 Kraljevec Šemnički</item>
      <item>Robert Kudelić, Frana Galovića 2f, 48000 Reka</item>
      <item>Porezna uprava Varaždin</item>
    </derivirana_varijabla>
  </DomainObject.Predmet.OstaliListFormatedWithAdress>
  <DomainObject.Predmet.OstaliListFormatedWithAdressOIB>
    <izvorni_sadrzaj>
      <item>e-Oglasna</item>
      <item>Sudski registar</item>
      <item>Županijsko državno odvjetništvo</item>
      <item>Dominik Vresk, OIB 56051634988, Žarovnica 7, 42250 Žarovnica</item>
      <item>Ivo Vrban, OIB 86883976333, Kraljevec Šemnički 12, 49232 Kraljevec Šemnički</item>
      <item>Robert Kudelić, OIB 45953176295, Frana Galovića 2f, 48000 Reka</item>
      <item>Porezna uprava Varaždin</item>
    </izvorni_sadrzaj>
    <derivirana_varijabla naziv="DomainObject.Predmet.OstaliListFormatedWithAdressOIB_1">
      <item>e-Oglasna</item>
      <item>Sudski registar</item>
      <item>Županijsko državno odvjetništvo</item>
      <item>Dominik Vresk, OIB 56051634988, Žarovnica 7, 42250 Žarovnica</item>
      <item>Ivo Vrban, OIB 86883976333, Kraljevec Šemnički 12, 49232 Kraljevec Šemnički</item>
      <item>Robert Kudelić, OIB 45953176295, Frana Galovića 2f, 48000 Reka</item>
      <item>Porezna uprava Varaždin</item>
    </derivirana_varijabla>
  </DomainObject.Predmet.OstaliListFormatedWithAdressOIB>
  <DomainObject.Predmet.OstaliListNazivFormated>
    <izvorni_sadrzaj>
      <item>e-Oglasna</item>
      <item>Sudski registar</item>
      <item>Županijsko državno odvjetništvo</item>
      <item>Dominik Vresk</item>
      <item>Ivo Vrban</item>
      <item>Robert Kudelić</item>
      <item>Porezna uprava Varaždin</item>
    </izvorni_sadrzaj>
    <derivirana_varijabla naziv="DomainObject.Predmet.OstaliListNazivFormated_1">
      <item>e-Oglasna</item>
      <item>Sudski registar</item>
      <item>Županijsko državno odvjetništvo</item>
      <item>Dominik Vresk</item>
      <item>Ivo Vrban</item>
      <item>Robert Kudelić</item>
      <item>Porezna uprava Varaždin</item>
    </derivirana_varijabla>
  </DomainObject.Predmet.OstaliListNazivFormated>
  <DomainObject.Predmet.OstaliListNazivFormatedOIB>
    <izvorni_sadrzaj>
      <item>e-Oglasna</item>
      <item>Sudski registar</item>
      <item>Županijsko državno odvjetništvo</item>
      <item>Dominik Vresk, OIB 56051634988</item>
      <item>Ivo Vrban, OIB 86883976333</item>
      <item>Robert Kudelić, OIB 45953176295</item>
      <item>Porezna uprava Varaždin</item>
    </izvorni_sadrzaj>
    <derivirana_varijabla naziv="DomainObject.Predmet.OstaliListNazivFormatedOIB_1">
      <item>e-Oglasna</item>
      <item>Sudski registar</item>
      <item>Županijsko državno odvjetništvo</item>
      <item>Dominik Vresk, OIB 56051634988</item>
      <item>Ivo Vrban, OIB 86883976333</item>
      <item>Robert Kudelić, OIB 45953176295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ITC društvo s ograničenom odgovornošću za informatičke usluge i trgovinu</izvorni_sadrzaj>
    <derivirana_varijabla naziv="DomainObject.Predmet.ProtustrankaIDrugi_1">ITC društvo s ograničenom odgovornošću za informatičke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ITC društvo s ograničenom odgovornošću za informatičke usluge i trgovinu, OIB 02779314344, Žarovnica 7, 42250 Žarovnica</izvorni_sadrzaj>
    <derivirana_varijabla naziv="DomainObject.Predmet.ProtustrankaIDrugiAdressOIB_1">ITC društvo s ograničenom odgovornošću za informatičke usluge i trgovinu, OIB 02779314344, Žarovnica 7,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ITC društvo s ograničenom odgovornošću za informatičke usluge i trgovinu</item>
      <item>e-Oglasna</item>
      <item>Sudski registar</item>
      <item>Županijsko državno odvjetništvo</item>
      <item>Dominik Vresk</item>
      <item>Ivo Vrban</item>
      <item>Robert Kudelić</item>
      <item>Porezna uprava Varaždin</item>
    </izvorni_sadrzaj>
    <derivirana_varijabla naziv="DomainObject.Predmet.SudioniciListNaziv_1">
      <item>Financijska agencija</item>
      <item>ITC društvo s ograničenom odgovornošću za informatičke usluge i trgovinu</item>
      <item>e-Oglasna</item>
      <item>Sudski registar</item>
      <item>Županijsko državno odvjetništvo</item>
      <item>Dominik Vresk</item>
      <item>Ivo Vrban</item>
      <item>Robert Kudelić</item>
      <item>Porezna uprava Varaždin</item>
    </derivirana_varijabla>
  </DomainObject.Predmet.SudioniciListNaziv>
  <DomainObject.Predmet.SudioniciListAdressOIB>
    <izvorni_sadrzaj>
      <item>Financijska agencija, OIB 85821130368, A.Cesarca 2,42000 Varaždin</item>
      <item>ITC društvo s ograničenom odgovornošću za informatičke usluge i trgovinu, OIB 02779314344, Žarovnica 7,42250 Žarovnica</item>
      <item>e-Oglasna</item>
      <item>Sudski registar</item>
      <item>Županijsko državno odvjetništvo</item>
      <item>Dominik Vresk, OIB 56051634988, Žarovnica 7,42250 Žarovnica</item>
      <item>Ivo Vrban, OIB 86883976333, Kraljevec Šemnički 12,49232 Kraljevec Šemnički</item>
      <item>Robert Kudelić, OIB 45953176295, Frana Galovića 2f,48000 Reka</item>
      <item>Porezna uprava Varaždin</item>
    </izvorni_sadrzaj>
    <derivirana_varijabla naziv="DomainObject.Predmet.SudioniciListAdressOIB_1">
      <item>Financijska agencija, OIB 85821130368, A.Cesarca 2,42000 Varaždin</item>
      <item>ITC društvo s ograničenom odgovornošću za informatičke usluge i trgovinu, OIB 02779314344, Žarovnica 7,42250 Žarovnica</item>
      <item>e-Oglasna</item>
      <item>Sudski registar</item>
      <item>Županijsko državno odvjetništvo</item>
      <item>Dominik Vresk, OIB 56051634988, Žarovnica 7,42250 Žarovnica</item>
      <item>Ivo Vrban, OIB 86883976333, Kraljevec Šemnički 12,49232 Kraljevec Šemnički</item>
      <item>Robert Kudelić, OIB 45953176295, Frana Galovića 2f,48000 Reka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02779314344</item>
      <item>, OIB null</item>
      <item>, OIB null</item>
      <item>, OIB null</item>
      <item>, OIB 56051634988</item>
      <item>, OIB 86883976333</item>
      <item>, OIB 45953176295</item>
      <item>, OIB null</item>
    </izvorni_sadrzaj>
    <derivirana_varijabla naziv="DomainObject.Predmet.SudioniciListNazivOIB_1">
      <item>, OIB 85821130368</item>
      <item>, OIB 02779314344</item>
      <item>, OIB null</item>
      <item>, OIB null</item>
      <item>, OIB null</item>
      <item>, OIB 56051634988</item>
      <item>, OIB 86883976333</item>
      <item>, OIB 45953176295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2706</properties:Characters>
  <properties:Lines>86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2016-01-12T07:21:00Z</dcterms:created>
  <dc:creator>Ljubica Makovec</dc:creator>
  <cp:lastModifiedBy>Nevenka Vuković</cp:lastModifiedBy>
  <cp:lastPrinted>2016-01-12T07:33:00Z</cp:lastPrinted>
  <dcterms:modified xmlns:xsi="http://www.w3.org/2001/XMLSchema-instance" xsi:type="dcterms:W3CDTF">2016-01-12T07:34:00Z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