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eb9e" w14:paraId="04aeb9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95497C">
        <w:t xml:space="preserve"> St-7861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34D5">
        <w:t>2</w:t>
      </w:r>
      <w:r w:rsidR="000079BF">
        <w:t>8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95497C" w:rsidRPr="00690BE9">
        <w:t>KLUKAS Braniteljska zadruga za informatiku, Zagreb, Četvrte Poljanice 8, OIB: 60963485203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95497C">
        <w:t>6.960,31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2</w:t>
      </w:r>
      <w:r w:rsidR="000079BF">
        <w:t>8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351BD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7861</izvorni_sadrzaj>
    <derivirana_varijabla naziv="DomainObject.Predmet.Broj_1">7861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St-7861/2015</izvorni_sadrzaj>
    <derivirana_varijabla naziv="DomainObject.Predmet.OznakaBroj_1">St-7861/2015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KLUKAS Braniteljska zadruga za informatiku zastupanog po punomoćniku HRVOJE MIRKOVIĆ</izvorni_sadrzaj>
    <derivirana_varijabla naziv="DomainObject.Predmet.ProtustrankaFormated_1">  KLUKAS Braniteljska zadruga za informatiku zastupanog po punomoćniku HRVOJE MIRKOVIĆ</derivirana_varijabla>
  </DomainObject.Predmet.ProtustrankaFormated>
  <DomainObject.Predmet.ProtustrankaFormatedOIB>
    <izvorni_sadrzaj>  KLUKAS Braniteljska zadruga za informatiku, OIB 60963485203 zastupanog po punomoćniku HRVOJE MIRKOVIĆ</izvorni_sadrzaj>
    <derivirana_varijabla naziv="DomainObject.Predmet.ProtustrankaFormatedOIB_1">  KLUKAS Braniteljska zadruga za informatiku, OIB 60963485203 zastupanog po punomoćniku HRVOJE MIRKOVIĆ</derivirana_varijabla>
  </DomainObject.Predmet.ProtustrankaFormatedOIB>
  <DomainObject.Predmet.ProtustrankaFormatedWithAdress>
    <izvorni_sadrzaj> KLUKAS Braniteljska zadruga za informatiku, Četvrte Poljanice 8, 10000 Zagreb zastupanog po punomoćniku HRVOJE MIRKOVIĆ</izvorni_sadrzaj>
    <derivirana_varijabla naziv="DomainObject.Predmet.ProtustrankaFormatedWithAdress_1"> KLUKAS Braniteljska zadruga za informatiku, Četvrte Poljanice 8, 10000 Zagreb zastupanog po punomoćniku HRVOJE MIRKOVIĆ</derivirana_varijabla>
  </DomainObject.Predmet.ProtustrankaFormatedWithAdress>
  <DomainObject.Predmet.ProtustrankaFormatedWithAdressOIB>
    <izvorni_sadrzaj> KLUKAS Braniteljska zadruga za informatiku, OIB 60963485203, Četvrte Poljanice 8, 10000 Zagreb zastupanog po punomoćniku HRVOJE MIRKOVIĆ</izvorni_sadrzaj>
    <derivirana_varijabla naziv="DomainObject.Predmet.ProtustrankaFormatedWithAdressOIB_1"> KLUKAS Braniteljska zadruga za informatiku, OIB 60963485203, Četvrte Poljanice 8, 10000 Zagreb zastupanog po punomoćniku HRVOJE MIRKOVIĆ</derivirana_varijabla>
  </DomainObject.Predmet.ProtustrankaFormatedWithAdressOIB>
  <DomainObject.Predmet.ProtustrankaWithAdress>
    <izvorni_sadrzaj>KLUKAS Braniteljska zadruga za informatiku Četvrte Poljanice 8, 10000 Zagreb</izvorni_sadrzaj>
    <derivirana_varijabla naziv="DomainObject.Predmet.ProtustrankaWithAdress_1">KLUKAS Braniteljska zadruga za informatiku Četvrte Poljanice 8, 10000 Zagreb</derivirana_varijabla>
  </DomainObject.Predmet.ProtustrankaWithAdress>
  <DomainObject.Predmet.ProtustrankaWithAdressOIB>
    <izvorni_sadrzaj>KLUKAS Braniteljska zadruga za informatiku, OIB 60963485203, Četvrte Poljanice 8, 10000 Zagreb</izvorni_sadrzaj>
    <derivirana_varijabla naziv="DomainObject.Predmet.ProtustrankaWithAdressOIB_1">KLUKAS Braniteljska zadruga za informatiku, OIB 60963485203, Četvrte Poljanice 8, 10000 Zagreb</derivirana_varijabla>
  </DomainObject.Predmet.ProtustrankaWithAdressOIB>
  <DomainObject.Predmet.ProtustrankaNazivFormated>
    <izvorni_sadrzaj>KLUKAS Braniteljska zadruga za informatiku</izvorni_sadrzaj>
    <derivirana_varijabla naziv="DomainObject.Predmet.ProtustrankaNazivFormated_1">KLUKAS Braniteljska zadruga za informatiku</derivirana_varijabla>
  </DomainObject.Predmet.ProtustrankaNazivFormated>
  <DomainObject.Predmet.ProtustrankaNazivFormatedOIB>
    <izvorni_sadrzaj>KLUKAS Braniteljska zadruga za informatiku, OIB 60963485203</izvorni_sadrzaj>
    <derivirana_varijabla naziv="DomainObject.Predmet.ProtustrankaNazivFormatedOIB_1">KLUKAS Braniteljska zadruga za informatiku, OIB 60963485203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KLUKAS Braniteljska zadruga za informatiku zastupanog po punomoćniku HRVOJE MIRKOVIĆ</item>
    </izvorni_sadrzaj>
    <derivirana_varijabla naziv="DomainObject.Predmet.ProtuStrankaListFormated_1">
      <item>KLUKAS Braniteljska zadruga za informatiku zastupanog po punomoćniku HRVOJE MIRKOVIĆ</item>
    </derivirana_varijabla>
  </DomainObject.Predmet.ProtuStrankaListFormated>
  <DomainObject.Predmet.ProtuStrankaListFormatedOIB>
    <izvorni_sadrzaj>
      <item>KLUKAS Braniteljska zadruga za informatiku, OIB 60963485203 zastupanog po punomoćniku HRVOJE MIRKOVIĆ</item>
    </izvorni_sadrzaj>
    <derivirana_varijabla naziv="DomainObject.Predmet.ProtuStrankaListFormatedOIB_1">
      <item>KLUKAS Braniteljska zadruga za informatiku, OIB 60963485203 zastupanog po punomoćniku HRVOJE MIRKOVIĆ</item>
    </derivirana_varijabla>
  </DomainObject.Predmet.ProtuStrankaListFormatedOIB>
  <DomainObject.Predmet.ProtuStrankaListFormatedWithAdress>
    <izvorni_sadrzaj>
      <item>KLUKAS Braniteljska zadruga za informatiku, Četvrte Poljanice 8, 10000 Zagreb zastupanog po punomoćniku HRVOJE MIRKOVIĆ</item>
    </izvorni_sadrzaj>
    <derivirana_varijabla naziv="DomainObject.Predmet.ProtuStrankaListFormatedWithAdress_1">
      <item>KLUKAS Braniteljska zadruga za informatiku, Četvrte Poljanice 8, 10000 Zagreb zastupanog po punomoćniku HRVOJE MIRKOVIĆ</item>
    </derivirana_varijabla>
  </DomainObject.Predmet.ProtuStrankaListFormatedWithAdress>
  <DomainObject.Predmet.ProtuStrankaListFormatedWithAdressOIB>
    <izvorni_sadrzaj>
      <item>KLUKAS Braniteljska zadruga za informatiku, OIB 60963485203, Četvrte Poljanice 8, 10000 Zagreb zastupanog po punomoćniku HRVOJE MIRKOVIĆ</item>
    </izvorni_sadrzaj>
    <derivirana_varijabla naziv="DomainObject.Predmet.ProtuStrankaListFormatedWithAdressOIB_1">
      <item>KLUKAS Braniteljska zadruga za informatiku, OIB 60963485203, Četvrte Poljanice 8, 10000 Zagreb zastupanog po punomoćniku HRVOJE MIRKOVIĆ</item>
    </derivirana_varijabla>
  </DomainObject.Predmet.ProtuStrankaListFormatedWithAdressOIB>
  <DomainObject.Predmet.ProtuStrankaListNazivFormated>
    <izvorni_sadrzaj>
      <item>KLUKAS Braniteljska zadruga za informatiku</item>
    </izvorni_sadrzaj>
    <derivirana_varijabla naziv="DomainObject.Predmet.ProtuStrankaListNazivFormated_1">
      <item>KLUKAS Braniteljska zadruga za informatiku</item>
    </derivirana_varijabla>
  </DomainObject.Predmet.ProtuStrankaListNazivFormated>
  <DomainObject.Predmet.ProtuStrankaListNazivFormatedOIB>
    <izvorni_sadrzaj>
      <item>KLUKAS Braniteljska zadruga za informatiku, OIB 60963485203</item>
    </izvorni_sadrzaj>
    <derivirana_varijabla naziv="DomainObject.Predmet.ProtuStrankaListNazivFormatedOIB_1">
      <item>KLUKAS Braniteljska zadruga za informatiku, OIB 60963485203</item>
    </derivirana_varijabla>
  </DomainObject.Predmet.ProtuStrankaListNazivFormatedOIB>
  <DomainObject.Predmet.OstaliListFormated>
    <izvorni_sadrzaj>
      <item>HRVOJE MIRKOVIĆ punomoćnik sudionika u postupku KLUKAS Braniteljska zadruga za informatiku</item>
    </izvorni_sadrzaj>
    <derivirana_varijabla naziv="DomainObject.Predmet.OstaliListFormated_1">
      <item>HRVOJE MIRKOVIĆ punomoćnik sudionika u postupku KLUKAS Braniteljska zadruga za informatiku</item>
    </derivirana_varijabla>
  </DomainObject.Predmet.OstaliListFormated>
  <DomainObject.Predmet.OstaliListFormatedOIB>
    <izvorni_sadrzaj>
      <item>HRVOJE MIRKOVIĆ punomoćnik sudionika u postupku KLUKAS Braniteljska zadruga za informatiku</item>
    </izvorni_sadrzaj>
    <derivirana_varijabla naziv="DomainObject.Predmet.OstaliListFormatedOIB_1">
      <item>HRVOJE MIRKOVIĆ punomoćnik sudionika u postupku KLUKAS Braniteljska zadruga za informatiku</item>
    </derivirana_varijabla>
  </DomainObject.Predmet.OstaliListFormatedOIB>
  <DomainObject.Predmet.OstaliListFormatedWithAdress>
    <izvorni_sadrzaj>
      <item>HRVOJE MIRKOVIĆ, Pete poljanice 15, 10000 Zagreb punomoćnik sudionika u postupku KLUKAS Braniteljska zadruga za informatiku</item>
    </izvorni_sadrzaj>
    <derivirana_varijabla naziv="DomainObject.Predmet.OstaliListFormatedWithAdress_1">
      <item>HRVOJE MIRKOVIĆ, Pete poljanice 15, 10000 Zagreb punomoćnik sudionika u postupku KLUKAS Braniteljska zadruga za informatiku</item>
    </derivirana_varijabla>
  </DomainObject.Predmet.OstaliListFormatedWithAdress>
  <DomainObject.Predmet.OstaliListFormatedWithAdressOIB>
    <izvorni_sadrzaj>
      <item>HRVOJE MIRKOVIĆ, Pete poljanice 15, 10000 Zagreb punomoćnik sudionika u postupku KLUKAS Braniteljska zadruga za informatiku</item>
    </izvorni_sadrzaj>
    <derivirana_varijabla naziv="DomainObject.Predmet.OstaliListFormatedWithAdressOIB_1">
      <item>HRVOJE MIRKOVIĆ, Pete poljanice 15, 10000 Zagreb punomoćnik sudionika u postupku KLUKAS Braniteljska zadruga za informatiku</item>
    </derivirana_varijabla>
  </DomainObject.Predmet.OstaliListFormatedWithAdressOIB>
  <DomainObject.Predmet.OstaliListNazivFormated>
    <izvorni_sadrzaj>
      <item>HRVOJE MIRKOVIĆ</item>
    </izvorni_sadrzaj>
    <derivirana_varijabla naziv="DomainObject.Predmet.OstaliListNazivFormated_1">
      <item>HRVOJE MIRKOVIĆ</item>
    </derivirana_varijabla>
  </DomainObject.Predmet.OstaliListNazivFormated>
  <DomainObject.Predmet.OstaliListNazivFormatedOIB>
    <izvorni_sadrzaj>
      <item>HRVOJE MIRKOVIĆ</item>
    </izvorni_sadrzaj>
    <derivirana_varijabla naziv="DomainObject.Predmet.OstaliListNazivFormatedOIB_1">
      <item>HRVOJE MIRKOVIĆ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KLUKAS Braniteljska zadruga za informatiku</izvorni_sadrzaj>
    <derivirana_varijabla naziv="DomainObject.Predmet.ProtustrankaIDrugi_1">KLUKAS Braniteljska zadruga za informatiku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KLUKAS Braniteljska zadruga za informatiku, OIB 60963485203, Četvrte Poljanice 8, 10000 Zagreb</izvorni_sadrzaj>
    <derivirana_varijabla naziv="DomainObject.Predmet.ProtustrankaIDrugiAdressOIB_1">KLUKAS Braniteljska zadruga za informatiku, OIB 60963485203, Četvrte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KLUKAS Braniteljska zadruga za informatiku</item>
      <item>HRVOJE MIRKOVIĆ</item>
    </izvorni_sadrzaj>
    <derivirana_varijabla naziv="DomainObject.Predmet.SudioniciListNaziv_1">
      <item>FINA Regionalni centar Zagreb</item>
      <item>KLUKAS Braniteljska zadruga za informatiku</item>
      <item>HRVOJE MIRKOVIĆ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KLUKAS Braniteljska zadruga za informatiku, OIB 60963485203, Četvrte Poljanice 8,10000 Zagreb</item>
      <item>HRVOJE MIRKOVIĆ, Pete poljanice 15,10000 Zagreb</item>
    </izvorni_sadrzaj>
    <derivirana_varijabla naziv="DomainObject.Predmet.SudioniciListAdressOIB_1">
      <item>FINA Regionalni centar Zagreb, OIB 85821130368, Trg svibanjskih žrtava 1995. 1,10000 Zagreb</item>
      <item>KLUKAS Braniteljska zadruga za informatiku, OIB 60963485203, Četvrte Poljanice 8,10000 Zagreb</item>
      <item>HRVOJE MIRKOVIĆ, Pete poljanice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60963485203</item>
      <item>, OIB null</item>
    </izvorni_sadrzaj>
    <derivirana_varijabla naziv="DomainObject.Predmet.SudioniciListNazivOIB_1">
      <item>, OIB 85821130368</item>
      <item>, OIB 60963485203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1386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2016-01-28T12:18:00Z</dcterms:created>
  <dc:creator>ilukac</dc:creator>
  <cp:lastModifiedBy>Nevenka Furić</cp:lastModifiedBy>
  <cp:lastPrinted>2016-01-28T12:24:00Z</cp:lastPrinted>
  <dcterms:modified xmlns:xsi="http://www.w3.org/2001/XMLSchema-instance" xsi:type="dcterms:W3CDTF">2016-01-28T12:30:00Z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