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52d6" w14:paraId="1be52d6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7093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67222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672228" w:rsidRPr="00672228">
        <w:t xml:space="preserve">URSUS MEDIA j.d.o.o. za usluge, </w:t>
      </w:r>
      <w:r w:rsidR="00672228">
        <w:t>MBS:</w:t>
      </w:r>
      <w:r w:rsidR="00672228" w:rsidRPr="00672228">
        <w:t>080866575</w:t>
      </w:r>
      <w:r w:rsidR="00672228">
        <w:t xml:space="preserve">,  </w:t>
      </w:r>
      <w:r w:rsidR="00672228" w:rsidRPr="00672228">
        <w:t>OIB:</w:t>
      </w:r>
      <w:r w:rsidR="00672228">
        <w:t xml:space="preserve"> </w:t>
      </w:r>
      <w:r w:rsidR="00672228" w:rsidRPr="00672228">
        <w:t xml:space="preserve">97839909286, Zagreb, </w:t>
      </w:r>
      <w:proofErr w:type="spellStart"/>
      <w:r w:rsidR="00672228" w:rsidRPr="00672228">
        <w:t>Bosutska</w:t>
      </w:r>
      <w:proofErr w:type="spellEnd"/>
      <w:r w:rsidR="00672228" w:rsidRPr="00672228">
        <w:t xml:space="preserve"> 19 B 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672228">
        <w:t>22.794,65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3784A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E12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8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84A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84A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84A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8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84A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84A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84A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7093</izvorni_sadrzaj>
    <derivirana_varijabla naziv="DomainObject.Predmet.Broj_1">7093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St-7093/2016</izvorni_sadrzaj>
    <derivirana_varijabla naziv="DomainObject.Predmet.OznakaBroj_1">St-7093/2016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URSUS MEDIA j.d.o.o. za usluge</izvorni_sadrzaj>
    <derivirana_varijabla naziv="DomainObject.Predmet.ProtustrankaFormated_1">  URSUS MEDIA j.d.o.o. za usluge</derivirana_varijabla>
  </DomainObject.Predmet.ProtustrankaFormated>
  <DomainObject.Predmet.ProtustrankaFormatedOIB>
    <izvorni_sadrzaj>  URSUS MEDIA j.d.o.o. za usluge, OIB 97839909286</izvorni_sadrzaj>
    <derivirana_varijabla naziv="DomainObject.Predmet.ProtustrankaFormatedOIB_1">  URSUS MEDIA j.d.o.o. za usluge, OIB 97839909286</derivirana_varijabla>
  </DomainObject.Predmet.ProtustrankaFormatedOIB>
  <DomainObject.Predmet.ProtustrankaFormatedWithAdress>
    <izvorni_sadrzaj> URSUS MEDIA j.d.o.o. za usluge, Bosutska 19 B, 10000 Zagreb</izvorni_sadrzaj>
    <derivirana_varijabla naziv="DomainObject.Predmet.ProtustrankaFormatedWithAdress_1"> URSUS MEDIA j.d.o.o. za usluge, Bosutska 19 B, 10000 Zagreb</derivirana_varijabla>
  </DomainObject.Predmet.ProtustrankaFormatedWithAdress>
  <DomainObject.Predmet.ProtustrankaFormatedWithAdressOIB>
    <izvorni_sadrzaj> URSUS MEDIA j.d.o.o. za usluge, OIB 97839909286, Bosutska 19 B, 10000 Zagreb</izvorni_sadrzaj>
    <derivirana_varijabla naziv="DomainObject.Predmet.ProtustrankaFormatedWithAdressOIB_1"> URSUS MEDIA j.d.o.o. za usluge, OIB 97839909286, Bosutska 19 B, 10000 Zagreb</derivirana_varijabla>
  </DomainObject.Predmet.ProtustrankaFormatedWithAdressOIB>
  <DomainObject.Predmet.ProtustrankaWithAdress>
    <izvorni_sadrzaj>URSUS MEDIA j.d.o.o. za usluge Bosutska 19 B, 10000 Zagreb</izvorni_sadrzaj>
    <derivirana_varijabla naziv="DomainObject.Predmet.ProtustrankaWithAdress_1">URSUS MEDIA j.d.o.o. za usluge Bosutska 19 B, 10000 Zagreb</derivirana_varijabla>
  </DomainObject.Predmet.ProtustrankaWithAdress>
  <DomainObject.Predmet.ProtustrankaWithAdressOIB>
    <izvorni_sadrzaj>URSUS MEDIA j.d.o.o. za usluge, OIB 97839909286, Bosutska 19 B, 10000 Zagreb</izvorni_sadrzaj>
    <derivirana_varijabla naziv="DomainObject.Predmet.ProtustrankaWithAdressOIB_1">URSUS MEDIA j.d.o.o. za usluge, OIB 97839909286, Bosutska 19 B, 10000 Zagreb</derivirana_varijabla>
  </DomainObject.Predmet.ProtustrankaWithAdressOIB>
  <DomainObject.Predmet.ProtustrankaNazivFormated>
    <izvorni_sadrzaj>URSUS MEDIA j.d.o.o. za usluge</izvorni_sadrzaj>
    <derivirana_varijabla naziv="DomainObject.Predmet.ProtustrankaNazivFormated_1">URSUS MEDIA j.d.o.o. za usluge</derivirana_varijabla>
  </DomainObject.Predmet.ProtustrankaNazivFormated>
  <DomainObject.Predmet.ProtustrankaNazivFormatedOIB>
    <izvorni_sadrzaj>URSUS MEDIA j.d.o.o. za usluge, OIB 97839909286</izvorni_sadrzaj>
    <derivirana_varijabla naziv="DomainObject.Predmet.ProtustrankaNazivFormatedOIB_1">URSUS MEDIA j.d.o.o. za usluge, OIB 97839909286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URSUS MEDIA j.d.o.o. za usluge</item>
    </izvorni_sadrzaj>
    <derivirana_varijabla naziv="DomainObject.Predmet.ProtuStrankaListFormated_1">
      <item>URSUS MEDIA j.d.o.o. za usluge</item>
    </derivirana_varijabla>
  </DomainObject.Predmet.ProtuStrankaListFormated>
  <DomainObject.Predmet.ProtuStrankaListFormatedOIB>
    <izvorni_sadrzaj>
      <item>URSUS MEDIA j.d.o.o. za usluge, OIB 97839909286</item>
    </izvorni_sadrzaj>
    <derivirana_varijabla naziv="DomainObject.Predmet.ProtuStrankaListFormatedOIB_1">
      <item>URSUS MEDIA j.d.o.o. za usluge, OIB 97839909286</item>
    </derivirana_varijabla>
  </DomainObject.Predmet.ProtuStrankaListFormatedOIB>
  <DomainObject.Predmet.ProtuStrankaListFormatedWithAdress>
    <izvorni_sadrzaj>
      <item>URSUS MEDIA j.d.o.o. za usluge, Bosutska 19 B, 10000 Zagreb</item>
    </izvorni_sadrzaj>
    <derivirana_varijabla naziv="DomainObject.Predmet.ProtuStrankaListFormatedWithAdress_1">
      <item>URSUS MEDIA j.d.o.o. za usluge, Bosutska 19 B, 10000 Zagreb</item>
    </derivirana_varijabla>
  </DomainObject.Predmet.ProtuStrankaListFormatedWithAdress>
  <DomainObject.Predmet.ProtuStrankaListFormatedWithAdressOIB>
    <izvorni_sadrzaj>
      <item>URSUS MEDIA j.d.o.o. za usluge, OIB 97839909286, Bosutska 19 B, 10000 Zagreb</item>
    </izvorni_sadrzaj>
    <derivirana_varijabla naziv="DomainObject.Predmet.ProtuStrankaListFormatedWithAdressOIB_1">
      <item>URSUS MEDIA j.d.o.o. za usluge, OIB 97839909286, Bosutska 19 B, 10000 Zagreb</item>
    </derivirana_varijabla>
  </DomainObject.Predmet.ProtuStrankaListFormatedWithAdressOIB>
  <DomainObject.Predmet.ProtuStrankaListNazivFormated>
    <izvorni_sadrzaj>
      <item>URSUS MEDIA j.d.o.o. za usluge</item>
    </izvorni_sadrzaj>
    <derivirana_varijabla naziv="DomainObject.Predmet.ProtuStrankaListNazivFormated_1">
      <item>URSUS MEDIA j.d.o.o. za usluge</item>
    </derivirana_varijabla>
  </DomainObject.Predmet.ProtuStrankaListNazivFormated>
  <DomainObject.Predmet.ProtuStrankaListNazivFormatedOIB>
    <izvorni_sadrzaj>
      <item>URSUS MEDIA j.d.o.o. za usluge, OIB 97839909286</item>
    </izvorni_sadrzaj>
    <derivirana_varijabla naziv="DomainObject.Predmet.ProtuStrankaListNazivFormatedOIB_1">
      <item>URSUS MEDIA j.d.o.o. za usluge, OIB 97839909286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URSUS MEDIA j.d.o.o. za usluge</izvorni_sadrzaj>
    <derivirana_varijabla naziv="DomainObject.Predmet.ProtustrankaIDrugi_1">URSUS MEDIA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URSUS MEDIA j.d.o.o. za usluge, OIB 97839909286, Bosutska 19 B, 10000 Zagreb</izvorni_sadrzaj>
    <derivirana_varijabla naziv="DomainObject.Predmet.ProtustrankaIDrugiAdressOIB_1">URSUS MEDIA j.d.o.o. za usluge, OIB 97839909286, Bosutska 19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URSUS MEDIA j.d.o.o. za usluge</item>
    </izvorni_sadrzaj>
    <derivirana_varijabla naziv="DomainObject.Predmet.SudioniciListNaziv_1">
      <item>FINA Regionalni centar Zagreb</item>
      <item>URSUS MEDIA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URSUS MEDIA j.d.o.o. za usluge, OIB 97839909286, Bosutska 19 B,10000 Zagreb</item>
    </izvorni_sadrzaj>
    <derivirana_varijabla naziv="DomainObject.Predmet.SudioniciListAdressOIB_1">
      <item>FINA Regionalni centar Zagreb, OIB 85821130368, Trg svibanjskih žrtava 1995. br. 1,10000 Zagreb</item>
      <item>URSUS MEDIA j.d.o.o. za usluge, OIB 97839909286, Bosutska 19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97839909286</item>
    </izvorni_sadrzaj>
    <derivirana_varijabla naziv="DomainObject.Predmet.SudioniciListNazivOIB_1">
      <item>, OIB 85821130368</item>
      <item>, OIB 97839909286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2017-03-16T07:50:00Z</dcterms:created>
  <dc:creator>ilukac</dc:creator>
  <cp:lastModifiedBy>Marijan Marković</cp:lastModifiedBy>
  <cp:lastPrinted>2017-03-16T07:50:00Z</cp:lastPrinted>
  <dcterms:modified xmlns:xsi="http://www.w3.org/2001/XMLSchema-instance" xsi:type="dcterms:W3CDTF">2017-03-16T07:52:00Z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