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de1bf" w14:paraId="3cde1bf" w:rsidRDefault="00F1646D" w:rsidR="00F1646D" w:rsidRPr="00211AE3">
      <w:pPr>
        <w15:collapsed w:val="false"/>
        <w:rPr>
          <w:sz w:val="22"/>
          <w:szCs w:val="22"/>
        </w:rPr>
      </w:pPr>
      <w:bookmarkStart w:name="_GoBack" w:id="0"/>
      <w:bookmarkEnd w:id="0"/>
    </w:p>
    <w:p w:rsidRDefault="00B70172" w:rsidR="00B70172" w:rsidRPr="00211AE3">
      <w:pPr>
        <w:rPr>
          <w:sz w:val="22"/>
          <w:szCs w:val="22"/>
        </w:rPr>
      </w:pPr>
    </w:p>
    <w:p w:rsidRDefault="00F237B5" w:rsidP="00F237B5" w:rsidR="00F237B5" w:rsidRPr="00F237B5">
      <w:pPr>
        <w:jc w:val="right"/>
        <w:rPr>
          <w:b/>
          <w:sz w:val="22"/>
          <w:szCs w:val="22"/>
          <w:lang w:val="en-AU"/>
        </w:rPr>
      </w:pPr>
      <w:r w:rsidRPr="00F237B5">
        <w:rPr>
          <w:b/>
          <w:sz w:val="22"/>
          <w:szCs w:val="22"/>
          <w:lang w:val="en-AU"/>
        </w:rPr>
        <w:t>P R I J E P I S  ! ! !</w:t>
      </w:r>
    </w:p>
    <w:p w:rsidRDefault="00127FFB" w:rsidP="00F237B5" w:rsidR="00F237B5" w:rsidRPr="006B2D59">
      <w:pPr>
        <w:ind w:firstLine="708" w:left="708"/>
        <w:rPr>
          <w:color w:val="000000"/>
          <w:sz w:val="22"/>
          <w:szCs w:val="22"/>
        </w:rPr>
      </w:pPr>
      <w:r>
        <w:rPr>
          <w:noProof/>
          <w:color w:val="0000FF"/>
          <w:sz w:val="22"/>
          <w:szCs w:val="22"/>
        </w:rPr>
        <w:drawing>
          <wp:inline distR="0" distL="0" distB="0" distT="0">
            <wp:extent cy="733425" cx="552450"/>
            <wp:effectExtent b="9525" r="0" t="0" l="0"/>
            <wp:docPr name="Slika 1" id="2">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F237B5" w:rsidP="00F237B5" w:rsidR="00F237B5" w:rsidRPr="006B2D59">
      <w:pPr>
        <w:rPr>
          <w:b/>
          <w:sz w:val="22"/>
          <w:szCs w:val="22"/>
        </w:rPr>
      </w:pPr>
      <w:r w:rsidRPr="006B2D59">
        <w:rPr>
          <w:color w:val="000000"/>
          <w:sz w:val="22"/>
          <w:szCs w:val="22"/>
        </w:rPr>
        <w:t xml:space="preserve">        </w:t>
      </w:r>
      <w:r w:rsidRPr="006B2D59">
        <w:rPr>
          <w:b/>
          <w:sz w:val="22"/>
          <w:szCs w:val="22"/>
        </w:rPr>
        <w:t>REPUBLIKA HRVATSKA</w:t>
      </w:r>
    </w:p>
    <w:p w:rsidRDefault="00F237B5" w:rsidP="00F237B5" w:rsidR="00F237B5" w:rsidRPr="006B2D59">
      <w:pPr>
        <w:rPr>
          <w:b/>
          <w:sz w:val="22"/>
          <w:szCs w:val="22"/>
        </w:rPr>
      </w:pPr>
      <w:r w:rsidRPr="006B2D59">
        <w:rPr>
          <w:b/>
          <w:sz w:val="22"/>
          <w:szCs w:val="22"/>
        </w:rPr>
        <w:t xml:space="preserve">     TRGOVAČKI SUD U SPLITU</w:t>
      </w:r>
    </w:p>
    <w:p w:rsidRDefault="00F237B5" w:rsidP="00F237B5" w:rsidR="00F237B5" w:rsidRPr="006B2D59">
      <w:pPr>
        <w:rPr>
          <w:b/>
          <w:sz w:val="22"/>
          <w:szCs w:val="22"/>
        </w:rPr>
      </w:pPr>
      <w:r w:rsidRPr="006B2D59">
        <w:rPr>
          <w:b/>
          <w:sz w:val="22"/>
          <w:szCs w:val="22"/>
        </w:rPr>
        <w:t xml:space="preserve">   STALNA SLUŽBA </w:t>
      </w:r>
      <w:smartTag w:element="City" w:uri="urn:schemas-microsoft-com:office:smarttags">
        <w:smartTag w:element="place" w:uri="urn:schemas-microsoft-com:office:smarttags">
          <w:r w:rsidRPr="006B2D59">
            <w:rPr>
              <w:b/>
              <w:sz w:val="22"/>
              <w:szCs w:val="22"/>
            </w:rPr>
            <w:t>DUBROVNIK</w:t>
          </w:r>
        </w:smartTag>
      </w:smartTag>
    </w:p>
    <w:p w:rsidRDefault="00F237B5" w:rsidP="00F237B5" w:rsidR="00F237B5" w:rsidRPr="006B2D59">
      <w:pPr>
        <w:rPr>
          <w:b/>
          <w:sz w:val="22"/>
          <w:szCs w:val="22"/>
        </w:rPr>
      </w:pPr>
      <w:r w:rsidRPr="006B2D59">
        <w:rPr>
          <w:b/>
          <w:sz w:val="22"/>
          <w:szCs w:val="22"/>
        </w:rPr>
        <w:t xml:space="preserve">     Dr. A. Starčevića 23, </w:t>
      </w:r>
      <w:smartTag w:element="City" w:uri="urn:schemas-microsoft-com:office:smarttags">
        <w:smartTag w:element="place" w:uri="urn:schemas-microsoft-com:office:smarttags">
          <w:r w:rsidRPr="006B2D59">
            <w:rPr>
              <w:b/>
              <w:sz w:val="22"/>
              <w:szCs w:val="22"/>
            </w:rPr>
            <w:t>Dubrovnik</w:t>
          </w:r>
        </w:smartTag>
      </w:smartTag>
    </w:p>
    <w:p w:rsidRDefault="00D76FF6" w:rsidP="00B70172" w:rsidR="00EF6C3B" w:rsidRPr="00D7614C">
      <w:pPr>
        <w:jc w:val="right"/>
        <w:rPr>
          <w:b/>
          <w:sz w:val="22"/>
          <w:szCs w:val="22"/>
        </w:rPr>
      </w:pPr>
      <w:r w:rsidRPr="00D7614C">
        <w:rPr>
          <w:b/>
          <w:sz w:val="22"/>
          <w:szCs w:val="22"/>
        </w:rPr>
        <w:t>Posl. br. 6-St.</w:t>
      </w:r>
      <w:r w:rsidR="00033FF3" w:rsidRPr="00D7614C">
        <w:rPr>
          <w:b/>
          <w:sz w:val="22"/>
          <w:szCs w:val="22"/>
        </w:rPr>
        <w:t>508</w:t>
      </w:r>
      <w:r w:rsidR="00555C1C" w:rsidRPr="00D7614C">
        <w:rPr>
          <w:b/>
          <w:sz w:val="22"/>
          <w:szCs w:val="22"/>
        </w:rPr>
        <w:t>/</w:t>
      </w:r>
      <w:r w:rsidR="00E0274C" w:rsidRPr="00D7614C">
        <w:rPr>
          <w:b/>
          <w:sz w:val="22"/>
          <w:szCs w:val="22"/>
        </w:rPr>
        <w:t>2</w:t>
      </w:r>
      <w:r w:rsidR="00051284" w:rsidRPr="00D7614C">
        <w:rPr>
          <w:b/>
          <w:sz w:val="22"/>
          <w:szCs w:val="22"/>
        </w:rPr>
        <w:t>01</w:t>
      </w:r>
      <w:r w:rsidR="00F826FA" w:rsidRPr="00D7614C">
        <w:rPr>
          <w:b/>
          <w:sz w:val="22"/>
          <w:szCs w:val="22"/>
        </w:rPr>
        <w:t>3</w:t>
      </w:r>
      <w:r w:rsidR="00521FA1">
        <w:rPr>
          <w:b/>
          <w:sz w:val="22"/>
          <w:szCs w:val="22"/>
        </w:rPr>
        <w:t>-</w:t>
      </w:r>
      <w:r w:rsidR="00F237B5">
        <w:rPr>
          <w:b/>
          <w:sz w:val="22"/>
          <w:szCs w:val="22"/>
        </w:rPr>
        <w:t>148</w:t>
      </w:r>
    </w:p>
    <w:p w:rsidRDefault="00033FF3" w:rsidP="00B70172" w:rsidR="00033FF3" w:rsidRPr="00D7614C">
      <w:pPr>
        <w:jc w:val="right"/>
        <w:rPr>
          <w:b/>
          <w:sz w:val="22"/>
          <w:szCs w:val="22"/>
        </w:rPr>
      </w:pPr>
    </w:p>
    <w:p w:rsidRDefault="00033FF3" w:rsidP="00B70172" w:rsidR="00033FF3" w:rsidRPr="00D7614C">
      <w:pPr>
        <w:jc w:val="right"/>
        <w:rPr>
          <w:b/>
          <w:sz w:val="22"/>
          <w:szCs w:val="22"/>
        </w:rPr>
      </w:pPr>
    </w:p>
    <w:p w:rsidRDefault="00033FF3" w:rsidP="00B70172" w:rsidR="00033FF3" w:rsidRPr="00D7614C">
      <w:pPr>
        <w:jc w:val="center"/>
        <w:rPr>
          <w:b/>
          <w:sz w:val="22"/>
          <w:szCs w:val="22"/>
        </w:rPr>
      </w:pPr>
      <w:r w:rsidRPr="00D7614C">
        <w:rPr>
          <w:b/>
          <w:sz w:val="22"/>
          <w:szCs w:val="22"/>
        </w:rPr>
        <w:t>U   I M E    R E P U B L I K E   H R V A T SK E</w:t>
      </w:r>
    </w:p>
    <w:p w:rsidRDefault="00033FF3" w:rsidP="00B70172" w:rsidR="00033FF3" w:rsidRPr="00D7614C">
      <w:pPr>
        <w:jc w:val="center"/>
        <w:rPr>
          <w:b/>
          <w:sz w:val="22"/>
          <w:szCs w:val="22"/>
        </w:rPr>
      </w:pPr>
    </w:p>
    <w:p w:rsidRDefault="00B70172" w:rsidP="00B70172" w:rsidR="00B70172" w:rsidRPr="00D7614C">
      <w:pPr>
        <w:jc w:val="center"/>
        <w:rPr>
          <w:b/>
          <w:sz w:val="22"/>
          <w:szCs w:val="22"/>
        </w:rPr>
      </w:pPr>
      <w:r w:rsidRPr="00D7614C">
        <w:rPr>
          <w:b/>
          <w:sz w:val="22"/>
          <w:szCs w:val="22"/>
        </w:rPr>
        <w:t>R J E Š E N J E</w:t>
      </w:r>
    </w:p>
    <w:p w:rsidRDefault="00B70172" w:rsidP="00B70172" w:rsidR="00B70172" w:rsidRPr="00D7614C">
      <w:pPr>
        <w:jc w:val="center"/>
        <w:rPr>
          <w:b/>
          <w:sz w:val="22"/>
          <w:szCs w:val="22"/>
        </w:rPr>
      </w:pPr>
    </w:p>
    <w:p w:rsidRDefault="00B70172" w:rsidP="00B70172" w:rsidR="00B70172" w:rsidRPr="00D7614C">
      <w:pPr>
        <w:jc w:val="center"/>
        <w:rPr>
          <w:b/>
          <w:sz w:val="22"/>
          <w:szCs w:val="22"/>
        </w:rPr>
      </w:pPr>
    </w:p>
    <w:p w:rsidRDefault="00B70172" w:rsidP="003D4346" w:rsidR="003D4346" w:rsidRPr="00D7614C">
      <w:pPr>
        <w:jc w:val="both"/>
        <w:rPr>
          <w:sz w:val="22"/>
          <w:szCs w:val="22"/>
        </w:rPr>
      </w:pPr>
      <w:r w:rsidRPr="00D7614C">
        <w:rPr>
          <w:sz w:val="22"/>
          <w:szCs w:val="22"/>
        </w:rPr>
        <w:tab/>
        <w:t xml:space="preserve">Trgovački sud u </w:t>
      </w:r>
      <w:r w:rsidR="00EA3204" w:rsidRPr="00D7614C">
        <w:rPr>
          <w:sz w:val="22"/>
          <w:szCs w:val="22"/>
        </w:rPr>
        <w:t>Splitu, S</w:t>
      </w:r>
      <w:r w:rsidR="00A96DAE" w:rsidRPr="00D7614C">
        <w:rPr>
          <w:sz w:val="22"/>
          <w:szCs w:val="22"/>
        </w:rPr>
        <w:t xml:space="preserve">talna služba u </w:t>
      </w:r>
      <w:r w:rsidRPr="00D7614C">
        <w:rPr>
          <w:sz w:val="22"/>
          <w:szCs w:val="22"/>
        </w:rPr>
        <w:t xml:space="preserve">Dubrovniku, po stečajnom sucu tog suda Srđanu Gavraniću, kao sucu pojedincu, </w:t>
      </w:r>
      <w:r w:rsidR="003D4346" w:rsidRPr="00D7614C">
        <w:rPr>
          <w:sz w:val="22"/>
          <w:szCs w:val="22"/>
        </w:rPr>
        <w:t>u</w:t>
      </w:r>
      <w:r w:rsidR="00D76FF6" w:rsidRPr="00D7614C">
        <w:rPr>
          <w:sz w:val="22"/>
          <w:szCs w:val="22"/>
        </w:rPr>
        <w:t xml:space="preserve"> stečajno</w:t>
      </w:r>
      <w:r w:rsidR="003D4346" w:rsidRPr="00D7614C">
        <w:rPr>
          <w:sz w:val="22"/>
          <w:szCs w:val="22"/>
        </w:rPr>
        <w:t xml:space="preserve">m postupku </w:t>
      </w:r>
      <w:r w:rsidR="00D76FF6" w:rsidRPr="00D7614C">
        <w:rPr>
          <w:sz w:val="22"/>
          <w:szCs w:val="22"/>
        </w:rPr>
        <w:t xml:space="preserve">na imovini dužnika </w:t>
      </w:r>
      <w:r w:rsidR="00033FF3" w:rsidRPr="00D7614C">
        <w:rPr>
          <w:sz w:val="22"/>
          <w:szCs w:val="22"/>
        </w:rPr>
        <w:t>POLAR SECURITY – BARBIR društvo s ograničenom odgovornošću za zaštitarsku djelatnost i trgovinu, Ploče, Dalmatinska bb, MBS: 090004417, OIB: 29814278369</w:t>
      </w:r>
      <w:r w:rsidR="00E261C2" w:rsidRPr="00D7614C">
        <w:rPr>
          <w:sz w:val="22"/>
          <w:szCs w:val="22"/>
        </w:rPr>
        <w:t xml:space="preserve">, </w:t>
      </w:r>
      <w:r w:rsidR="003D4346" w:rsidRPr="00D7614C">
        <w:rPr>
          <w:sz w:val="22"/>
          <w:szCs w:val="22"/>
        </w:rPr>
        <w:t xml:space="preserve">nakon održanog ispitnog i izvještajnog ročišta, dana </w:t>
      </w:r>
      <w:r w:rsidR="00033FF3" w:rsidRPr="00D7614C">
        <w:rPr>
          <w:sz w:val="22"/>
          <w:szCs w:val="22"/>
        </w:rPr>
        <w:t>15</w:t>
      </w:r>
      <w:r w:rsidR="003D4346" w:rsidRPr="00D7614C">
        <w:rPr>
          <w:sz w:val="22"/>
          <w:szCs w:val="22"/>
        </w:rPr>
        <w:t xml:space="preserve">. </w:t>
      </w:r>
      <w:r w:rsidR="00033FF3" w:rsidRPr="00D7614C">
        <w:rPr>
          <w:sz w:val="22"/>
          <w:szCs w:val="22"/>
        </w:rPr>
        <w:t>svibnja</w:t>
      </w:r>
      <w:r w:rsidR="003D4346" w:rsidRPr="00D7614C">
        <w:rPr>
          <w:sz w:val="22"/>
          <w:szCs w:val="22"/>
        </w:rPr>
        <w:t xml:space="preserve"> 201</w:t>
      </w:r>
      <w:r w:rsidR="00033FF3" w:rsidRPr="00D7614C">
        <w:rPr>
          <w:sz w:val="22"/>
          <w:szCs w:val="22"/>
        </w:rPr>
        <w:t>4</w:t>
      </w:r>
      <w:r w:rsidR="003D4346" w:rsidRPr="00D7614C">
        <w:rPr>
          <w:sz w:val="22"/>
          <w:szCs w:val="22"/>
        </w:rPr>
        <w:t>. godine u prisutnosti ste</w:t>
      </w:r>
      <w:r w:rsidR="00D7614C" w:rsidRPr="00D7614C">
        <w:rPr>
          <w:sz w:val="22"/>
          <w:szCs w:val="22"/>
        </w:rPr>
        <w:t>čajnog upravitelja i vjerovnika</w:t>
      </w:r>
      <w:r w:rsidR="00BE2C7E" w:rsidRPr="00D7614C">
        <w:rPr>
          <w:sz w:val="22"/>
          <w:szCs w:val="22"/>
        </w:rPr>
        <w:t xml:space="preserve"> </w:t>
      </w:r>
      <w:r w:rsidR="003D4346" w:rsidRPr="00D7614C">
        <w:rPr>
          <w:sz w:val="22"/>
          <w:szCs w:val="22"/>
        </w:rPr>
        <w:t xml:space="preserve">REPUBLIKA HRVATSKA MINISTARSTVO FINANCIJA, zastupano po zamjeniku ŽDO u Dubrovniku, Tihanu Hilje, </w:t>
      </w:r>
      <w:r w:rsidR="00D7614C" w:rsidRPr="00D7614C">
        <w:rPr>
          <w:sz w:val="22"/>
          <w:szCs w:val="22"/>
        </w:rPr>
        <w:t>ERSTE&amp;</w:t>
      </w:r>
      <w:r w:rsidR="00731C3D" w:rsidRPr="00D7614C">
        <w:rPr>
          <w:sz w:val="22"/>
          <w:szCs w:val="22"/>
        </w:rPr>
        <w:t xml:space="preserve">STEIREMARKISCHE BANK d.d. zastupano po punomoćniku Ivanu Gjurašiću, odvjetniku u Zagrebu, ANTONIA VOLAREVIĆ, odvjetnika u Zagrebu,  </w:t>
      </w:r>
      <w:r w:rsidR="003D4346" w:rsidRPr="00D7614C">
        <w:rPr>
          <w:sz w:val="22"/>
          <w:szCs w:val="22"/>
        </w:rPr>
        <w:t>istog dana</w:t>
      </w:r>
    </w:p>
    <w:p w:rsidRDefault="003D4346" w:rsidP="003D4346" w:rsidR="003D4346" w:rsidRPr="00D7614C">
      <w:pPr>
        <w:jc w:val="both"/>
        <w:rPr>
          <w:sz w:val="22"/>
          <w:szCs w:val="22"/>
        </w:rPr>
      </w:pPr>
    </w:p>
    <w:p w:rsidRDefault="00B70172" w:rsidP="00B70172" w:rsidR="00B70172" w:rsidRPr="00D7614C">
      <w:pPr>
        <w:jc w:val="both"/>
        <w:rPr>
          <w:sz w:val="22"/>
          <w:szCs w:val="22"/>
        </w:rPr>
      </w:pPr>
    </w:p>
    <w:p w:rsidRDefault="00B70172" w:rsidP="00B70172" w:rsidR="00B70172" w:rsidRPr="00D7614C">
      <w:pPr>
        <w:jc w:val="center"/>
        <w:rPr>
          <w:b/>
          <w:sz w:val="22"/>
          <w:szCs w:val="22"/>
        </w:rPr>
      </w:pPr>
      <w:r w:rsidRPr="00D7614C">
        <w:rPr>
          <w:b/>
          <w:sz w:val="22"/>
          <w:szCs w:val="22"/>
        </w:rPr>
        <w:t>r i j e š i o    j e</w:t>
      </w:r>
    </w:p>
    <w:p w:rsidRDefault="00B70172" w:rsidP="00B70172" w:rsidR="00B70172" w:rsidRPr="00D7614C">
      <w:pPr>
        <w:jc w:val="center"/>
        <w:rPr>
          <w:b/>
          <w:sz w:val="22"/>
          <w:szCs w:val="22"/>
        </w:rPr>
      </w:pPr>
    </w:p>
    <w:p w:rsidRDefault="003D4346" w:rsidP="00CC2DB8" w:rsidR="003D4346" w:rsidRPr="00D7614C">
      <w:pPr>
        <w:tabs>
          <w:tab w:pos="360" w:val="left"/>
        </w:tabs>
        <w:jc w:val="both"/>
        <w:rPr>
          <w:sz w:val="22"/>
          <w:szCs w:val="22"/>
        </w:rPr>
      </w:pPr>
      <w:r w:rsidRPr="00D7614C">
        <w:rPr>
          <w:b/>
          <w:sz w:val="22"/>
          <w:szCs w:val="22"/>
        </w:rPr>
        <w:t>I.</w:t>
      </w:r>
      <w:r w:rsidRPr="00D7614C">
        <w:rPr>
          <w:sz w:val="22"/>
          <w:szCs w:val="22"/>
        </w:rPr>
        <w:tab/>
        <w:t>Utvrđuju se osnovane tražbine vjerovnika I</w:t>
      </w:r>
      <w:r w:rsidR="00B53DC6" w:rsidRPr="00D7614C">
        <w:rPr>
          <w:sz w:val="22"/>
          <w:szCs w:val="22"/>
        </w:rPr>
        <w:t>.</w:t>
      </w:r>
      <w:r w:rsidRPr="00D7614C">
        <w:rPr>
          <w:sz w:val="22"/>
          <w:szCs w:val="22"/>
        </w:rPr>
        <w:t xml:space="preserve"> (</w:t>
      </w:r>
      <w:r w:rsidR="00033FF3" w:rsidRPr="00D7614C">
        <w:rPr>
          <w:sz w:val="22"/>
          <w:szCs w:val="22"/>
        </w:rPr>
        <w:t>prvog</w:t>
      </w:r>
      <w:r w:rsidRPr="00D7614C">
        <w:rPr>
          <w:sz w:val="22"/>
          <w:szCs w:val="22"/>
        </w:rPr>
        <w:t>) višeg isplatnog reda:</w:t>
      </w:r>
      <w:r w:rsidRPr="00D7614C">
        <w:rPr>
          <w:b/>
          <w:sz w:val="22"/>
          <w:szCs w:val="22"/>
        </w:rPr>
        <w:t xml:space="preserve"> </w:t>
      </w:r>
    </w:p>
    <w:p w:rsidRDefault="00E261C2" w:rsidP="006076B3" w:rsidR="00E261C2" w:rsidRPr="00D7614C">
      <w:pPr>
        <w:tabs>
          <w:tab w:pos="360" w:val="left"/>
        </w:tabs>
        <w:snapToGrid w:val="false"/>
        <w:ind w:hanging="360" w:left="360"/>
        <w:jc w:val="both"/>
        <w:rPr>
          <w:sz w:val="22"/>
          <w:szCs w:val="22"/>
        </w:rPr>
      </w:pPr>
      <w:r w:rsidRPr="00D7614C">
        <w:rPr>
          <w:sz w:val="22"/>
          <w:szCs w:val="22"/>
        </w:rPr>
        <w:t>1.</w:t>
      </w:r>
      <w:r w:rsidRPr="00D7614C">
        <w:rPr>
          <w:sz w:val="22"/>
          <w:szCs w:val="22"/>
        </w:rPr>
        <w:tab/>
        <w:t xml:space="preserve">REPUBLIKA HRVATSKA, MINISTARSTVO FINANCIJA, OIB:18683136487, u iznosu </w:t>
      </w:r>
      <w:r w:rsidR="00033FF3" w:rsidRPr="00D7614C">
        <w:rPr>
          <w:sz w:val="22"/>
          <w:szCs w:val="22"/>
        </w:rPr>
        <w:t>631.164,35</w:t>
      </w:r>
      <w:r w:rsidRPr="00D7614C">
        <w:rPr>
          <w:sz w:val="22"/>
          <w:szCs w:val="22"/>
        </w:rPr>
        <w:t xml:space="preserve"> kuna,</w:t>
      </w:r>
    </w:p>
    <w:p w:rsidRDefault="00E261C2" w:rsidP="006076B3" w:rsidR="00033FF3" w:rsidRPr="00D7614C">
      <w:pPr>
        <w:tabs>
          <w:tab w:pos="360" w:val="left"/>
        </w:tabs>
        <w:jc w:val="both"/>
        <w:rPr>
          <w:sz w:val="22"/>
          <w:szCs w:val="22"/>
        </w:rPr>
      </w:pPr>
      <w:r w:rsidRPr="00D7614C">
        <w:rPr>
          <w:sz w:val="22"/>
          <w:szCs w:val="22"/>
        </w:rPr>
        <w:t>2.</w:t>
      </w:r>
      <w:r w:rsidRPr="00D7614C">
        <w:rPr>
          <w:sz w:val="22"/>
          <w:szCs w:val="22"/>
        </w:rPr>
        <w:tab/>
      </w:r>
      <w:r w:rsidR="00031DE8" w:rsidRPr="00D7614C">
        <w:rPr>
          <w:sz w:val="22"/>
          <w:szCs w:val="22"/>
        </w:rPr>
        <w:t>AJBAH ŽELJKO, Umag, OIB: 08000091198</w:t>
      </w:r>
      <w:r w:rsidR="00DA7B2F" w:rsidRPr="00D7614C">
        <w:rPr>
          <w:sz w:val="22"/>
          <w:szCs w:val="22"/>
        </w:rPr>
        <w:t xml:space="preserve"> u iznosu </w:t>
      </w:r>
      <w:r w:rsidR="00542132" w:rsidRPr="00D7614C">
        <w:rPr>
          <w:sz w:val="22"/>
          <w:szCs w:val="22"/>
        </w:rPr>
        <w:t>15.381,17 kuna</w:t>
      </w:r>
    </w:p>
    <w:p w:rsidRDefault="00031DE8" w:rsidP="00DA7B2F" w:rsidR="00DA7B2F" w:rsidRPr="00D7614C">
      <w:pPr>
        <w:tabs>
          <w:tab w:pos="360" w:val="left"/>
        </w:tabs>
        <w:jc w:val="both"/>
        <w:rPr>
          <w:sz w:val="22"/>
          <w:szCs w:val="22"/>
        </w:rPr>
      </w:pPr>
      <w:r w:rsidRPr="00D7614C">
        <w:rPr>
          <w:sz w:val="22"/>
          <w:szCs w:val="22"/>
        </w:rPr>
        <w:t>3.   BAOTIĆ IVAN, Rovinj, OIB: 52147879164</w:t>
      </w:r>
      <w:r w:rsidR="00DA7B2F" w:rsidRPr="00D7614C">
        <w:rPr>
          <w:sz w:val="22"/>
          <w:szCs w:val="22"/>
        </w:rPr>
        <w:t xml:space="preserve"> u iznosu </w:t>
      </w:r>
      <w:r w:rsidR="00542132" w:rsidRPr="00D7614C">
        <w:rPr>
          <w:sz w:val="22"/>
          <w:szCs w:val="22"/>
        </w:rPr>
        <w:t>2.521,63 kuna</w:t>
      </w:r>
    </w:p>
    <w:p w:rsidRDefault="00031DE8" w:rsidP="006076B3" w:rsidR="00031DE8" w:rsidRPr="00D7614C">
      <w:pPr>
        <w:tabs>
          <w:tab w:pos="360" w:val="left"/>
        </w:tabs>
        <w:jc w:val="both"/>
        <w:rPr>
          <w:sz w:val="22"/>
          <w:szCs w:val="22"/>
        </w:rPr>
      </w:pPr>
      <w:r w:rsidRPr="00D7614C">
        <w:rPr>
          <w:sz w:val="22"/>
          <w:szCs w:val="22"/>
        </w:rPr>
        <w:t>4.   BAKARIĆ ENES, Korčula, OIB: 20725400964</w:t>
      </w:r>
      <w:r w:rsidR="00DA7B2F" w:rsidRPr="00D7614C">
        <w:rPr>
          <w:sz w:val="22"/>
          <w:szCs w:val="22"/>
        </w:rPr>
        <w:t xml:space="preserve"> u iznosu </w:t>
      </w:r>
      <w:r w:rsidR="00542132" w:rsidRPr="00D7614C">
        <w:rPr>
          <w:sz w:val="22"/>
          <w:szCs w:val="22"/>
        </w:rPr>
        <w:t>25.693,28 kuna</w:t>
      </w:r>
    </w:p>
    <w:p w:rsidRDefault="00031DE8" w:rsidP="00DA7B2F" w:rsidR="00DA7B2F" w:rsidRPr="00D7614C">
      <w:pPr>
        <w:tabs>
          <w:tab w:pos="360" w:val="left"/>
        </w:tabs>
        <w:jc w:val="both"/>
        <w:rPr>
          <w:sz w:val="22"/>
          <w:szCs w:val="22"/>
        </w:rPr>
      </w:pPr>
      <w:r w:rsidRPr="00D7614C">
        <w:rPr>
          <w:sz w:val="22"/>
          <w:szCs w:val="22"/>
        </w:rPr>
        <w:t>5.   BANDA NIKOLA, Umag, OIB: 7104325825</w:t>
      </w:r>
      <w:r w:rsidR="00DA7B2F" w:rsidRPr="00D7614C">
        <w:rPr>
          <w:sz w:val="22"/>
          <w:szCs w:val="22"/>
        </w:rPr>
        <w:t xml:space="preserve"> u iznosu </w:t>
      </w:r>
      <w:r w:rsidR="00542132" w:rsidRPr="00D7614C">
        <w:rPr>
          <w:sz w:val="22"/>
          <w:szCs w:val="22"/>
        </w:rPr>
        <w:t>21.667,31 kuna</w:t>
      </w:r>
    </w:p>
    <w:p w:rsidRDefault="00031DE8" w:rsidP="00DA7B2F" w:rsidR="00DA7B2F" w:rsidRPr="00D7614C">
      <w:pPr>
        <w:tabs>
          <w:tab w:pos="360" w:val="left"/>
        </w:tabs>
        <w:jc w:val="both"/>
        <w:rPr>
          <w:sz w:val="22"/>
          <w:szCs w:val="22"/>
        </w:rPr>
      </w:pPr>
      <w:r w:rsidRPr="00D7614C">
        <w:rPr>
          <w:sz w:val="22"/>
          <w:szCs w:val="22"/>
        </w:rPr>
        <w:t>6.   BARBIR TEO, Ploče, OIB: 73282058900</w:t>
      </w:r>
      <w:r w:rsidR="00DA7B2F" w:rsidRPr="00D7614C">
        <w:rPr>
          <w:sz w:val="22"/>
          <w:szCs w:val="22"/>
        </w:rPr>
        <w:t xml:space="preserve"> u iznosu </w:t>
      </w:r>
      <w:r w:rsidR="00542132" w:rsidRPr="00D7614C">
        <w:rPr>
          <w:sz w:val="22"/>
          <w:szCs w:val="22"/>
        </w:rPr>
        <w:t>47.664,12 kuna</w:t>
      </w:r>
    </w:p>
    <w:p w:rsidRDefault="00031DE8" w:rsidP="00DA7B2F" w:rsidR="00DA7B2F" w:rsidRPr="00D7614C">
      <w:pPr>
        <w:tabs>
          <w:tab w:pos="360" w:val="left"/>
        </w:tabs>
        <w:jc w:val="both"/>
        <w:rPr>
          <w:sz w:val="22"/>
          <w:szCs w:val="22"/>
        </w:rPr>
      </w:pPr>
      <w:r w:rsidRPr="00D7614C">
        <w:rPr>
          <w:sz w:val="22"/>
          <w:szCs w:val="22"/>
        </w:rPr>
        <w:t>7.   BARIŠIĆ MATE, Skradin, OIB: 44596208471</w:t>
      </w:r>
      <w:r w:rsidR="00DA7B2F" w:rsidRPr="00D7614C">
        <w:rPr>
          <w:sz w:val="22"/>
          <w:szCs w:val="22"/>
        </w:rPr>
        <w:t xml:space="preserve"> u iznosu </w:t>
      </w:r>
      <w:r w:rsidR="00542132" w:rsidRPr="00D7614C">
        <w:rPr>
          <w:sz w:val="22"/>
          <w:szCs w:val="22"/>
        </w:rPr>
        <w:t>22.774,29 kuna</w:t>
      </w:r>
    </w:p>
    <w:p w:rsidRDefault="00031DE8" w:rsidP="00DA7B2F" w:rsidR="00DA7B2F" w:rsidRPr="00D7614C">
      <w:pPr>
        <w:tabs>
          <w:tab w:pos="360" w:val="left"/>
        </w:tabs>
        <w:jc w:val="both"/>
        <w:rPr>
          <w:sz w:val="22"/>
          <w:szCs w:val="22"/>
        </w:rPr>
      </w:pPr>
      <w:r w:rsidRPr="00D7614C">
        <w:rPr>
          <w:sz w:val="22"/>
          <w:szCs w:val="22"/>
        </w:rPr>
        <w:t>8.   BRADVICA ANTE, Pula, OIB: 18962370376</w:t>
      </w:r>
      <w:r w:rsidR="00DA7B2F" w:rsidRPr="00D7614C">
        <w:rPr>
          <w:sz w:val="22"/>
          <w:szCs w:val="22"/>
        </w:rPr>
        <w:t xml:space="preserve"> u iznosu </w:t>
      </w:r>
      <w:r w:rsidR="00542132" w:rsidRPr="00D7614C">
        <w:rPr>
          <w:sz w:val="22"/>
          <w:szCs w:val="22"/>
        </w:rPr>
        <w:t>22.039,33 kuna</w:t>
      </w:r>
    </w:p>
    <w:p w:rsidRDefault="00031DE8" w:rsidP="00DA7B2F" w:rsidR="00DA7B2F" w:rsidRPr="00D7614C">
      <w:pPr>
        <w:tabs>
          <w:tab w:pos="360" w:val="left"/>
        </w:tabs>
        <w:jc w:val="both"/>
        <w:rPr>
          <w:sz w:val="22"/>
          <w:szCs w:val="22"/>
        </w:rPr>
      </w:pPr>
      <w:r w:rsidRPr="00D7614C">
        <w:rPr>
          <w:sz w:val="22"/>
          <w:szCs w:val="22"/>
        </w:rPr>
        <w:t>9.   BRADVICA LUCIANO, Cres, OIB: 97822730164</w:t>
      </w:r>
      <w:r w:rsidR="00DA7B2F" w:rsidRPr="00D7614C">
        <w:rPr>
          <w:sz w:val="22"/>
          <w:szCs w:val="22"/>
        </w:rPr>
        <w:t xml:space="preserve"> u iznosu </w:t>
      </w:r>
      <w:r w:rsidR="00542132" w:rsidRPr="00D7614C">
        <w:rPr>
          <w:sz w:val="22"/>
          <w:szCs w:val="22"/>
        </w:rPr>
        <w:t>22.169,14 kuna</w:t>
      </w:r>
    </w:p>
    <w:p w:rsidRDefault="00031DE8" w:rsidP="00DA7B2F" w:rsidR="00DA7B2F" w:rsidRPr="00D7614C">
      <w:pPr>
        <w:tabs>
          <w:tab w:pos="360" w:val="left"/>
        </w:tabs>
        <w:jc w:val="both"/>
        <w:rPr>
          <w:sz w:val="22"/>
          <w:szCs w:val="22"/>
        </w:rPr>
      </w:pPr>
      <w:r w:rsidRPr="00D7614C">
        <w:rPr>
          <w:sz w:val="22"/>
          <w:szCs w:val="22"/>
        </w:rPr>
        <w:t>10. CURAĆ NIKŠA, Mokošica, OIB: 13495241077</w:t>
      </w:r>
      <w:r w:rsidR="00DA7B2F" w:rsidRPr="00D7614C">
        <w:rPr>
          <w:sz w:val="22"/>
          <w:szCs w:val="22"/>
        </w:rPr>
        <w:t xml:space="preserve"> u iznosu </w:t>
      </w:r>
      <w:r w:rsidR="00542132" w:rsidRPr="00D7614C">
        <w:rPr>
          <w:sz w:val="22"/>
          <w:szCs w:val="22"/>
        </w:rPr>
        <w:t>21.975,47 kuna</w:t>
      </w:r>
    </w:p>
    <w:p w:rsidRDefault="00031DE8" w:rsidP="00DA7B2F" w:rsidR="00DA7B2F" w:rsidRPr="00D7614C">
      <w:pPr>
        <w:tabs>
          <w:tab w:pos="360" w:val="left"/>
        </w:tabs>
        <w:jc w:val="both"/>
        <w:rPr>
          <w:sz w:val="22"/>
          <w:szCs w:val="22"/>
        </w:rPr>
      </w:pPr>
      <w:r w:rsidRPr="00D7614C">
        <w:rPr>
          <w:sz w:val="22"/>
          <w:szCs w:val="22"/>
        </w:rPr>
        <w:t>11. ČAMPARA HIMZIJA, Dubrovnik, OIB: 3262724051</w:t>
      </w:r>
      <w:r w:rsidR="00DA7B2F" w:rsidRPr="00D7614C">
        <w:rPr>
          <w:sz w:val="22"/>
          <w:szCs w:val="22"/>
        </w:rPr>
        <w:t xml:space="preserve"> u iznosu </w:t>
      </w:r>
      <w:r w:rsidR="00542132" w:rsidRPr="00D7614C">
        <w:rPr>
          <w:sz w:val="22"/>
          <w:szCs w:val="22"/>
        </w:rPr>
        <w:t>22.950,31 kuna</w:t>
      </w:r>
    </w:p>
    <w:p w:rsidRDefault="00031DE8" w:rsidP="00DA7B2F" w:rsidR="00DA7B2F" w:rsidRPr="00D7614C">
      <w:pPr>
        <w:tabs>
          <w:tab w:pos="360" w:val="left"/>
        </w:tabs>
        <w:jc w:val="both"/>
        <w:rPr>
          <w:sz w:val="22"/>
          <w:szCs w:val="22"/>
        </w:rPr>
      </w:pPr>
      <w:r w:rsidRPr="00D7614C">
        <w:rPr>
          <w:sz w:val="22"/>
          <w:szCs w:val="22"/>
        </w:rPr>
        <w:t>12. ČERELGICA UGO, Pula, OIB: 35872589336</w:t>
      </w:r>
      <w:r w:rsidR="00DA7B2F" w:rsidRPr="00D7614C">
        <w:rPr>
          <w:sz w:val="22"/>
          <w:szCs w:val="22"/>
        </w:rPr>
        <w:t xml:space="preserve"> u iznosu </w:t>
      </w:r>
      <w:r w:rsidR="00542132" w:rsidRPr="00D7614C">
        <w:rPr>
          <w:sz w:val="22"/>
          <w:szCs w:val="22"/>
        </w:rPr>
        <w:t>14.851,94 kuna</w:t>
      </w:r>
    </w:p>
    <w:p w:rsidRDefault="00031DE8" w:rsidP="00DA7B2F" w:rsidR="00DA7B2F" w:rsidRPr="00D7614C">
      <w:pPr>
        <w:tabs>
          <w:tab w:pos="360" w:val="left"/>
        </w:tabs>
        <w:jc w:val="both"/>
        <w:rPr>
          <w:sz w:val="22"/>
          <w:szCs w:val="22"/>
        </w:rPr>
      </w:pPr>
      <w:r w:rsidRPr="00D7614C">
        <w:rPr>
          <w:sz w:val="22"/>
          <w:szCs w:val="22"/>
        </w:rPr>
        <w:t>13. ČOVIĆ ALEKSANDAR, Rovinj, OIB: 83269289753</w:t>
      </w:r>
      <w:r w:rsidR="00DA7B2F" w:rsidRPr="00D7614C">
        <w:rPr>
          <w:sz w:val="22"/>
          <w:szCs w:val="22"/>
        </w:rPr>
        <w:t xml:space="preserve"> u iznosu </w:t>
      </w:r>
      <w:r w:rsidR="00542132" w:rsidRPr="00D7614C">
        <w:rPr>
          <w:sz w:val="22"/>
          <w:szCs w:val="22"/>
        </w:rPr>
        <w:t>11.042,77 kuna</w:t>
      </w:r>
    </w:p>
    <w:p w:rsidRDefault="00DA7B2F" w:rsidP="00DA7B2F" w:rsidR="00DA7B2F" w:rsidRPr="00D7614C">
      <w:pPr>
        <w:tabs>
          <w:tab w:pos="360" w:val="left"/>
        </w:tabs>
        <w:jc w:val="both"/>
        <w:rPr>
          <w:sz w:val="22"/>
          <w:szCs w:val="22"/>
        </w:rPr>
      </w:pPr>
      <w:r w:rsidRPr="00D7614C">
        <w:rPr>
          <w:sz w:val="22"/>
          <w:szCs w:val="22"/>
        </w:rPr>
        <w:t xml:space="preserve">14. </w:t>
      </w:r>
      <w:r w:rsidR="00031DE8" w:rsidRPr="00D7614C">
        <w:rPr>
          <w:sz w:val="22"/>
          <w:szCs w:val="22"/>
        </w:rPr>
        <w:t>ČULJAK VEDRAN, Cres, OIB: 35279201307</w:t>
      </w:r>
      <w:r w:rsidRPr="00D7614C">
        <w:rPr>
          <w:sz w:val="22"/>
          <w:szCs w:val="22"/>
        </w:rPr>
        <w:t xml:space="preserve"> u iznosu </w:t>
      </w:r>
      <w:r w:rsidR="00542132" w:rsidRPr="00D7614C">
        <w:rPr>
          <w:sz w:val="22"/>
          <w:szCs w:val="22"/>
        </w:rPr>
        <w:t>17.832,81 kuna</w:t>
      </w:r>
    </w:p>
    <w:p w:rsidRDefault="00031DE8" w:rsidP="00DA7B2F" w:rsidR="00DA7B2F" w:rsidRPr="00D7614C">
      <w:pPr>
        <w:tabs>
          <w:tab w:pos="360" w:val="left"/>
        </w:tabs>
        <w:jc w:val="both"/>
        <w:rPr>
          <w:sz w:val="22"/>
          <w:szCs w:val="22"/>
        </w:rPr>
      </w:pPr>
      <w:r w:rsidRPr="00D7614C">
        <w:rPr>
          <w:sz w:val="22"/>
          <w:szCs w:val="22"/>
        </w:rPr>
        <w:t>15. ĆIKOVIĆ ARSEN, Rijeka, OIB: 7829046939</w:t>
      </w:r>
      <w:r w:rsidR="00DA7B2F" w:rsidRPr="00D7614C">
        <w:rPr>
          <w:sz w:val="22"/>
          <w:szCs w:val="22"/>
        </w:rPr>
        <w:t xml:space="preserve"> u iznosu </w:t>
      </w:r>
      <w:r w:rsidR="00542132" w:rsidRPr="00D7614C">
        <w:rPr>
          <w:sz w:val="22"/>
          <w:szCs w:val="22"/>
        </w:rPr>
        <w:t>8.047,19 kuna</w:t>
      </w:r>
    </w:p>
    <w:p w:rsidRDefault="00DA7B2F" w:rsidP="00DA7B2F" w:rsidR="00DA7B2F" w:rsidRPr="00D7614C">
      <w:pPr>
        <w:tabs>
          <w:tab w:pos="360" w:val="left"/>
        </w:tabs>
        <w:jc w:val="both"/>
        <w:rPr>
          <w:sz w:val="22"/>
          <w:szCs w:val="22"/>
        </w:rPr>
      </w:pPr>
      <w:r w:rsidRPr="00D7614C">
        <w:rPr>
          <w:sz w:val="22"/>
          <w:szCs w:val="22"/>
        </w:rPr>
        <w:t xml:space="preserve">16. </w:t>
      </w:r>
      <w:r w:rsidR="00031DE8" w:rsidRPr="00D7614C">
        <w:rPr>
          <w:sz w:val="22"/>
          <w:szCs w:val="22"/>
        </w:rPr>
        <w:t>DIVIĆ ZORAN, Rijeka, OIB: 90790749119</w:t>
      </w:r>
      <w:r w:rsidRPr="00D7614C">
        <w:rPr>
          <w:sz w:val="22"/>
          <w:szCs w:val="22"/>
        </w:rPr>
        <w:t xml:space="preserve"> u iznosu </w:t>
      </w:r>
      <w:r w:rsidR="00542132" w:rsidRPr="00D7614C">
        <w:rPr>
          <w:sz w:val="22"/>
          <w:szCs w:val="22"/>
        </w:rPr>
        <w:t>29.385,76 kuna</w:t>
      </w:r>
    </w:p>
    <w:p w:rsidRDefault="00DA7B2F" w:rsidP="00DA7B2F" w:rsidR="00DA7B2F" w:rsidRPr="00D7614C">
      <w:pPr>
        <w:tabs>
          <w:tab w:pos="360" w:val="left"/>
        </w:tabs>
        <w:jc w:val="both"/>
        <w:rPr>
          <w:sz w:val="22"/>
          <w:szCs w:val="22"/>
        </w:rPr>
      </w:pPr>
      <w:r w:rsidRPr="00D7614C">
        <w:rPr>
          <w:sz w:val="22"/>
          <w:szCs w:val="22"/>
        </w:rPr>
        <w:t xml:space="preserve">17. </w:t>
      </w:r>
      <w:r w:rsidR="00031DE8" w:rsidRPr="00D7614C">
        <w:rPr>
          <w:sz w:val="22"/>
          <w:szCs w:val="22"/>
        </w:rPr>
        <w:t>ĐURIĆ ZLATKO, Mokošica, OIB: 57800518652</w:t>
      </w:r>
      <w:r w:rsidRPr="00D7614C">
        <w:rPr>
          <w:sz w:val="22"/>
          <w:szCs w:val="22"/>
        </w:rPr>
        <w:t xml:space="preserve"> u iznosu </w:t>
      </w:r>
      <w:r w:rsidR="00542132" w:rsidRPr="00D7614C">
        <w:rPr>
          <w:sz w:val="22"/>
          <w:szCs w:val="22"/>
        </w:rPr>
        <w:t>17.851,12 kuna</w:t>
      </w:r>
    </w:p>
    <w:p w:rsidRDefault="00DA7B2F" w:rsidP="00DA7B2F" w:rsidR="00DA7B2F" w:rsidRPr="00D7614C">
      <w:pPr>
        <w:tabs>
          <w:tab w:pos="360" w:val="left"/>
        </w:tabs>
        <w:jc w:val="both"/>
        <w:rPr>
          <w:sz w:val="22"/>
          <w:szCs w:val="22"/>
        </w:rPr>
      </w:pPr>
      <w:r w:rsidRPr="00D7614C">
        <w:rPr>
          <w:sz w:val="22"/>
          <w:szCs w:val="22"/>
        </w:rPr>
        <w:t xml:space="preserve">18. </w:t>
      </w:r>
      <w:r w:rsidR="00031DE8" w:rsidRPr="00D7614C">
        <w:rPr>
          <w:sz w:val="22"/>
          <w:szCs w:val="22"/>
        </w:rPr>
        <w:t>FILIPOVIĆ NIKOLA, Buje, OIB: 54300286886</w:t>
      </w:r>
      <w:r w:rsidRPr="00D7614C">
        <w:rPr>
          <w:sz w:val="22"/>
          <w:szCs w:val="22"/>
        </w:rPr>
        <w:t xml:space="preserve"> u iznosu </w:t>
      </w:r>
      <w:r w:rsidR="00542132" w:rsidRPr="00D7614C">
        <w:rPr>
          <w:sz w:val="22"/>
          <w:szCs w:val="22"/>
        </w:rPr>
        <w:t>19.425,55 kuna</w:t>
      </w:r>
    </w:p>
    <w:p w:rsidRDefault="00031DE8" w:rsidP="00DA7B2F" w:rsidR="00DA7B2F" w:rsidRPr="00D7614C">
      <w:pPr>
        <w:tabs>
          <w:tab w:pos="360" w:val="left"/>
        </w:tabs>
        <w:jc w:val="both"/>
        <w:rPr>
          <w:sz w:val="22"/>
          <w:szCs w:val="22"/>
        </w:rPr>
      </w:pPr>
      <w:r w:rsidRPr="00D7614C">
        <w:rPr>
          <w:sz w:val="22"/>
          <w:szCs w:val="22"/>
        </w:rPr>
        <w:t>19. GAGRO VESELKO, Mlini, OIB: 14710353726</w:t>
      </w:r>
      <w:r w:rsidR="00DA7B2F" w:rsidRPr="00D7614C">
        <w:rPr>
          <w:sz w:val="22"/>
          <w:szCs w:val="22"/>
        </w:rPr>
        <w:t xml:space="preserve"> u iznosu </w:t>
      </w:r>
      <w:r w:rsidR="00542132" w:rsidRPr="00D7614C">
        <w:rPr>
          <w:sz w:val="22"/>
          <w:szCs w:val="22"/>
        </w:rPr>
        <w:t>29.010,08 kuna</w:t>
      </w:r>
    </w:p>
    <w:p w:rsidRDefault="00031DE8" w:rsidP="00DA7B2F" w:rsidR="00DA7B2F" w:rsidRPr="00D7614C">
      <w:pPr>
        <w:tabs>
          <w:tab w:pos="360" w:val="left"/>
        </w:tabs>
        <w:jc w:val="both"/>
        <w:rPr>
          <w:sz w:val="22"/>
          <w:szCs w:val="22"/>
        </w:rPr>
      </w:pPr>
      <w:r w:rsidRPr="00D7614C">
        <w:rPr>
          <w:sz w:val="22"/>
          <w:szCs w:val="22"/>
        </w:rPr>
        <w:t xml:space="preserve">20 </w:t>
      </w:r>
      <w:r w:rsidR="00DA7B2F" w:rsidRPr="00D7614C">
        <w:rPr>
          <w:sz w:val="22"/>
          <w:szCs w:val="22"/>
        </w:rPr>
        <w:t xml:space="preserve"> </w:t>
      </w:r>
      <w:r w:rsidRPr="00D7614C">
        <w:rPr>
          <w:sz w:val="22"/>
          <w:szCs w:val="22"/>
        </w:rPr>
        <w:t>IVANOVIĆ PERO, Mokošica, OIB: 46241493898</w:t>
      </w:r>
      <w:r w:rsidR="00DA7B2F" w:rsidRPr="00D7614C">
        <w:rPr>
          <w:sz w:val="22"/>
          <w:szCs w:val="22"/>
        </w:rPr>
        <w:t xml:space="preserve"> u iznosu </w:t>
      </w:r>
      <w:r w:rsidR="00542132" w:rsidRPr="00D7614C">
        <w:rPr>
          <w:sz w:val="22"/>
          <w:szCs w:val="22"/>
        </w:rPr>
        <w:t>15.821,68 kuna</w:t>
      </w:r>
    </w:p>
    <w:p w:rsidRDefault="00031DE8" w:rsidP="00DA7B2F" w:rsidR="00DA7B2F" w:rsidRPr="00D7614C">
      <w:pPr>
        <w:tabs>
          <w:tab w:pos="360" w:val="left"/>
        </w:tabs>
        <w:jc w:val="both"/>
        <w:rPr>
          <w:sz w:val="22"/>
          <w:szCs w:val="22"/>
        </w:rPr>
      </w:pPr>
      <w:r w:rsidRPr="00D7614C">
        <w:rPr>
          <w:sz w:val="22"/>
          <w:szCs w:val="22"/>
        </w:rPr>
        <w:t>21. JAKŠIĆ ŠIMUN, Mokošica, OIB: 18892246551</w:t>
      </w:r>
      <w:r w:rsidR="00DA7B2F" w:rsidRPr="00D7614C">
        <w:rPr>
          <w:sz w:val="22"/>
          <w:szCs w:val="22"/>
        </w:rPr>
        <w:t xml:space="preserve"> u iznosu </w:t>
      </w:r>
      <w:r w:rsidR="00542132" w:rsidRPr="00D7614C">
        <w:rPr>
          <w:sz w:val="22"/>
          <w:szCs w:val="22"/>
        </w:rPr>
        <w:t>20.749,36 kuna</w:t>
      </w:r>
    </w:p>
    <w:p w:rsidRDefault="00031DE8" w:rsidP="00DA7B2F" w:rsidR="00DA7B2F" w:rsidRPr="00D7614C">
      <w:pPr>
        <w:tabs>
          <w:tab w:pos="360" w:val="left"/>
        </w:tabs>
        <w:jc w:val="both"/>
        <w:rPr>
          <w:sz w:val="22"/>
          <w:szCs w:val="22"/>
        </w:rPr>
      </w:pPr>
      <w:r w:rsidRPr="00D7614C">
        <w:rPr>
          <w:sz w:val="22"/>
          <w:szCs w:val="22"/>
        </w:rPr>
        <w:t>22. JANKOV TONINO, Vodice, OIB: 79286791601</w:t>
      </w:r>
      <w:r w:rsidR="00DA7B2F" w:rsidRPr="00D7614C">
        <w:rPr>
          <w:sz w:val="22"/>
          <w:szCs w:val="22"/>
        </w:rPr>
        <w:t xml:space="preserve"> u iznosu </w:t>
      </w:r>
      <w:r w:rsidR="00542132" w:rsidRPr="00D7614C">
        <w:rPr>
          <w:sz w:val="22"/>
          <w:szCs w:val="22"/>
        </w:rPr>
        <w:t>22.454,91 kuna</w:t>
      </w:r>
    </w:p>
    <w:p w:rsidRDefault="00031DE8" w:rsidP="00542132" w:rsidR="00542132" w:rsidRPr="00D7614C">
      <w:pPr>
        <w:tabs>
          <w:tab w:pos="360" w:val="left"/>
        </w:tabs>
        <w:jc w:val="both"/>
        <w:rPr>
          <w:sz w:val="22"/>
          <w:szCs w:val="22"/>
        </w:rPr>
      </w:pPr>
      <w:r w:rsidRPr="00D7614C">
        <w:rPr>
          <w:sz w:val="22"/>
          <w:szCs w:val="22"/>
        </w:rPr>
        <w:t>23. JURČEVIĆ-GRGIN MILIVOJ, Vodice, OIB: 27474994863</w:t>
      </w:r>
      <w:r w:rsidR="00542132" w:rsidRPr="00D7614C">
        <w:rPr>
          <w:sz w:val="22"/>
          <w:szCs w:val="22"/>
        </w:rPr>
        <w:t xml:space="preserve"> u iznosu 25.650,15 kuna</w:t>
      </w:r>
    </w:p>
    <w:p w:rsidRDefault="00031DE8" w:rsidP="00DA7B2F" w:rsidR="00DA7B2F" w:rsidRPr="00D7614C">
      <w:pPr>
        <w:tabs>
          <w:tab w:pos="360" w:val="left"/>
        </w:tabs>
        <w:jc w:val="both"/>
        <w:rPr>
          <w:sz w:val="22"/>
          <w:szCs w:val="22"/>
        </w:rPr>
      </w:pPr>
      <w:r w:rsidRPr="00D7614C">
        <w:rPr>
          <w:sz w:val="22"/>
          <w:szCs w:val="22"/>
        </w:rPr>
        <w:lastRenderedPageBreak/>
        <w:t>24. JURIŠIĆ VINKO, Rovinj, OIB: 60380695567</w:t>
      </w:r>
      <w:r w:rsidR="00DA7B2F" w:rsidRPr="00D7614C">
        <w:rPr>
          <w:sz w:val="22"/>
          <w:szCs w:val="22"/>
        </w:rPr>
        <w:t xml:space="preserve"> u iznosu </w:t>
      </w:r>
      <w:r w:rsidR="00542132" w:rsidRPr="00D7614C">
        <w:rPr>
          <w:sz w:val="22"/>
          <w:szCs w:val="22"/>
        </w:rPr>
        <w:t>20.631,48 kuna</w:t>
      </w:r>
    </w:p>
    <w:p w:rsidRDefault="00031DE8" w:rsidP="00DA7B2F" w:rsidR="00DA7B2F" w:rsidRPr="00D7614C">
      <w:pPr>
        <w:tabs>
          <w:tab w:pos="360" w:val="left"/>
        </w:tabs>
        <w:jc w:val="both"/>
        <w:rPr>
          <w:sz w:val="22"/>
          <w:szCs w:val="22"/>
        </w:rPr>
      </w:pPr>
      <w:r w:rsidRPr="00D7614C">
        <w:rPr>
          <w:sz w:val="22"/>
          <w:szCs w:val="22"/>
        </w:rPr>
        <w:t>25. KANTAR RAJKO, Rovinj, OIB: 69795629465</w:t>
      </w:r>
      <w:r w:rsidR="00DA7B2F" w:rsidRPr="00D7614C">
        <w:rPr>
          <w:sz w:val="22"/>
          <w:szCs w:val="22"/>
        </w:rPr>
        <w:t xml:space="preserve"> u iznosu </w:t>
      </w:r>
      <w:r w:rsidR="00542132" w:rsidRPr="00D7614C">
        <w:rPr>
          <w:sz w:val="22"/>
          <w:szCs w:val="22"/>
        </w:rPr>
        <w:t>22.942,44 kuna</w:t>
      </w:r>
    </w:p>
    <w:p w:rsidRDefault="00031DE8" w:rsidP="00DA7B2F" w:rsidR="00DA7B2F" w:rsidRPr="00D7614C">
      <w:pPr>
        <w:tabs>
          <w:tab w:pos="360" w:val="left"/>
        </w:tabs>
        <w:jc w:val="both"/>
        <w:rPr>
          <w:sz w:val="22"/>
          <w:szCs w:val="22"/>
        </w:rPr>
      </w:pPr>
      <w:r w:rsidRPr="00D7614C">
        <w:rPr>
          <w:sz w:val="22"/>
          <w:szCs w:val="22"/>
        </w:rPr>
        <w:t>26. KOZINA RANKO, Umag, OIB: 70966798943</w:t>
      </w:r>
      <w:r w:rsidR="00DA7B2F" w:rsidRPr="00D7614C">
        <w:rPr>
          <w:sz w:val="22"/>
          <w:szCs w:val="22"/>
        </w:rPr>
        <w:t xml:space="preserve"> u iznosu </w:t>
      </w:r>
      <w:r w:rsidR="00542132" w:rsidRPr="00D7614C">
        <w:rPr>
          <w:sz w:val="22"/>
          <w:szCs w:val="22"/>
        </w:rPr>
        <w:t>7.486,20 kuna</w:t>
      </w:r>
    </w:p>
    <w:p w:rsidRDefault="00031DE8" w:rsidP="00DA7B2F" w:rsidR="00DA7B2F" w:rsidRPr="00D7614C">
      <w:pPr>
        <w:tabs>
          <w:tab w:pos="360" w:val="left"/>
        </w:tabs>
        <w:jc w:val="both"/>
        <w:rPr>
          <w:sz w:val="22"/>
          <w:szCs w:val="22"/>
        </w:rPr>
      </w:pPr>
      <w:r w:rsidRPr="00D7614C">
        <w:rPr>
          <w:sz w:val="22"/>
          <w:szCs w:val="22"/>
        </w:rPr>
        <w:t>27. KOŽIĆ ANDREJ, Vodnjan, OIB: 69</w:t>
      </w:r>
      <w:r w:rsidR="00731C3D" w:rsidRPr="00D7614C">
        <w:rPr>
          <w:sz w:val="22"/>
          <w:szCs w:val="22"/>
        </w:rPr>
        <w:t>345387079</w:t>
      </w:r>
      <w:r w:rsidRPr="00D7614C">
        <w:rPr>
          <w:sz w:val="22"/>
          <w:szCs w:val="22"/>
        </w:rPr>
        <w:t xml:space="preserve"> </w:t>
      </w:r>
      <w:r w:rsidR="00DA7B2F" w:rsidRPr="00D7614C">
        <w:rPr>
          <w:sz w:val="22"/>
          <w:szCs w:val="22"/>
        </w:rPr>
        <w:t xml:space="preserve">u iznosu </w:t>
      </w:r>
      <w:r w:rsidR="00542132" w:rsidRPr="00D7614C">
        <w:rPr>
          <w:sz w:val="22"/>
          <w:szCs w:val="22"/>
        </w:rPr>
        <w:t>19.223,46 kuna</w:t>
      </w:r>
    </w:p>
    <w:p w:rsidRDefault="003A6280" w:rsidP="00DA7B2F" w:rsidR="00DA7B2F" w:rsidRPr="00D7614C">
      <w:pPr>
        <w:tabs>
          <w:tab w:pos="360" w:val="left"/>
        </w:tabs>
        <w:jc w:val="both"/>
        <w:rPr>
          <w:sz w:val="22"/>
          <w:szCs w:val="22"/>
        </w:rPr>
      </w:pPr>
      <w:r w:rsidRPr="00D7614C">
        <w:rPr>
          <w:sz w:val="22"/>
          <w:szCs w:val="22"/>
        </w:rPr>
        <w:t>28. KODUS NENAD, Opatija, OIB: 82961812889</w:t>
      </w:r>
      <w:r w:rsidR="00DA7B2F" w:rsidRPr="00D7614C">
        <w:rPr>
          <w:sz w:val="22"/>
          <w:szCs w:val="22"/>
        </w:rPr>
        <w:t xml:space="preserve"> u iznosu </w:t>
      </w:r>
      <w:r w:rsidR="00542132" w:rsidRPr="00D7614C">
        <w:rPr>
          <w:sz w:val="22"/>
          <w:szCs w:val="22"/>
        </w:rPr>
        <w:t>15.290,88 kuna</w:t>
      </w:r>
    </w:p>
    <w:p w:rsidRDefault="003A6280" w:rsidP="00DA7B2F" w:rsidR="00DA7B2F" w:rsidRPr="00D7614C">
      <w:pPr>
        <w:tabs>
          <w:tab w:pos="360" w:val="left"/>
        </w:tabs>
        <w:jc w:val="both"/>
        <w:rPr>
          <w:sz w:val="22"/>
          <w:szCs w:val="22"/>
        </w:rPr>
      </w:pPr>
      <w:r w:rsidRPr="00D7614C">
        <w:rPr>
          <w:sz w:val="22"/>
          <w:szCs w:val="22"/>
        </w:rPr>
        <w:t>29. LAKOSELJAC MARKO, Pula, OIB: 96934774232</w:t>
      </w:r>
      <w:r w:rsidR="00DA7B2F" w:rsidRPr="00D7614C">
        <w:rPr>
          <w:sz w:val="22"/>
          <w:szCs w:val="22"/>
        </w:rPr>
        <w:t xml:space="preserve"> u iznosu </w:t>
      </w:r>
      <w:r w:rsidR="00542132" w:rsidRPr="00D7614C">
        <w:rPr>
          <w:sz w:val="22"/>
          <w:szCs w:val="22"/>
        </w:rPr>
        <w:t>15.288,62 kuna</w:t>
      </w:r>
    </w:p>
    <w:p w:rsidRDefault="003A6280" w:rsidP="00DA7B2F" w:rsidR="00DA7B2F" w:rsidRPr="00D7614C">
      <w:pPr>
        <w:tabs>
          <w:tab w:pos="360" w:val="left"/>
        </w:tabs>
        <w:jc w:val="both"/>
        <w:rPr>
          <w:sz w:val="22"/>
          <w:szCs w:val="22"/>
        </w:rPr>
      </w:pPr>
      <w:r w:rsidRPr="00D7614C">
        <w:rPr>
          <w:sz w:val="22"/>
          <w:szCs w:val="22"/>
        </w:rPr>
        <w:t xml:space="preserve">30. </w:t>
      </w:r>
      <w:r w:rsidRPr="00D7614C">
        <w:rPr>
          <w:sz w:val="22"/>
          <w:szCs w:val="22"/>
        </w:rPr>
        <w:tab/>
        <w:t>LOMEN MAGDALENA, Nova Vas, OIB: 97193394533</w:t>
      </w:r>
      <w:r w:rsidR="00DA7B2F" w:rsidRPr="00D7614C">
        <w:rPr>
          <w:sz w:val="22"/>
          <w:szCs w:val="22"/>
        </w:rPr>
        <w:t xml:space="preserve"> u iznosu </w:t>
      </w:r>
      <w:r w:rsidR="00542132" w:rsidRPr="00D7614C">
        <w:rPr>
          <w:sz w:val="22"/>
          <w:szCs w:val="22"/>
        </w:rPr>
        <w:t>6.939,17 kuna</w:t>
      </w:r>
    </w:p>
    <w:p w:rsidRDefault="003A6280" w:rsidP="00DA7B2F" w:rsidR="00DA7B2F" w:rsidRPr="00D7614C">
      <w:pPr>
        <w:tabs>
          <w:tab w:pos="360" w:val="left"/>
        </w:tabs>
        <w:jc w:val="both"/>
        <w:rPr>
          <w:sz w:val="22"/>
          <w:szCs w:val="22"/>
        </w:rPr>
      </w:pPr>
      <w:r w:rsidRPr="00D7614C">
        <w:rPr>
          <w:sz w:val="22"/>
          <w:szCs w:val="22"/>
        </w:rPr>
        <w:t>31. MARTINČIĆ MATEO, Ičići, OIB: 46903512014</w:t>
      </w:r>
      <w:r w:rsidR="00DA7B2F" w:rsidRPr="00D7614C">
        <w:rPr>
          <w:sz w:val="22"/>
          <w:szCs w:val="22"/>
        </w:rPr>
        <w:t xml:space="preserve"> u iznosu </w:t>
      </w:r>
      <w:r w:rsidR="00542132" w:rsidRPr="00D7614C">
        <w:rPr>
          <w:sz w:val="22"/>
          <w:szCs w:val="22"/>
        </w:rPr>
        <w:t>17.771,52 kuna</w:t>
      </w:r>
    </w:p>
    <w:p w:rsidRDefault="003A6280" w:rsidP="006076B3" w:rsidR="003A6280" w:rsidRPr="00D7614C">
      <w:pPr>
        <w:tabs>
          <w:tab w:pos="360" w:val="left"/>
        </w:tabs>
        <w:jc w:val="both"/>
        <w:rPr>
          <w:sz w:val="22"/>
          <w:szCs w:val="22"/>
        </w:rPr>
      </w:pPr>
      <w:r w:rsidRPr="00D7614C">
        <w:rPr>
          <w:sz w:val="22"/>
          <w:szCs w:val="22"/>
        </w:rPr>
        <w:t>32. MARTIČEVIĆ VESNA, Opatija, OIB: 62459963774</w:t>
      </w:r>
      <w:r w:rsidR="00DA7B2F" w:rsidRPr="00D7614C">
        <w:rPr>
          <w:sz w:val="22"/>
          <w:szCs w:val="22"/>
        </w:rPr>
        <w:t xml:space="preserve"> u iznosu </w:t>
      </w:r>
      <w:r w:rsidR="00542132" w:rsidRPr="00D7614C">
        <w:rPr>
          <w:sz w:val="22"/>
          <w:szCs w:val="22"/>
        </w:rPr>
        <w:t>27.889,69 kuna</w:t>
      </w:r>
    </w:p>
    <w:p w:rsidRDefault="003A6280" w:rsidP="00DA7B2F" w:rsidR="00542132" w:rsidRPr="00D7614C">
      <w:pPr>
        <w:tabs>
          <w:tab w:pos="360" w:val="left"/>
        </w:tabs>
        <w:jc w:val="both"/>
        <w:rPr>
          <w:sz w:val="22"/>
          <w:szCs w:val="22"/>
        </w:rPr>
      </w:pPr>
      <w:r w:rsidRPr="00D7614C">
        <w:rPr>
          <w:sz w:val="22"/>
          <w:szCs w:val="22"/>
        </w:rPr>
        <w:t>33. MATANA JERKO, Mokošica, OIB: 22220157442</w:t>
      </w:r>
      <w:r w:rsidR="00DA7B2F" w:rsidRPr="00D7614C">
        <w:rPr>
          <w:sz w:val="22"/>
          <w:szCs w:val="22"/>
        </w:rPr>
        <w:t xml:space="preserve"> u iznosu </w:t>
      </w:r>
      <w:r w:rsidR="00542132" w:rsidRPr="00D7614C">
        <w:rPr>
          <w:sz w:val="22"/>
          <w:szCs w:val="22"/>
        </w:rPr>
        <w:t>17.851,12 kuna</w:t>
      </w:r>
    </w:p>
    <w:p w:rsidRDefault="003A6280" w:rsidP="00DA7B2F" w:rsidR="00DA7B2F" w:rsidRPr="00D7614C">
      <w:pPr>
        <w:tabs>
          <w:tab w:pos="360" w:val="left"/>
        </w:tabs>
        <w:jc w:val="both"/>
        <w:rPr>
          <w:sz w:val="22"/>
          <w:szCs w:val="22"/>
        </w:rPr>
      </w:pPr>
      <w:r w:rsidRPr="00D7614C">
        <w:rPr>
          <w:sz w:val="22"/>
          <w:szCs w:val="22"/>
        </w:rPr>
        <w:t>34. MATUZIVIĆ JOSIP, Mokošica, OIB: 8936695225</w:t>
      </w:r>
      <w:r w:rsidR="00DA7B2F" w:rsidRPr="00D7614C">
        <w:rPr>
          <w:sz w:val="22"/>
          <w:szCs w:val="22"/>
        </w:rPr>
        <w:t xml:space="preserve"> u iznosu </w:t>
      </w:r>
      <w:r w:rsidR="00542132" w:rsidRPr="00D7614C">
        <w:rPr>
          <w:sz w:val="22"/>
          <w:szCs w:val="22"/>
        </w:rPr>
        <w:t>27.403,81 kuna</w:t>
      </w:r>
    </w:p>
    <w:p w:rsidRDefault="003A6280" w:rsidP="00DA7B2F" w:rsidR="00DA7B2F" w:rsidRPr="00D7614C">
      <w:pPr>
        <w:tabs>
          <w:tab w:pos="360" w:val="left"/>
        </w:tabs>
        <w:jc w:val="both"/>
        <w:rPr>
          <w:sz w:val="22"/>
          <w:szCs w:val="22"/>
        </w:rPr>
      </w:pPr>
      <w:r w:rsidRPr="00D7614C">
        <w:rPr>
          <w:sz w:val="22"/>
          <w:szCs w:val="22"/>
        </w:rPr>
        <w:t>35. MILIĆ ALEKSANDAR, Cres, OIB: 73657053798</w:t>
      </w:r>
      <w:r w:rsidR="00DA7B2F" w:rsidRPr="00D7614C">
        <w:rPr>
          <w:sz w:val="22"/>
          <w:szCs w:val="22"/>
        </w:rPr>
        <w:t xml:space="preserve"> u iznosu </w:t>
      </w:r>
      <w:r w:rsidR="00542132" w:rsidRPr="00D7614C">
        <w:rPr>
          <w:sz w:val="22"/>
          <w:szCs w:val="22"/>
        </w:rPr>
        <w:t>14.816,20 kuna</w:t>
      </w:r>
    </w:p>
    <w:p w:rsidRDefault="003A6280" w:rsidP="00DA7B2F" w:rsidR="00DA7B2F" w:rsidRPr="00D7614C">
      <w:pPr>
        <w:tabs>
          <w:tab w:pos="360" w:val="left"/>
        </w:tabs>
        <w:jc w:val="both"/>
        <w:rPr>
          <w:sz w:val="22"/>
          <w:szCs w:val="22"/>
        </w:rPr>
      </w:pPr>
      <w:r w:rsidRPr="00D7614C">
        <w:rPr>
          <w:sz w:val="22"/>
          <w:szCs w:val="22"/>
        </w:rPr>
        <w:t>36. MJEKIĆ DEAN, Pula, OIB: 28094855947</w:t>
      </w:r>
      <w:r w:rsidR="00DA7B2F" w:rsidRPr="00D7614C">
        <w:rPr>
          <w:sz w:val="22"/>
          <w:szCs w:val="22"/>
        </w:rPr>
        <w:t xml:space="preserve"> u iznosu </w:t>
      </w:r>
      <w:r w:rsidR="00542132" w:rsidRPr="00D7614C">
        <w:rPr>
          <w:sz w:val="22"/>
          <w:szCs w:val="22"/>
        </w:rPr>
        <w:t>18.232,86 kuna</w:t>
      </w:r>
    </w:p>
    <w:p w:rsidRDefault="003A6280" w:rsidP="00DA7B2F" w:rsidR="00DA7B2F" w:rsidRPr="00D7614C">
      <w:pPr>
        <w:tabs>
          <w:tab w:pos="360" w:val="left"/>
        </w:tabs>
        <w:jc w:val="both"/>
        <w:rPr>
          <w:sz w:val="22"/>
          <w:szCs w:val="22"/>
        </w:rPr>
      </w:pPr>
      <w:r w:rsidRPr="00D7614C">
        <w:rPr>
          <w:sz w:val="22"/>
          <w:szCs w:val="22"/>
        </w:rPr>
        <w:t>37. NIMAK SLOBODAN, Vodice, OIB: 12265277618</w:t>
      </w:r>
      <w:r w:rsidR="00DA7B2F" w:rsidRPr="00D7614C">
        <w:rPr>
          <w:sz w:val="22"/>
          <w:szCs w:val="22"/>
        </w:rPr>
        <w:t xml:space="preserve"> u iznosu </w:t>
      </w:r>
      <w:r w:rsidR="00542132" w:rsidRPr="00D7614C">
        <w:rPr>
          <w:sz w:val="22"/>
          <w:szCs w:val="22"/>
        </w:rPr>
        <w:t>20.941,45 kuna</w:t>
      </w:r>
    </w:p>
    <w:p w:rsidRDefault="003A6280" w:rsidP="00DA7B2F" w:rsidR="00DA7B2F" w:rsidRPr="00D7614C">
      <w:pPr>
        <w:tabs>
          <w:tab w:pos="360" w:val="left"/>
        </w:tabs>
        <w:jc w:val="both"/>
        <w:rPr>
          <w:sz w:val="22"/>
          <w:szCs w:val="22"/>
        </w:rPr>
      </w:pPr>
      <w:r w:rsidRPr="00D7614C">
        <w:rPr>
          <w:sz w:val="22"/>
          <w:szCs w:val="22"/>
        </w:rPr>
        <w:t>38. ORLOVIĆ ŠIME, Gospić, OIB: 04969202701</w:t>
      </w:r>
      <w:r w:rsidR="00DA7B2F" w:rsidRPr="00D7614C">
        <w:rPr>
          <w:sz w:val="22"/>
          <w:szCs w:val="22"/>
        </w:rPr>
        <w:t xml:space="preserve"> u iznosu </w:t>
      </w:r>
      <w:r w:rsidR="00542132" w:rsidRPr="00D7614C">
        <w:rPr>
          <w:sz w:val="22"/>
          <w:szCs w:val="22"/>
        </w:rPr>
        <w:t>15.004,46 kuna</w:t>
      </w:r>
    </w:p>
    <w:p w:rsidRDefault="003A6280" w:rsidP="00DA7B2F" w:rsidR="00DA7B2F" w:rsidRPr="00D7614C">
      <w:pPr>
        <w:tabs>
          <w:tab w:pos="360" w:val="left"/>
        </w:tabs>
        <w:jc w:val="both"/>
        <w:rPr>
          <w:sz w:val="22"/>
          <w:szCs w:val="22"/>
        </w:rPr>
      </w:pPr>
      <w:r w:rsidRPr="00D7614C">
        <w:rPr>
          <w:sz w:val="22"/>
          <w:szCs w:val="22"/>
        </w:rPr>
        <w:t>39. PETKOVIĆ VINKO, Ploče, OIB: 41969242436</w:t>
      </w:r>
      <w:r w:rsidR="00DA7B2F" w:rsidRPr="00D7614C">
        <w:rPr>
          <w:sz w:val="22"/>
          <w:szCs w:val="22"/>
        </w:rPr>
        <w:t xml:space="preserve"> u iznosu </w:t>
      </w:r>
      <w:r w:rsidR="00542132" w:rsidRPr="00D7614C">
        <w:rPr>
          <w:sz w:val="22"/>
          <w:szCs w:val="22"/>
        </w:rPr>
        <w:t>146,93 kuna</w:t>
      </w:r>
    </w:p>
    <w:p w:rsidRDefault="003A6280" w:rsidP="00DA7B2F" w:rsidR="00DA7B2F" w:rsidRPr="00D7614C">
      <w:pPr>
        <w:tabs>
          <w:tab w:pos="360" w:val="left"/>
        </w:tabs>
        <w:jc w:val="both"/>
        <w:rPr>
          <w:sz w:val="22"/>
          <w:szCs w:val="22"/>
        </w:rPr>
      </w:pPr>
      <w:r w:rsidRPr="00D7614C">
        <w:rPr>
          <w:sz w:val="22"/>
          <w:szCs w:val="22"/>
        </w:rPr>
        <w:t>40. PILAR FABIO, Pula, OIB: 2875698763</w:t>
      </w:r>
      <w:r w:rsidR="00DA7B2F" w:rsidRPr="00D7614C">
        <w:rPr>
          <w:sz w:val="22"/>
          <w:szCs w:val="22"/>
        </w:rPr>
        <w:t xml:space="preserve"> u iznosu </w:t>
      </w:r>
      <w:r w:rsidR="00542132" w:rsidRPr="00D7614C">
        <w:rPr>
          <w:sz w:val="22"/>
          <w:szCs w:val="22"/>
        </w:rPr>
        <w:t>18.212,65 kuna</w:t>
      </w:r>
    </w:p>
    <w:p w:rsidRDefault="003A6280" w:rsidP="00DA7B2F" w:rsidR="00DA7B2F" w:rsidRPr="00D7614C">
      <w:pPr>
        <w:tabs>
          <w:tab w:pos="360" w:val="left"/>
        </w:tabs>
        <w:jc w:val="both"/>
        <w:rPr>
          <w:sz w:val="22"/>
          <w:szCs w:val="22"/>
        </w:rPr>
      </w:pPr>
      <w:r w:rsidRPr="00D7614C">
        <w:rPr>
          <w:sz w:val="22"/>
          <w:szCs w:val="22"/>
        </w:rPr>
        <w:t>41. PILARIĆ ZLATKO, Pula, OIB: 78372786914</w:t>
      </w:r>
      <w:r w:rsidR="00DA7B2F" w:rsidRPr="00D7614C">
        <w:rPr>
          <w:sz w:val="22"/>
          <w:szCs w:val="22"/>
        </w:rPr>
        <w:t xml:space="preserve"> u iznosu </w:t>
      </w:r>
      <w:r w:rsidR="00542132" w:rsidRPr="00D7614C">
        <w:rPr>
          <w:sz w:val="22"/>
          <w:szCs w:val="22"/>
        </w:rPr>
        <w:t>19.218,63 kuna</w:t>
      </w:r>
    </w:p>
    <w:p w:rsidRDefault="003A6280" w:rsidP="00DA7B2F" w:rsidR="00DA7B2F" w:rsidRPr="00D7614C">
      <w:pPr>
        <w:tabs>
          <w:tab w:pos="360" w:val="left"/>
        </w:tabs>
        <w:jc w:val="both"/>
        <w:rPr>
          <w:sz w:val="22"/>
          <w:szCs w:val="22"/>
        </w:rPr>
      </w:pPr>
      <w:r w:rsidRPr="00D7614C">
        <w:rPr>
          <w:sz w:val="22"/>
          <w:szCs w:val="22"/>
        </w:rPr>
        <w:t>42. RAKIĆ SAVO, Pula, OIB: 08005964575</w:t>
      </w:r>
      <w:r w:rsidR="00DA7B2F" w:rsidRPr="00D7614C">
        <w:rPr>
          <w:sz w:val="22"/>
          <w:szCs w:val="22"/>
        </w:rPr>
        <w:t xml:space="preserve"> u iznosu </w:t>
      </w:r>
      <w:r w:rsidR="00542132" w:rsidRPr="00D7614C">
        <w:rPr>
          <w:sz w:val="22"/>
          <w:szCs w:val="22"/>
        </w:rPr>
        <w:t>14.851,94 kuna</w:t>
      </w:r>
    </w:p>
    <w:p w:rsidRDefault="003A6280" w:rsidP="00DA7B2F" w:rsidR="00DA7B2F" w:rsidRPr="00D7614C">
      <w:pPr>
        <w:tabs>
          <w:tab w:pos="360" w:val="left"/>
        </w:tabs>
        <w:jc w:val="both"/>
        <w:rPr>
          <w:sz w:val="22"/>
          <w:szCs w:val="22"/>
        </w:rPr>
      </w:pPr>
      <w:r w:rsidRPr="00D7614C">
        <w:rPr>
          <w:sz w:val="22"/>
          <w:szCs w:val="22"/>
        </w:rPr>
        <w:t>43. RUŽIĆ STANKO, Cres, OIB: 49106502746</w:t>
      </w:r>
      <w:r w:rsidR="00DA7B2F" w:rsidRPr="00D7614C">
        <w:rPr>
          <w:sz w:val="22"/>
          <w:szCs w:val="22"/>
        </w:rPr>
        <w:t xml:space="preserve"> u iznosu </w:t>
      </w:r>
      <w:r w:rsidR="00542132" w:rsidRPr="00D7614C">
        <w:rPr>
          <w:sz w:val="22"/>
          <w:szCs w:val="22"/>
        </w:rPr>
        <w:t>17.831,83 kuna</w:t>
      </w:r>
    </w:p>
    <w:p w:rsidRDefault="003A6280" w:rsidP="00DA7B2F" w:rsidR="00DA7B2F" w:rsidRPr="00D7614C">
      <w:pPr>
        <w:tabs>
          <w:tab w:pos="360" w:val="left"/>
        </w:tabs>
        <w:jc w:val="both"/>
        <w:rPr>
          <w:sz w:val="22"/>
          <w:szCs w:val="22"/>
        </w:rPr>
      </w:pPr>
      <w:r w:rsidRPr="00D7614C">
        <w:rPr>
          <w:sz w:val="22"/>
          <w:szCs w:val="22"/>
        </w:rPr>
        <w:t>44. SOLDATIĆ STANISLAV, Dubrovnik, OIB: 37173401468</w:t>
      </w:r>
      <w:r w:rsidR="00DA7B2F" w:rsidRPr="00D7614C">
        <w:rPr>
          <w:sz w:val="22"/>
          <w:szCs w:val="22"/>
        </w:rPr>
        <w:t xml:space="preserve"> u iznosu </w:t>
      </w:r>
      <w:r w:rsidR="00542132" w:rsidRPr="00D7614C">
        <w:rPr>
          <w:sz w:val="22"/>
          <w:szCs w:val="22"/>
        </w:rPr>
        <w:t>6.804,26 kuna</w:t>
      </w:r>
    </w:p>
    <w:p w:rsidRDefault="003A6280" w:rsidP="00DA7B2F" w:rsidR="00DA7B2F" w:rsidRPr="00D7614C">
      <w:pPr>
        <w:tabs>
          <w:tab w:pos="360" w:val="left"/>
        </w:tabs>
        <w:jc w:val="both"/>
        <w:rPr>
          <w:sz w:val="22"/>
          <w:szCs w:val="22"/>
        </w:rPr>
      </w:pPr>
      <w:r w:rsidRPr="00D7614C">
        <w:rPr>
          <w:sz w:val="22"/>
          <w:szCs w:val="22"/>
        </w:rPr>
        <w:t>45. STANIĆ DANIEL, Dubrovnik, OIB: 20700696146</w:t>
      </w:r>
      <w:r w:rsidR="00DA7B2F" w:rsidRPr="00D7614C">
        <w:rPr>
          <w:sz w:val="22"/>
          <w:szCs w:val="22"/>
        </w:rPr>
        <w:t xml:space="preserve"> u iznosu </w:t>
      </w:r>
      <w:r w:rsidR="00542132" w:rsidRPr="00D7614C">
        <w:rPr>
          <w:sz w:val="22"/>
          <w:szCs w:val="22"/>
        </w:rPr>
        <w:t>27.829,18 kuna</w:t>
      </w:r>
    </w:p>
    <w:p w:rsidRDefault="003A6280" w:rsidP="00DA7B2F" w:rsidR="00DA7B2F" w:rsidRPr="00D7614C">
      <w:pPr>
        <w:tabs>
          <w:tab w:pos="360" w:val="left"/>
        </w:tabs>
        <w:jc w:val="both"/>
        <w:rPr>
          <w:sz w:val="22"/>
          <w:szCs w:val="22"/>
        </w:rPr>
      </w:pPr>
      <w:r w:rsidRPr="00D7614C">
        <w:rPr>
          <w:sz w:val="22"/>
          <w:szCs w:val="22"/>
        </w:rPr>
        <w:t>46. VEROVIĆ VLATKO, Skradin, OIB: 52823556800</w:t>
      </w:r>
      <w:r w:rsidR="00DA7B2F" w:rsidRPr="00D7614C">
        <w:rPr>
          <w:sz w:val="22"/>
          <w:szCs w:val="22"/>
        </w:rPr>
        <w:t xml:space="preserve"> u iznosu </w:t>
      </w:r>
      <w:r w:rsidR="00542132" w:rsidRPr="00D7614C">
        <w:rPr>
          <w:sz w:val="22"/>
          <w:szCs w:val="22"/>
        </w:rPr>
        <w:t>21.412,18 kuna</w:t>
      </w:r>
    </w:p>
    <w:p w:rsidRDefault="00E261C2" w:rsidP="00E261C2" w:rsidR="00E261C2" w:rsidRPr="00D7614C">
      <w:pPr>
        <w:snapToGrid w:val="false"/>
        <w:ind w:hanging="705" w:left="705"/>
        <w:jc w:val="both"/>
        <w:rPr>
          <w:sz w:val="22"/>
          <w:szCs w:val="22"/>
        </w:rPr>
      </w:pPr>
    </w:p>
    <w:p w:rsidRDefault="006E47F1" w:rsidP="006E47F1" w:rsidR="006E47F1" w:rsidRPr="00D7614C">
      <w:pPr>
        <w:tabs>
          <w:tab w:pos="360" w:val="left"/>
        </w:tabs>
        <w:jc w:val="both"/>
        <w:rPr>
          <w:sz w:val="22"/>
          <w:szCs w:val="22"/>
        </w:rPr>
      </w:pPr>
      <w:r w:rsidRPr="00D7614C">
        <w:rPr>
          <w:b/>
          <w:sz w:val="22"/>
          <w:szCs w:val="22"/>
        </w:rPr>
        <w:t>II.</w:t>
      </w:r>
      <w:r w:rsidRPr="00D7614C">
        <w:rPr>
          <w:b/>
          <w:sz w:val="22"/>
          <w:szCs w:val="22"/>
        </w:rPr>
        <w:tab/>
      </w:r>
      <w:r w:rsidRPr="00D7614C">
        <w:rPr>
          <w:sz w:val="22"/>
          <w:szCs w:val="22"/>
        </w:rPr>
        <w:t>Utvrđuju se osnovane tražbine vjerovnika II. (drugog) višeg isplatnog reda:</w:t>
      </w:r>
    </w:p>
    <w:p w:rsidRDefault="006E47F1" w:rsidP="006E47F1" w:rsidR="006E47F1" w:rsidRPr="00D7614C">
      <w:pPr>
        <w:tabs>
          <w:tab w:pos="360" w:val="left"/>
        </w:tabs>
        <w:snapToGrid w:val="false"/>
        <w:ind w:hanging="360" w:left="360"/>
        <w:jc w:val="both"/>
        <w:rPr>
          <w:sz w:val="22"/>
          <w:szCs w:val="22"/>
        </w:rPr>
      </w:pPr>
      <w:r w:rsidRPr="00D7614C">
        <w:rPr>
          <w:sz w:val="22"/>
          <w:szCs w:val="22"/>
        </w:rPr>
        <w:t>1.</w:t>
      </w:r>
      <w:r w:rsidRPr="00D7614C">
        <w:rPr>
          <w:sz w:val="22"/>
          <w:szCs w:val="22"/>
        </w:rPr>
        <w:tab/>
        <w:t xml:space="preserve">REPUBLIKA HRVATSKA, MINISTARSTVO FINANCIJA, OIB:18683136487, u iznosu </w:t>
      </w:r>
      <w:r w:rsidR="00127FFB">
        <w:rPr>
          <w:sz w:val="22"/>
          <w:szCs w:val="22"/>
        </w:rPr>
        <w:t>266.453,07</w:t>
      </w:r>
      <w:r w:rsidRPr="00D7614C">
        <w:rPr>
          <w:sz w:val="22"/>
          <w:szCs w:val="22"/>
        </w:rPr>
        <w:t xml:space="preserve"> kuna,</w:t>
      </w:r>
    </w:p>
    <w:p w:rsidRDefault="006E47F1" w:rsidP="00542132" w:rsidR="00542132" w:rsidRPr="00D7614C">
      <w:pPr>
        <w:tabs>
          <w:tab w:pos="360" w:val="left"/>
        </w:tabs>
        <w:jc w:val="both"/>
        <w:rPr>
          <w:sz w:val="22"/>
          <w:szCs w:val="22"/>
        </w:rPr>
      </w:pPr>
      <w:r w:rsidRPr="00D7614C">
        <w:rPr>
          <w:sz w:val="22"/>
          <w:szCs w:val="22"/>
        </w:rPr>
        <w:t xml:space="preserve">2. </w:t>
      </w:r>
      <w:r w:rsidRPr="00D7614C">
        <w:rPr>
          <w:sz w:val="22"/>
          <w:szCs w:val="22"/>
        </w:rPr>
        <w:tab/>
      </w:r>
      <w:r w:rsidR="003A6280" w:rsidRPr="00D7614C">
        <w:rPr>
          <w:sz w:val="22"/>
          <w:szCs w:val="22"/>
        </w:rPr>
        <w:t>OTP BANKA HRVATSKA d.d. Zadar, OIB: 52508873833</w:t>
      </w:r>
      <w:r w:rsidR="00542132" w:rsidRPr="00D7614C">
        <w:rPr>
          <w:sz w:val="22"/>
          <w:szCs w:val="22"/>
        </w:rPr>
        <w:t xml:space="preserve"> u iznosu 5.474,97 kuna</w:t>
      </w:r>
    </w:p>
    <w:p w:rsidRDefault="003A6280" w:rsidP="00542132" w:rsidR="00542132" w:rsidRPr="00D7614C">
      <w:pPr>
        <w:tabs>
          <w:tab w:pos="360" w:val="left"/>
        </w:tabs>
        <w:jc w:val="both"/>
        <w:rPr>
          <w:sz w:val="22"/>
          <w:szCs w:val="22"/>
        </w:rPr>
      </w:pPr>
      <w:r w:rsidRPr="00D7614C">
        <w:rPr>
          <w:sz w:val="22"/>
          <w:szCs w:val="22"/>
        </w:rPr>
        <w:t>3.   ANTONIO VOLAREVIĆ, Zagreb, OIB: 68644285652</w:t>
      </w:r>
      <w:r w:rsidR="00542132" w:rsidRPr="00D7614C">
        <w:rPr>
          <w:sz w:val="22"/>
          <w:szCs w:val="22"/>
        </w:rPr>
        <w:t xml:space="preserve"> u iznosu 22.673,94 kuna</w:t>
      </w:r>
    </w:p>
    <w:p w:rsidRDefault="003A6280" w:rsidP="00542132" w:rsidR="00542132" w:rsidRPr="00D7614C">
      <w:pPr>
        <w:tabs>
          <w:tab w:pos="360" w:val="left"/>
        </w:tabs>
        <w:jc w:val="both"/>
        <w:rPr>
          <w:sz w:val="22"/>
          <w:szCs w:val="22"/>
        </w:rPr>
      </w:pPr>
      <w:r w:rsidRPr="00D7614C">
        <w:rPr>
          <w:sz w:val="22"/>
          <w:szCs w:val="22"/>
        </w:rPr>
        <w:t>4    ERSTE&amp;STEIERMARKISCHE BANK d.d. Rijeka, OIB: 23057039320</w:t>
      </w:r>
      <w:r w:rsidR="00542132" w:rsidRPr="00D7614C">
        <w:rPr>
          <w:sz w:val="22"/>
          <w:szCs w:val="22"/>
        </w:rPr>
        <w:t xml:space="preserve"> u iznosu 77.545,04 kuna</w:t>
      </w:r>
    </w:p>
    <w:p w:rsidRDefault="003A6280" w:rsidP="006E47F1" w:rsidR="003A6280" w:rsidRPr="00D7614C">
      <w:pPr>
        <w:tabs>
          <w:tab w:pos="360" w:val="left"/>
        </w:tabs>
        <w:ind w:hanging="705" w:left="705"/>
        <w:jc w:val="both"/>
        <w:rPr>
          <w:sz w:val="22"/>
          <w:szCs w:val="22"/>
        </w:rPr>
      </w:pPr>
    </w:p>
    <w:p w:rsidRDefault="006E47F1" w:rsidP="006E47F1" w:rsidR="006E47F1" w:rsidRPr="00D7614C">
      <w:pPr>
        <w:jc w:val="both"/>
        <w:rPr>
          <w:sz w:val="22"/>
          <w:szCs w:val="22"/>
        </w:rPr>
      </w:pPr>
      <w:r w:rsidRPr="00D7614C">
        <w:rPr>
          <w:b/>
          <w:sz w:val="22"/>
          <w:szCs w:val="22"/>
        </w:rPr>
        <w:t>III.</w:t>
      </w:r>
      <w:r w:rsidRPr="00D7614C">
        <w:rPr>
          <w:b/>
          <w:sz w:val="22"/>
          <w:szCs w:val="22"/>
        </w:rPr>
        <w:tab/>
      </w:r>
      <w:r w:rsidRPr="00D7614C">
        <w:rPr>
          <w:sz w:val="22"/>
          <w:szCs w:val="22"/>
        </w:rPr>
        <w:t>Osporavaju se tražbine vjerovnika II. (drugog) višeg isplatnog reda:</w:t>
      </w:r>
    </w:p>
    <w:p w:rsidRDefault="006E47F1" w:rsidP="006E47F1" w:rsidR="006E47F1" w:rsidRPr="00D7614C">
      <w:pPr>
        <w:tabs>
          <w:tab w:pos="360" w:val="left"/>
        </w:tabs>
        <w:rPr>
          <w:sz w:val="22"/>
          <w:szCs w:val="22"/>
        </w:rPr>
      </w:pPr>
      <w:r w:rsidRPr="00D7614C">
        <w:rPr>
          <w:sz w:val="22"/>
          <w:szCs w:val="22"/>
        </w:rPr>
        <w:t>1.</w:t>
      </w:r>
      <w:r w:rsidRPr="00D7614C">
        <w:rPr>
          <w:sz w:val="22"/>
          <w:szCs w:val="22"/>
        </w:rPr>
        <w:tab/>
        <w:t>ERSTE&amp;STEIERMARKISCHE BANK d.d., Rijeka, OIB: 23057039320, u iznosu 500,00 kuna.</w:t>
      </w:r>
    </w:p>
    <w:p w:rsidRDefault="006E47F1" w:rsidP="006E47F1" w:rsidR="006E47F1" w:rsidRPr="00D7614C">
      <w:pPr>
        <w:snapToGrid w:val="false"/>
        <w:ind w:hanging="705" w:left="705"/>
        <w:jc w:val="both"/>
        <w:rPr>
          <w:sz w:val="22"/>
          <w:szCs w:val="22"/>
        </w:rPr>
      </w:pPr>
    </w:p>
    <w:p w:rsidRDefault="006E47F1" w:rsidP="006E47F1" w:rsidR="006E47F1" w:rsidRPr="00D7614C">
      <w:pPr>
        <w:ind w:hanging="360" w:left="360"/>
        <w:jc w:val="both"/>
        <w:rPr>
          <w:sz w:val="22"/>
          <w:szCs w:val="22"/>
          <w:lang w:val="fr-FR"/>
        </w:rPr>
      </w:pPr>
      <w:r w:rsidRPr="00D7614C">
        <w:rPr>
          <w:b/>
          <w:sz w:val="22"/>
          <w:szCs w:val="22"/>
        </w:rPr>
        <w:t>IV.</w:t>
      </w:r>
      <w:r w:rsidRPr="00D7614C">
        <w:rPr>
          <w:sz w:val="22"/>
          <w:szCs w:val="22"/>
        </w:rPr>
        <w:tab/>
      </w:r>
      <w:r w:rsidRPr="00D7614C">
        <w:rPr>
          <w:sz w:val="22"/>
          <w:szCs w:val="22"/>
        </w:rPr>
        <w:tab/>
      </w:r>
      <w:r w:rsidR="00D056A7" w:rsidRPr="00D7614C">
        <w:rPr>
          <w:sz w:val="22"/>
          <w:szCs w:val="22"/>
          <w:lang w:val="fr-FR"/>
        </w:rPr>
        <w:t xml:space="preserve">Upućuje </w:t>
      </w:r>
      <w:r w:rsidRPr="00D7614C">
        <w:rPr>
          <w:sz w:val="22"/>
          <w:szCs w:val="22"/>
          <w:lang w:val="fr-FR"/>
        </w:rPr>
        <w:t xml:space="preserve"> se vjerovnik iz točke III. ovog rješenja, čija je tražbina osporena i to: </w:t>
      </w:r>
    </w:p>
    <w:p w:rsidRDefault="006E47F1" w:rsidP="006E47F1" w:rsidR="006E47F1" w:rsidRPr="00D7614C">
      <w:pPr>
        <w:tabs>
          <w:tab w:pos="360" w:val="left"/>
        </w:tabs>
        <w:jc w:val="both"/>
        <w:rPr>
          <w:sz w:val="22"/>
          <w:szCs w:val="22"/>
        </w:rPr>
      </w:pPr>
      <w:r w:rsidRPr="00D7614C">
        <w:rPr>
          <w:sz w:val="22"/>
          <w:szCs w:val="22"/>
        </w:rPr>
        <w:t>1.</w:t>
      </w:r>
      <w:r w:rsidRPr="00D7614C">
        <w:rPr>
          <w:sz w:val="22"/>
          <w:szCs w:val="22"/>
        </w:rPr>
        <w:tab/>
        <w:t>ERSTE&amp;STEIERMARKISCHE BANK d.d., Rijeka, OIB: 23057039320, u iznosu 500,00 kuna,</w:t>
      </w:r>
    </w:p>
    <w:p w:rsidRDefault="006E47F1" w:rsidP="006E47F1" w:rsidR="006E47F1" w:rsidRPr="00D7614C">
      <w:pPr>
        <w:tabs>
          <w:tab w:pos="360" w:val="left"/>
        </w:tabs>
        <w:jc w:val="both"/>
        <w:rPr>
          <w:sz w:val="22"/>
          <w:szCs w:val="22"/>
        </w:rPr>
      </w:pPr>
      <w:r w:rsidRPr="00D7614C">
        <w:rPr>
          <w:sz w:val="22"/>
          <w:szCs w:val="22"/>
          <w:lang w:val="fr-FR"/>
        </w:rPr>
        <w:t xml:space="preserve">u roku od 8 dana od dana dostave ovog rješenja pokrenuti postupak odnosno nastaviti pokrenuti postupak radi utvrđivanja osporene tražbine, jer će se inače smatrati da su odustali od prava na vođenje parnice. </w:t>
      </w:r>
    </w:p>
    <w:p w:rsidRDefault="006E47F1" w:rsidP="00B53DC6" w:rsidR="006E47F1" w:rsidRPr="00D7614C">
      <w:pPr>
        <w:jc w:val="center"/>
        <w:rPr>
          <w:b/>
          <w:sz w:val="22"/>
          <w:szCs w:val="22"/>
        </w:rPr>
      </w:pPr>
    </w:p>
    <w:p w:rsidRDefault="006E47F1" w:rsidP="00B53DC6" w:rsidR="006E47F1" w:rsidRPr="00D7614C">
      <w:pPr>
        <w:jc w:val="center"/>
        <w:rPr>
          <w:b/>
          <w:sz w:val="22"/>
          <w:szCs w:val="22"/>
        </w:rPr>
      </w:pPr>
    </w:p>
    <w:p w:rsidRDefault="003D4346" w:rsidP="00B53DC6" w:rsidR="003D4346" w:rsidRPr="00D7614C">
      <w:pPr>
        <w:jc w:val="center"/>
        <w:rPr>
          <w:b/>
          <w:sz w:val="22"/>
          <w:szCs w:val="22"/>
        </w:rPr>
      </w:pPr>
      <w:r w:rsidRPr="00D7614C">
        <w:rPr>
          <w:b/>
          <w:sz w:val="22"/>
          <w:szCs w:val="22"/>
        </w:rPr>
        <w:t>Obrazloženje</w:t>
      </w:r>
    </w:p>
    <w:p w:rsidRDefault="003D4346" w:rsidP="00B53DC6" w:rsidR="003D4346" w:rsidRPr="00D7614C">
      <w:pPr>
        <w:jc w:val="both"/>
        <w:rPr>
          <w:b/>
          <w:sz w:val="22"/>
          <w:szCs w:val="22"/>
        </w:rPr>
      </w:pPr>
    </w:p>
    <w:p w:rsidRDefault="003D4346" w:rsidP="00B53DC6" w:rsidR="003D4346" w:rsidRPr="00D7614C">
      <w:pPr>
        <w:ind w:firstLine="708"/>
        <w:jc w:val="both"/>
        <w:rPr>
          <w:sz w:val="22"/>
          <w:szCs w:val="22"/>
        </w:rPr>
      </w:pPr>
      <w:r w:rsidRPr="00D7614C">
        <w:rPr>
          <w:sz w:val="22"/>
          <w:szCs w:val="22"/>
        </w:rPr>
        <w:t>Rješenjem ovog suda posl. br. Posl. br. 6-St.</w:t>
      </w:r>
      <w:r w:rsidR="00033FF3" w:rsidRPr="00D7614C">
        <w:rPr>
          <w:sz w:val="22"/>
          <w:szCs w:val="22"/>
        </w:rPr>
        <w:t>508</w:t>
      </w:r>
      <w:r w:rsidRPr="00D7614C">
        <w:rPr>
          <w:sz w:val="22"/>
          <w:szCs w:val="22"/>
        </w:rPr>
        <w:t>/</w:t>
      </w:r>
      <w:r w:rsidR="00033FF3" w:rsidRPr="00D7614C">
        <w:rPr>
          <w:sz w:val="22"/>
          <w:szCs w:val="22"/>
        </w:rPr>
        <w:t>20</w:t>
      </w:r>
      <w:r w:rsidRPr="00D7614C">
        <w:rPr>
          <w:sz w:val="22"/>
          <w:szCs w:val="22"/>
        </w:rPr>
        <w:t>1</w:t>
      </w:r>
      <w:r w:rsidR="00E858AA" w:rsidRPr="00D7614C">
        <w:rPr>
          <w:sz w:val="22"/>
          <w:szCs w:val="22"/>
        </w:rPr>
        <w:t>3</w:t>
      </w:r>
      <w:r w:rsidR="00D81DFC" w:rsidRPr="00D7614C">
        <w:rPr>
          <w:sz w:val="22"/>
          <w:szCs w:val="22"/>
        </w:rPr>
        <w:t>-</w:t>
      </w:r>
      <w:r w:rsidR="00033FF3" w:rsidRPr="00D7614C">
        <w:rPr>
          <w:sz w:val="22"/>
          <w:szCs w:val="22"/>
        </w:rPr>
        <w:t>8</w:t>
      </w:r>
      <w:r w:rsidRPr="00D7614C">
        <w:rPr>
          <w:sz w:val="22"/>
          <w:szCs w:val="22"/>
        </w:rPr>
        <w:t xml:space="preserve"> od </w:t>
      </w:r>
      <w:r w:rsidR="00033FF3" w:rsidRPr="00D7614C">
        <w:rPr>
          <w:sz w:val="22"/>
          <w:szCs w:val="22"/>
        </w:rPr>
        <w:t>20</w:t>
      </w:r>
      <w:r w:rsidRPr="00D7614C">
        <w:rPr>
          <w:sz w:val="22"/>
          <w:szCs w:val="22"/>
        </w:rPr>
        <w:t xml:space="preserve">. </w:t>
      </w:r>
      <w:r w:rsidR="00033FF3" w:rsidRPr="00D7614C">
        <w:rPr>
          <w:sz w:val="22"/>
          <w:szCs w:val="22"/>
        </w:rPr>
        <w:t>veljače</w:t>
      </w:r>
      <w:r w:rsidRPr="00D7614C">
        <w:rPr>
          <w:sz w:val="22"/>
          <w:szCs w:val="22"/>
        </w:rPr>
        <w:t xml:space="preserve"> 201</w:t>
      </w:r>
      <w:r w:rsidR="00033FF3" w:rsidRPr="00D7614C">
        <w:rPr>
          <w:sz w:val="22"/>
          <w:szCs w:val="22"/>
        </w:rPr>
        <w:t>4</w:t>
      </w:r>
      <w:r w:rsidRPr="00D7614C">
        <w:rPr>
          <w:sz w:val="22"/>
          <w:szCs w:val="22"/>
        </w:rPr>
        <w:t xml:space="preserve">. godine otvoren je stečajni postupak nad imovinom dužnika </w:t>
      </w:r>
      <w:r w:rsidR="00033FF3" w:rsidRPr="00D7614C">
        <w:rPr>
          <w:sz w:val="22"/>
          <w:szCs w:val="22"/>
        </w:rPr>
        <w:t>POLAR SECURITY – BARBIR društvo s ograničenom odgovornošću za zaštitarsku djelatnost i trgovinu, Ploče</w:t>
      </w:r>
      <w:r w:rsidRPr="00D7614C">
        <w:rPr>
          <w:sz w:val="22"/>
          <w:szCs w:val="22"/>
        </w:rPr>
        <w:t>.</w:t>
      </w:r>
    </w:p>
    <w:p w:rsidRDefault="003D4346" w:rsidP="00B53DC6" w:rsidR="003D4346" w:rsidRPr="00D7614C">
      <w:pPr>
        <w:pStyle w:val="Tijeloteksta"/>
        <w:rPr>
          <w:sz w:val="22"/>
          <w:szCs w:val="22"/>
        </w:rPr>
      </w:pPr>
    </w:p>
    <w:p w:rsidRDefault="003D4346" w:rsidP="00B53DC6" w:rsidR="003D4346" w:rsidRPr="00D7614C">
      <w:pPr>
        <w:pStyle w:val="Tijeloteksta"/>
        <w:rPr>
          <w:sz w:val="22"/>
          <w:szCs w:val="22"/>
        </w:rPr>
      </w:pPr>
      <w:r w:rsidRPr="00D7614C">
        <w:rPr>
          <w:sz w:val="22"/>
          <w:szCs w:val="22"/>
        </w:rPr>
        <w:tab/>
        <w:t xml:space="preserve"> Na prvom ispitnom ročištu održanom dana </w:t>
      </w:r>
      <w:r w:rsidR="00033FF3" w:rsidRPr="00D7614C">
        <w:rPr>
          <w:sz w:val="22"/>
          <w:szCs w:val="22"/>
        </w:rPr>
        <w:t>15</w:t>
      </w:r>
      <w:r w:rsidR="008535BA" w:rsidRPr="00D7614C">
        <w:rPr>
          <w:sz w:val="22"/>
          <w:szCs w:val="22"/>
        </w:rPr>
        <w:t xml:space="preserve">. </w:t>
      </w:r>
      <w:r w:rsidR="00033FF3" w:rsidRPr="00D7614C">
        <w:rPr>
          <w:sz w:val="22"/>
          <w:szCs w:val="22"/>
        </w:rPr>
        <w:t>svibnja</w:t>
      </w:r>
      <w:r w:rsidRPr="00D7614C">
        <w:rPr>
          <w:sz w:val="22"/>
          <w:szCs w:val="22"/>
        </w:rPr>
        <w:t xml:space="preserve"> 201</w:t>
      </w:r>
      <w:r w:rsidR="00033FF3" w:rsidRPr="00D7614C">
        <w:rPr>
          <w:sz w:val="22"/>
          <w:szCs w:val="22"/>
        </w:rPr>
        <w:t>4</w:t>
      </w:r>
      <w:r w:rsidRPr="00D7614C">
        <w:rPr>
          <w:sz w:val="22"/>
          <w:szCs w:val="22"/>
        </w:rPr>
        <w:t>. godine stečajni</w:t>
      </w:r>
      <w:r w:rsidR="00E858AA" w:rsidRPr="00D7614C">
        <w:rPr>
          <w:sz w:val="22"/>
          <w:szCs w:val="22"/>
        </w:rPr>
        <w:t xml:space="preserve"> upravitelj se određeno izjasnio</w:t>
      </w:r>
      <w:r w:rsidRPr="00D7614C">
        <w:rPr>
          <w:sz w:val="22"/>
          <w:szCs w:val="22"/>
        </w:rPr>
        <w:t xml:space="preserve"> o svakoj prijavljenoj tražbini predanoj i pristigloj u roku određenom za prijavu tražbina prema oglasu o otvaranju stečajnog postupka objavljenom na oglasnoj ploči suda </w:t>
      </w:r>
      <w:r w:rsidR="00033FF3" w:rsidRPr="00D7614C">
        <w:rPr>
          <w:sz w:val="22"/>
          <w:szCs w:val="22"/>
        </w:rPr>
        <w:t>20</w:t>
      </w:r>
      <w:r w:rsidRPr="00D7614C">
        <w:rPr>
          <w:sz w:val="22"/>
          <w:szCs w:val="22"/>
        </w:rPr>
        <w:t xml:space="preserve">. </w:t>
      </w:r>
      <w:r w:rsidR="00033FF3" w:rsidRPr="00D7614C">
        <w:rPr>
          <w:sz w:val="22"/>
          <w:szCs w:val="22"/>
        </w:rPr>
        <w:t>veljače</w:t>
      </w:r>
      <w:r w:rsidRPr="00D7614C">
        <w:rPr>
          <w:sz w:val="22"/>
          <w:szCs w:val="22"/>
        </w:rPr>
        <w:t xml:space="preserve"> 201</w:t>
      </w:r>
      <w:r w:rsidR="00033FF3" w:rsidRPr="00D7614C">
        <w:rPr>
          <w:sz w:val="22"/>
          <w:szCs w:val="22"/>
        </w:rPr>
        <w:t>4</w:t>
      </w:r>
      <w:r w:rsidRPr="00D7614C">
        <w:rPr>
          <w:sz w:val="22"/>
          <w:szCs w:val="22"/>
        </w:rPr>
        <w:t xml:space="preserve">. godine i u Narodnim novinama br. </w:t>
      </w:r>
      <w:r w:rsidR="00033FF3" w:rsidRPr="00D7614C">
        <w:rPr>
          <w:sz w:val="22"/>
          <w:szCs w:val="22"/>
        </w:rPr>
        <w:t>26</w:t>
      </w:r>
      <w:r w:rsidRPr="00D7614C">
        <w:rPr>
          <w:sz w:val="22"/>
          <w:szCs w:val="22"/>
        </w:rPr>
        <w:t>/1</w:t>
      </w:r>
      <w:r w:rsidR="00033FF3" w:rsidRPr="00D7614C">
        <w:rPr>
          <w:sz w:val="22"/>
          <w:szCs w:val="22"/>
        </w:rPr>
        <w:t>4</w:t>
      </w:r>
      <w:r w:rsidRPr="00D7614C">
        <w:rPr>
          <w:sz w:val="22"/>
          <w:szCs w:val="22"/>
        </w:rPr>
        <w:t xml:space="preserve"> od </w:t>
      </w:r>
      <w:r w:rsidR="008535BA" w:rsidRPr="00D7614C">
        <w:rPr>
          <w:sz w:val="22"/>
          <w:szCs w:val="22"/>
        </w:rPr>
        <w:t>2</w:t>
      </w:r>
      <w:r w:rsidR="00033FF3" w:rsidRPr="00D7614C">
        <w:rPr>
          <w:sz w:val="22"/>
          <w:szCs w:val="22"/>
        </w:rPr>
        <w:t>5</w:t>
      </w:r>
      <w:r w:rsidR="00D81DFC" w:rsidRPr="00D7614C">
        <w:rPr>
          <w:sz w:val="22"/>
          <w:szCs w:val="22"/>
        </w:rPr>
        <w:t xml:space="preserve">. </w:t>
      </w:r>
      <w:r w:rsidR="00033FF3" w:rsidRPr="00D7614C">
        <w:rPr>
          <w:sz w:val="22"/>
          <w:szCs w:val="22"/>
        </w:rPr>
        <w:t>veljače</w:t>
      </w:r>
      <w:r w:rsidRPr="00D7614C">
        <w:rPr>
          <w:sz w:val="22"/>
          <w:szCs w:val="22"/>
        </w:rPr>
        <w:t xml:space="preserve"> 201</w:t>
      </w:r>
      <w:r w:rsidR="00033FF3" w:rsidRPr="00D7614C">
        <w:rPr>
          <w:sz w:val="22"/>
          <w:szCs w:val="22"/>
        </w:rPr>
        <w:t>4</w:t>
      </w:r>
      <w:r w:rsidRPr="00D7614C">
        <w:rPr>
          <w:sz w:val="22"/>
          <w:szCs w:val="22"/>
        </w:rPr>
        <w:t>. godine.</w:t>
      </w:r>
    </w:p>
    <w:p w:rsidRDefault="003D4346" w:rsidP="00B53DC6" w:rsidR="003D4346" w:rsidRPr="00D7614C">
      <w:pPr>
        <w:jc w:val="both"/>
        <w:rPr>
          <w:sz w:val="22"/>
          <w:szCs w:val="22"/>
        </w:rPr>
      </w:pPr>
    </w:p>
    <w:p w:rsidRDefault="003D4346" w:rsidP="00B53DC6" w:rsidR="003D4346" w:rsidRPr="00D7614C">
      <w:pPr>
        <w:jc w:val="both"/>
        <w:rPr>
          <w:sz w:val="22"/>
          <w:szCs w:val="22"/>
          <w:lang w:val="fr-FR"/>
        </w:rPr>
      </w:pPr>
      <w:r w:rsidRPr="00D7614C">
        <w:rPr>
          <w:sz w:val="22"/>
          <w:szCs w:val="22"/>
        </w:rPr>
        <w:tab/>
        <w:t>Stečajni upravitelj je, u smislu čl. 71. Stečajnog zakona (NN 44/96, 29/99, 129/00, 123/03, 197/03, 88/06, 116/10, 25/12,</w:t>
      </w:r>
      <w:r w:rsidR="00E858AA" w:rsidRPr="00D7614C">
        <w:rPr>
          <w:sz w:val="22"/>
          <w:szCs w:val="22"/>
        </w:rPr>
        <w:t xml:space="preserve"> 133/12</w:t>
      </w:r>
      <w:r w:rsidRPr="00D7614C">
        <w:rPr>
          <w:sz w:val="22"/>
          <w:szCs w:val="22"/>
        </w:rPr>
        <w:t xml:space="preserve"> dalje u tekstu: SZ), </w:t>
      </w:r>
      <w:r w:rsidR="00E858AA" w:rsidRPr="00D7614C">
        <w:rPr>
          <w:sz w:val="22"/>
          <w:szCs w:val="22"/>
        </w:rPr>
        <w:t xml:space="preserve">priznao tražbine </w:t>
      </w:r>
      <w:r w:rsidR="00C35ABF" w:rsidRPr="00D7614C">
        <w:rPr>
          <w:sz w:val="22"/>
          <w:szCs w:val="22"/>
        </w:rPr>
        <w:t xml:space="preserve">I. (prvog) i </w:t>
      </w:r>
      <w:r w:rsidR="00E858AA" w:rsidRPr="00D7614C">
        <w:rPr>
          <w:sz w:val="22"/>
          <w:szCs w:val="22"/>
        </w:rPr>
        <w:t xml:space="preserve">II. (drugog) višeg isplatnog reda u iznosima kako je to navedeno </w:t>
      </w:r>
      <w:r w:rsidRPr="00D7614C">
        <w:rPr>
          <w:sz w:val="22"/>
          <w:szCs w:val="22"/>
        </w:rPr>
        <w:t>u točki I.</w:t>
      </w:r>
      <w:r w:rsidR="00C35ABF" w:rsidRPr="00D7614C">
        <w:rPr>
          <w:sz w:val="22"/>
          <w:szCs w:val="22"/>
        </w:rPr>
        <w:t xml:space="preserve"> i II.</w:t>
      </w:r>
      <w:r w:rsidRPr="00D7614C">
        <w:rPr>
          <w:sz w:val="22"/>
          <w:szCs w:val="22"/>
        </w:rPr>
        <w:t xml:space="preserve"> </w:t>
      </w:r>
      <w:r w:rsidR="00E858AA" w:rsidRPr="00D7614C">
        <w:rPr>
          <w:sz w:val="22"/>
          <w:szCs w:val="22"/>
        </w:rPr>
        <w:t>izreke</w:t>
      </w:r>
      <w:r w:rsidRPr="00D7614C">
        <w:rPr>
          <w:sz w:val="22"/>
          <w:szCs w:val="22"/>
        </w:rPr>
        <w:t xml:space="preserve">. </w:t>
      </w:r>
    </w:p>
    <w:p w:rsidRDefault="003D4346" w:rsidP="00B53DC6" w:rsidR="003D4346" w:rsidRPr="00D7614C">
      <w:pPr>
        <w:jc w:val="both"/>
        <w:rPr>
          <w:sz w:val="22"/>
          <w:szCs w:val="22"/>
        </w:rPr>
      </w:pPr>
    </w:p>
    <w:p w:rsidRDefault="006E47F1" w:rsidP="006E47F1" w:rsidR="006E47F1" w:rsidRPr="00D7614C">
      <w:pPr>
        <w:ind w:firstLine="708"/>
        <w:jc w:val="both"/>
        <w:rPr>
          <w:sz w:val="22"/>
          <w:szCs w:val="22"/>
        </w:rPr>
      </w:pPr>
      <w:r w:rsidRPr="00D7614C">
        <w:rPr>
          <w:sz w:val="22"/>
          <w:szCs w:val="22"/>
        </w:rPr>
        <w:lastRenderedPageBreak/>
        <w:t>Stečajni upravitelj je osporio prijavljene tražbine vjerovnika II. (drugog) višeg isplatnog reda, kako je navedeno u točki III. izreke:</w:t>
      </w:r>
    </w:p>
    <w:p w:rsidRDefault="006E47F1" w:rsidP="006E47F1" w:rsidR="006E47F1" w:rsidRPr="00D7614C">
      <w:pPr>
        <w:jc w:val="both"/>
        <w:rPr>
          <w:sz w:val="22"/>
          <w:szCs w:val="22"/>
        </w:rPr>
      </w:pPr>
      <w:r w:rsidRPr="00D7614C">
        <w:rPr>
          <w:sz w:val="22"/>
          <w:szCs w:val="22"/>
        </w:rPr>
        <w:t>- ERSTE&amp;STEIERMARKISCHE BANK d.d., Rijeka, u iznosu 500,00 kuna, budući da se radi o tražbini za trošak prijave tražbine koju je vjerovnik prijavio kao tražbinu drugog višeg isplatnog reda, a radi se o tražbini nižih isplatnih redova koje tražbine vj</w:t>
      </w:r>
      <w:r w:rsidR="00731C3D" w:rsidRPr="00D7614C">
        <w:rPr>
          <w:sz w:val="22"/>
          <w:szCs w:val="22"/>
        </w:rPr>
        <w:t>erovnici nisu pozvani prijaviti.</w:t>
      </w:r>
    </w:p>
    <w:p w:rsidRDefault="003D4346" w:rsidP="00033FF3" w:rsidR="008535BA" w:rsidRPr="00D7614C">
      <w:pPr>
        <w:jc w:val="both"/>
        <w:rPr>
          <w:sz w:val="22"/>
          <w:szCs w:val="22"/>
        </w:rPr>
      </w:pPr>
      <w:r w:rsidRPr="00D7614C">
        <w:rPr>
          <w:sz w:val="22"/>
          <w:szCs w:val="22"/>
        </w:rPr>
        <w:tab/>
      </w:r>
    </w:p>
    <w:p w:rsidRDefault="003D4346" w:rsidP="006E47F1" w:rsidR="006E47F1" w:rsidRPr="00D7614C">
      <w:pPr>
        <w:jc w:val="both"/>
        <w:rPr>
          <w:sz w:val="22"/>
          <w:szCs w:val="22"/>
        </w:rPr>
      </w:pPr>
      <w:r w:rsidRPr="00D7614C">
        <w:rPr>
          <w:sz w:val="22"/>
          <w:szCs w:val="22"/>
        </w:rPr>
        <w:tab/>
      </w:r>
      <w:r w:rsidR="006E47F1" w:rsidRPr="00D7614C">
        <w:rPr>
          <w:sz w:val="22"/>
          <w:szCs w:val="22"/>
        </w:rPr>
        <w:t xml:space="preserve">Prema čl. 177. SZ, tražbina se smatra utvrđenom ako ju na ispitnom ročištu prizna stečajni upravitelj, a ne ospori koji od stečajnih vjerovnika. Temeljem čl. 178. SZ, ako je stečajni upravitelj osporio tražbinu, stečajni sudac će vjerovnika uputiti na parnicu protiv stečajnog dužnika radi utvrđivanja osporene tražbine, a ako je koji od stečajnih vjerovnika osporio tražbinu koju je priznao stečajni upravitelj, stečajni sudac će stečajnog vjerovnika uputiti na parnicu radi utvrđivanja osporene tražbine. Ako za osporenu tražbinu postoji ovršna isprava stečajni sudac će osporavatelja uputiti na parnicu da dokaže osnovanost svog osporavanja. </w:t>
      </w:r>
    </w:p>
    <w:p w:rsidRDefault="006E47F1" w:rsidP="006E47F1" w:rsidR="006E47F1" w:rsidRPr="00D7614C">
      <w:pPr>
        <w:jc w:val="both"/>
        <w:rPr>
          <w:sz w:val="22"/>
          <w:szCs w:val="22"/>
          <w:u w:val="single"/>
        </w:rPr>
      </w:pPr>
    </w:p>
    <w:p w:rsidRDefault="006E47F1" w:rsidP="006E47F1" w:rsidR="003D4346" w:rsidRPr="00D7614C">
      <w:pPr>
        <w:tabs>
          <w:tab w:pos="360" w:val="left"/>
        </w:tabs>
        <w:jc w:val="both"/>
        <w:rPr>
          <w:sz w:val="22"/>
          <w:szCs w:val="22"/>
        </w:rPr>
      </w:pPr>
      <w:r w:rsidRPr="00D7614C">
        <w:rPr>
          <w:sz w:val="22"/>
          <w:szCs w:val="22"/>
        </w:rPr>
        <w:tab/>
      </w:r>
      <w:r w:rsidRPr="00D7614C">
        <w:rPr>
          <w:sz w:val="22"/>
          <w:szCs w:val="22"/>
        </w:rPr>
        <w:tab/>
        <w:t>Vjerovnik kojem je stečajni upravitelj osporio tražbinu iz točke III. izreke ovog rješenja za osporenu tražbinu nema ovršnu ispravu, pa je zbog toga odlučeno kao u točki IV. izreke</w:t>
      </w:r>
    </w:p>
    <w:p w:rsidRDefault="003D4346" w:rsidP="003D4346" w:rsidR="003D4346" w:rsidRPr="00D7614C">
      <w:pPr>
        <w:jc w:val="both"/>
        <w:rPr>
          <w:sz w:val="22"/>
          <w:szCs w:val="22"/>
        </w:rPr>
      </w:pPr>
    </w:p>
    <w:p w:rsidRDefault="003D4346" w:rsidP="003D4346" w:rsidR="003D4346" w:rsidRPr="00D7614C">
      <w:pPr>
        <w:jc w:val="both"/>
        <w:rPr>
          <w:sz w:val="22"/>
          <w:szCs w:val="22"/>
        </w:rPr>
      </w:pPr>
      <w:r w:rsidRPr="00D7614C">
        <w:rPr>
          <w:sz w:val="22"/>
          <w:szCs w:val="22"/>
        </w:rPr>
        <w:tab/>
        <w:t>Zbog navedenog, na temelju spomenutih propisa, odlučeno je kao u izreci.</w:t>
      </w:r>
    </w:p>
    <w:p w:rsidRDefault="003D4346" w:rsidP="003D4346" w:rsidR="003D4346" w:rsidRPr="00D7614C">
      <w:pPr>
        <w:jc w:val="both"/>
        <w:rPr>
          <w:sz w:val="22"/>
          <w:szCs w:val="22"/>
        </w:rPr>
      </w:pPr>
      <w:r w:rsidRPr="00D7614C">
        <w:rPr>
          <w:sz w:val="22"/>
          <w:szCs w:val="22"/>
        </w:rPr>
        <w:t xml:space="preserve"> </w:t>
      </w:r>
    </w:p>
    <w:p w:rsidRDefault="003D4346" w:rsidP="003D4346" w:rsidR="003D4346" w:rsidRPr="00D7614C">
      <w:pPr>
        <w:jc w:val="center"/>
        <w:rPr>
          <w:b/>
          <w:sz w:val="22"/>
          <w:szCs w:val="22"/>
        </w:rPr>
      </w:pPr>
      <w:r w:rsidRPr="00D7614C">
        <w:rPr>
          <w:b/>
          <w:sz w:val="22"/>
          <w:szCs w:val="22"/>
        </w:rPr>
        <w:t xml:space="preserve">U Dubrovniku, dana </w:t>
      </w:r>
      <w:r w:rsidR="00033FF3" w:rsidRPr="00D7614C">
        <w:rPr>
          <w:b/>
          <w:sz w:val="22"/>
          <w:szCs w:val="22"/>
        </w:rPr>
        <w:t>15</w:t>
      </w:r>
      <w:r w:rsidRPr="00D7614C">
        <w:rPr>
          <w:b/>
          <w:sz w:val="22"/>
          <w:szCs w:val="22"/>
        </w:rPr>
        <w:t xml:space="preserve">. </w:t>
      </w:r>
      <w:r w:rsidR="00033FF3" w:rsidRPr="00D7614C">
        <w:rPr>
          <w:b/>
          <w:sz w:val="22"/>
          <w:szCs w:val="22"/>
        </w:rPr>
        <w:t>svibnja</w:t>
      </w:r>
      <w:r w:rsidRPr="00D7614C">
        <w:rPr>
          <w:b/>
          <w:sz w:val="22"/>
          <w:szCs w:val="22"/>
        </w:rPr>
        <w:t xml:space="preserve"> 201</w:t>
      </w:r>
      <w:r w:rsidR="00033FF3" w:rsidRPr="00D7614C">
        <w:rPr>
          <w:b/>
          <w:sz w:val="22"/>
          <w:szCs w:val="22"/>
        </w:rPr>
        <w:t>4</w:t>
      </w:r>
      <w:r w:rsidRPr="00D7614C">
        <w:rPr>
          <w:b/>
          <w:sz w:val="22"/>
          <w:szCs w:val="22"/>
        </w:rPr>
        <w:t>. godine</w:t>
      </w:r>
    </w:p>
    <w:p w:rsidRDefault="003D4346" w:rsidP="003D4346" w:rsidR="003D4346" w:rsidRPr="00D7614C">
      <w:pPr>
        <w:jc w:val="both"/>
        <w:rPr>
          <w:sz w:val="22"/>
          <w:szCs w:val="22"/>
        </w:rPr>
      </w:pPr>
    </w:p>
    <w:p w:rsidRDefault="003D4346" w:rsidP="003D4346" w:rsidR="003D4346" w:rsidRPr="00D7614C">
      <w:pPr>
        <w:jc w:val="both"/>
        <w:rPr>
          <w:b/>
          <w:sz w:val="22"/>
          <w:szCs w:val="22"/>
        </w:rPr>
      </w:pPr>
      <w:r w:rsidRPr="00D7614C">
        <w:rPr>
          <w:sz w:val="22"/>
          <w:szCs w:val="22"/>
        </w:rPr>
        <w:tab/>
      </w:r>
      <w:r w:rsidRPr="00D7614C">
        <w:rPr>
          <w:sz w:val="22"/>
          <w:szCs w:val="22"/>
        </w:rPr>
        <w:tab/>
      </w:r>
      <w:r w:rsidRPr="00D7614C">
        <w:rPr>
          <w:sz w:val="22"/>
          <w:szCs w:val="22"/>
        </w:rPr>
        <w:tab/>
      </w:r>
      <w:r w:rsidRPr="00D7614C">
        <w:rPr>
          <w:sz w:val="22"/>
          <w:szCs w:val="22"/>
        </w:rPr>
        <w:tab/>
      </w:r>
      <w:r w:rsidRPr="00D7614C">
        <w:rPr>
          <w:sz w:val="22"/>
          <w:szCs w:val="22"/>
        </w:rPr>
        <w:tab/>
      </w:r>
      <w:r w:rsidRPr="00D7614C">
        <w:rPr>
          <w:sz w:val="22"/>
          <w:szCs w:val="22"/>
        </w:rPr>
        <w:tab/>
      </w:r>
      <w:r w:rsidRPr="00D7614C">
        <w:rPr>
          <w:sz w:val="22"/>
          <w:szCs w:val="22"/>
        </w:rPr>
        <w:tab/>
      </w:r>
      <w:r w:rsidRPr="00D7614C">
        <w:rPr>
          <w:sz w:val="22"/>
          <w:szCs w:val="22"/>
        </w:rPr>
        <w:tab/>
      </w:r>
      <w:r w:rsidRPr="00D7614C">
        <w:rPr>
          <w:sz w:val="22"/>
          <w:szCs w:val="22"/>
        </w:rPr>
        <w:tab/>
      </w:r>
      <w:r w:rsidRPr="00D7614C">
        <w:rPr>
          <w:b/>
          <w:sz w:val="22"/>
          <w:szCs w:val="22"/>
        </w:rPr>
        <w:t>Stečajni sudac:</w:t>
      </w:r>
    </w:p>
    <w:p w:rsidRDefault="003D4346" w:rsidP="003D4346" w:rsidR="003D4346" w:rsidRPr="00D7614C">
      <w:pPr>
        <w:jc w:val="both"/>
        <w:rPr>
          <w:b/>
          <w:sz w:val="22"/>
          <w:szCs w:val="22"/>
        </w:rPr>
      </w:pPr>
    </w:p>
    <w:p w:rsidRDefault="003D4346" w:rsidP="003D4346" w:rsidR="003D4346" w:rsidRPr="00D7614C">
      <w:pPr>
        <w:jc w:val="both"/>
        <w:rPr>
          <w:b/>
          <w:sz w:val="22"/>
          <w:szCs w:val="22"/>
        </w:rPr>
      </w:pPr>
      <w:r w:rsidRPr="00D7614C">
        <w:rPr>
          <w:b/>
          <w:sz w:val="22"/>
          <w:szCs w:val="22"/>
        </w:rPr>
        <w:tab/>
      </w:r>
      <w:r w:rsidRPr="00D7614C">
        <w:rPr>
          <w:b/>
          <w:sz w:val="22"/>
          <w:szCs w:val="22"/>
        </w:rPr>
        <w:tab/>
      </w:r>
      <w:r w:rsidRPr="00D7614C">
        <w:rPr>
          <w:b/>
          <w:sz w:val="22"/>
          <w:szCs w:val="22"/>
        </w:rPr>
        <w:tab/>
      </w:r>
      <w:r w:rsidRPr="00D7614C">
        <w:rPr>
          <w:b/>
          <w:sz w:val="22"/>
          <w:szCs w:val="22"/>
        </w:rPr>
        <w:tab/>
      </w:r>
      <w:r w:rsidRPr="00D7614C">
        <w:rPr>
          <w:b/>
          <w:sz w:val="22"/>
          <w:szCs w:val="22"/>
        </w:rPr>
        <w:tab/>
      </w:r>
      <w:r w:rsidRPr="00D7614C">
        <w:rPr>
          <w:b/>
          <w:sz w:val="22"/>
          <w:szCs w:val="22"/>
        </w:rPr>
        <w:tab/>
      </w:r>
      <w:r w:rsidRPr="00D7614C">
        <w:rPr>
          <w:b/>
          <w:sz w:val="22"/>
          <w:szCs w:val="22"/>
        </w:rPr>
        <w:tab/>
      </w:r>
      <w:r w:rsidRPr="00D7614C">
        <w:rPr>
          <w:b/>
          <w:sz w:val="22"/>
          <w:szCs w:val="22"/>
        </w:rPr>
        <w:tab/>
      </w:r>
      <w:r w:rsidRPr="00D7614C">
        <w:rPr>
          <w:b/>
          <w:sz w:val="22"/>
          <w:szCs w:val="22"/>
        </w:rPr>
        <w:tab/>
        <w:t>Srđan Gavr</w:t>
      </w:r>
      <w:r w:rsidR="00521FA1">
        <w:rPr>
          <w:b/>
          <w:sz w:val="22"/>
          <w:szCs w:val="22"/>
        </w:rPr>
        <w:t>anić</w:t>
      </w:r>
      <w:r w:rsidR="00C770A8">
        <w:rPr>
          <w:b/>
          <w:sz w:val="22"/>
          <w:szCs w:val="22"/>
        </w:rPr>
        <w:t>, v.r.</w:t>
      </w:r>
    </w:p>
    <w:p w:rsidRDefault="003D4346" w:rsidP="003D4346" w:rsidR="003D4346" w:rsidRPr="00D7614C">
      <w:pPr>
        <w:jc w:val="both"/>
        <w:rPr>
          <w:b/>
          <w:sz w:val="22"/>
          <w:szCs w:val="22"/>
        </w:rPr>
      </w:pPr>
    </w:p>
    <w:p w:rsidRDefault="00C4134F" w:rsidP="003D4346" w:rsidR="00C4134F" w:rsidRPr="00D7614C">
      <w:pPr>
        <w:jc w:val="both"/>
        <w:rPr>
          <w:b/>
          <w:sz w:val="22"/>
          <w:szCs w:val="22"/>
        </w:rPr>
      </w:pPr>
    </w:p>
    <w:p w:rsidRDefault="003D4346" w:rsidP="003D4346" w:rsidR="003D4346" w:rsidRPr="00D7614C">
      <w:pPr>
        <w:jc w:val="both"/>
        <w:rPr>
          <w:b/>
          <w:sz w:val="22"/>
          <w:szCs w:val="22"/>
        </w:rPr>
      </w:pPr>
      <w:r w:rsidRPr="00D7614C">
        <w:rPr>
          <w:b/>
          <w:sz w:val="22"/>
          <w:szCs w:val="22"/>
        </w:rPr>
        <w:t>POUKA O PRAVNOM LIJEKU</w:t>
      </w:r>
    </w:p>
    <w:p w:rsidRDefault="003D4346" w:rsidP="003D4346" w:rsidR="003D4346" w:rsidRPr="00D7614C">
      <w:pPr>
        <w:jc w:val="both"/>
        <w:rPr>
          <w:sz w:val="22"/>
          <w:szCs w:val="22"/>
        </w:rPr>
      </w:pPr>
      <w:r w:rsidRPr="00D7614C">
        <w:rPr>
          <w:sz w:val="22"/>
          <w:szCs w:val="22"/>
        </w:rPr>
        <w:t>Protiv ovog rješenja dopuštena je žalba. Žalba se izjavljuje Visokom trgovačkom sudu RH u roku 8 dana od dana dostave rješenja, ovom sudu pozivom na gornji poslovni broj i žalba ne zadržava ovrhu rješenja.</w:t>
      </w:r>
    </w:p>
    <w:p w:rsidRDefault="003D4346" w:rsidP="003D4346" w:rsidR="003D4346" w:rsidRPr="00D7614C">
      <w:pPr>
        <w:jc w:val="both"/>
        <w:rPr>
          <w:b/>
          <w:sz w:val="22"/>
          <w:szCs w:val="22"/>
        </w:rPr>
      </w:pPr>
    </w:p>
    <w:p w:rsidRDefault="00C4134F" w:rsidP="003D4346" w:rsidR="00C4134F" w:rsidRPr="00D7614C">
      <w:pPr>
        <w:jc w:val="both"/>
        <w:rPr>
          <w:b/>
          <w:sz w:val="22"/>
          <w:szCs w:val="22"/>
        </w:rPr>
      </w:pPr>
    </w:p>
    <w:p w:rsidRDefault="003D4346" w:rsidP="003D4346" w:rsidR="003D4346" w:rsidRPr="00D7614C">
      <w:pPr>
        <w:jc w:val="both"/>
        <w:rPr>
          <w:b/>
          <w:sz w:val="22"/>
          <w:szCs w:val="22"/>
        </w:rPr>
      </w:pPr>
      <w:r w:rsidRPr="00D7614C">
        <w:rPr>
          <w:b/>
          <w:sz w:val="22"/>
          <w:szCs w:val="22"/>
        </w:rPr>
        <w:t xml:space="preserve">DN-a </w:t>
      </w:r>
      <w:r w:rsidRPr="00D7614C">
        <w:rPr>
          <w:sz w:val="22"/>
          <w:szCs w:val="22"/>
        </w:rPr>
        <w:t>(</w:t>
      </w:r>
      <w:r w:rsidR="00033FF3" w:rsidRPr="00D7614C">
        <w:rPr>
          <w:sz w:val="22"/>
          <w:szCs w:val="22"/>
        </w:rPr>
        <w:t>15</w:t>
      </w:r>
      <w:r w:rsidRPr="00D7614C">
        <w:rPr>
          <w:sz w:val="22"/>
          <w:szCs w:val="22"/>
        </w:rPr>
        <w:t>.</w:t>
      </w:r>
      <w:r w:rsidR="00D601BB" w:rsidRPr="00D7614C">
        <w:rPr>
          <w:sz w:val="22"/>
          <w:szCs w:val="22"/>
        </w:rPr>
        <w:t>0</w:t>
      </w:r>
      <w:r w:rsidR="00033FF3" w:rsidRPr="00D7614C">
        <w:rPr>
          <w:sz w:val="22"/>
          <w:szCs w:val="22"/>
        </w:rPr>
        <w:t>5</w:t>
      </w:r>
      <w:r w:rsidRPr="00D7614C">
        <w:rPr>
          <w:sz w:val="22"/>
          <w:szCs w:val="22"/>
        </w:rPr>
        <w:t>.201</w:t>
      </w:r>
      <w:r w:rsidR="00033FF3" w:rsidRPr="00D7614C">
        <w:rPr>
          <w:sz w:val="22"/>
          <w:szCs w:val="22"/>
        </w:rPr>
        <w:t>4</w:t>
      </w:r>
      <w:r w:rsidRPr="00D7614C">
        <w:rPr>
          <w:sz w:val="22"/>
          <w:szCs w:val="22"/>
        </w:rPr>
        <w:t>.g.)</w:t>
      </w:r>
      <w:r w:rsidRPr="00D7614C">
        <w:rPr>
          <w:b/>
          <w:sz w:val="22"/>
          <w:szCs w:val="22"/>
        </w:rPr>
        <w:t>:</w:t>
      </w:r>
    </w:p>
    <w:p w:rsidRDefault="003D4346" w:rsidP="006E0149" w:rsidR="003D4346" w:rsidRPr="00D7614C">
      <w:pPr>
        <w:rPr>
          <w:sz w:val="22"/>
          <w:szCs w:val="22"/>
        </w:rPr>
      </w:pPr>
      <w:r w:rsidRPr="00D7614C">
        <w:rPr>
          <w:sz w:val="22"/>
          <w:szCs w:val="22"/>
        </w:rPr>
        <w:t>- stečajnom upravitelju (uz tablicu),</w:t>
      </w:r>
    </w:p>
    <w:p w:rsidRDefault="00033FF3" w:rsidP="006E0149" w:rsidR="006E47F1" w:rsidRPr="00D7614C">
      <w:pPr>
        <w:rPr>
          <w:sz w:val="22"/>
          <w:szCs w:val="22"/>
        </w:rPr>
      </w:pPr>
      <w:r w:rsidRPr="00D7614C">
        <w:rPr>
          <w:sz w:val="22"/>
          <w:szCs w:val="22"/>
        </w:rPr>
        <w:t>- oglasna ploča (uz tablicu)</w:t>
      </w:r>
      <w:r w:rsidR="006E47F1" w:rsidRPr="00D7614C">
        <w:rPr>
          <w:sz w:val="22"/>
          <w:szCs w:val="22"/>
        </w:rPr>
        <w:t>,</w:t>
      </w:r>
    </w:p>
    <w:p w:rsidRDefault="006E47F1" w:rsidP="006E0149" w:rsidR="003D4346">
      <w:pPr>
        <w:rPr>
          <w:sz w:val="22"/>
          <w:szCs w:val="22"/>
        </w:rPr>
      </w:pPr>
      <w:r w:rsidRPr="00D7614C">
        <w:rPr>
          <w:sz w:val="22"/>
          <w:szCs w:val="22"/>
        </w:rPr>
        <w:t>- ERSTE&amp;STEIERMARKISCHE BANK d.d., Rijeka, po punomoćniku, Ivan Gjurašić, odvjetnik u Zagrebu, Đorđićeva 18.</w:t>
      </w:r>
    </w:p>
    <w:p w:rsidRDefault="0021727F" w:rsidP="006E0149" w:rsidR="0021727F">
      <w:pPr>
        <w:rPr>
          <w:sz w:val="22"/>
          <w:szCs w:val="22"/>
        </w:rPr>
      </w:pPr>
    </w:p>
    <w:p w:rsidRDefault="0021727F" w:rsidP="006E0149" w:rsidR="0021727F">
      <w:pPr>
        <w:rPr>
          <w:sz w:val="22"/>
          <w:szCs w:val="22"/>
        </w:rPr>
      </w:pPr>
    </w:p>
    <w:p w:rsidRDefault="0021727F" w:rsidP="006E0149" w:rsidR="0021727F">
      <w:pPr>
        <w:rPr>
          <w:sz w:val="22"/>
          <w:szCs w:val="22"/>
        </w:rPr>
      </w:pPr>
    </w:p>
    <w:p w:rsidRDefault="0021727F" w:rsidP="006E0149" w:rsidR="0021727F">
      <w:pPr>
        <w:rPr>
          <w:sz w:val="22"/>
          <w:szCs w:val="22"/>
        </w:rPr>
      </w:pPr>
    </w:p>
    <w:p w:rsidRDefault="0021727F" w:rsidP="006E0149" w:rsidR="0021727F">
      <w:pPr>
        <w:rPr>
          <w:sz w:val="22"/>
          <w:szCs w:val="22"/>
        </w:rPr>
      </w:pPr>
    </w:p>
    <w:p w:rsidRDefault="00127FFB" w:rsidP="00127FFB" w:rsidR="00127FFB" w:rsidRPr="00127FFB">
      <w:pPr>
        <w:jc w:val="center"/>
        <w:rPr>
          <w:b/>
          <w:sz w:val="22"/>
          <w:szCs w:val="22"/>
        </w:rPr>
      </w:pPr>
      <w:r w:rsidRPr="00127FFB">
        <w:rPr>
          <w:b/>
          <w:sz w:val="22"/>
          <w:szCs w:val="22"/>
        </w:rPr>
        <w:t>OVIM PRIJEPISOM ZAMJENJUJE SE PRIJAŠNJI PRIJEPIS RJEŠENJA</w:t>
      </w:r>
    </w:p>
    <w:p w:rsidRDefault="00127FFB" w:rsidP="00127FFB" w:rsidR="00127FFB" w:rsidRPr="00127FFB">
      <w:pPr>
        <w:jc w:val="center"/>
        <w:rPr>
          <w:b/>
          <w:sz w:val="22"/>
          <w:szCs w:val="22"/>
        </w:rPr>
      </w:pPr>
      <w:r w:rsidRPr="00127FFB">
        <w:rPr>
          <w:b/>
          <w:sz w:val="22"/>
          <w:szCs w:val="22"/>
        </w:rPr>
        <w:t>posl. br. 6-St.</w:t>
      </w:r>
      <w:r>
        <w:rPr>
          <w:b/>
          <w:sz w:val="22"/>
          <w:szCs w:val="22"/>
        </w:rPr>
        <w:t>508</w:t>
      </w:r>
      <w:r w:rsidRPr="00127FFB">
        <w:rPr>
          <w:b/>
          <w:sz w:val="22"/>
          <w:szCs w:val="22"/>
        </w:rPr>
        <w:t>/201</w:t>
      </w:r>
      <w:r>
        <w:rPr>
          <w:b/>
          <w:sz w:val="22"/>
          <w:szCs w:val="22"/>
        </w:rPr>
        <w:t>3</w:t>
      </w:r>
      <w:r w:rsidRPr="00127FFB">
        <w:rPr>
          <w:b/>
          <w:sz w:val="22"/>
          <w:szCs w:val="22"/>
        </w:rPr>
        <w:t>-</w:t>
      </w:r>
      <w:r>
        <w:rPr>
          <w:b/>
          <w:sz w:val="22"/>
          <w:szCs w:val="22"/>
        </w:rPr>
        <w:t>25</w:t>
      </w:r>
      <w:r w:rsidRPr="00127FFB">
        <w:rPr>
          <w:b/>
          <w:sz w:val="22"/>
          <w:szCs w:val="22"/>
        </w:rPr>
        <w:t xml:space="preserve"> od </w:t>
      </w:r>
      <w:r>
        <w:rPr>
          <w:b/>
          <w:sz w:val="22"/>
          <w:szCs w:val="22"/>
        </w:rPr>
        <w:t>1</w:t>
      </w:r>
      <w:r w:rsidRPr="00127FFB">
        <w:rPr>
          <w:b/>
          <w:sz w:val="22"/>
          <w:szCs w:val="22"/>
        </w:rPr>
        <w:t xml:space="preserve">5. </w:t>
      </w:r>
      <w:r>
        <w:rPr>
          <w:b/>
          <w:sz w:val="22"/>
          <w:szCs w:val="22"/>
        </w:rPr>
        <w:t>svibnja</w:t>
      </w:r>
      <w:r w:rsidRPr="00127FFB">
        <w:rPr>
          <w:b/>
          <w:sz w:val="22"/>
          <w:szCs w:val="22"/>
        </w:rPr>
        <w:t xml:space="preserve"> 201</w:t>
      </w:r>
      <w:r>
        <w:rPr>
          <w:b/>
          <w:sz w:val="22"/>
          <w:szCs w:val="22"/>
        </w:rPr>
        <w:t>3</w:t>
      </w:r>
      <w:r w:rsidRPr="00127FFB">
        <w:rPr>
          <w:b/>
          <w:sz w:val="22"/>
          <w:szCs w:val="22"/>
        </w:rPr>
        <w:t>. godine.</w:t>
      </w:r>
    </w:p>
    <w:p w:rsidRDefault="00127FFB" w:rsidP="00127FFB" w:rsidR="00127FFB" w:rsidRPr="00127FFB">
      <w:pPr>
        <w:jc w:val="both"/>
        <w:rPr>
          <w:sz w:val="22"/>
          <w:szCs w:val="22"/>
        </w:rPr>
      </w:pPr>
    </w:p>
    <w:p w:rsidRDefault="00127FFB" w:rsidP="00127FFB" w:rsidR="00127FFB" w:rsidRPr="00127FFB">
      <w:pPr>
        <w:jc w:val="both"/>
        <w:rPr>
          <w:sz w:val="22"/>
          <w:szCs w:val="22"/>
        </w:rPr>
      </w:pPr>
    </w:p>
    <w:p w:rsidRDefault="00127FFB" w:rsidP="00127FFB" w:rsidR="00127FFB" w:rsidRPr="00127FFB">
      <w:pPr>
        <w:jc w:val="both"/>
        <w:rPr>
          <w:b/>
          <w:sz w:val="22"/>
          <w:szCs w:val="22"/>
        </w:rPr>
      </w:pPr>
      <w:r w:rsidRPr="00127FFB">
        <w:rPr>
          <w:b/>
          <w:sz w:val="22"/>
          <w:szCs w:val="22"/>
        </w:rPr>
        <w:t>Da je prijepis vjeran  izvorniku tvrdi i ovjerava Andrijana Leto.</w:t>
      </w:r>
    </w:p>
    <w:p w:rsidRDefault="00127FFB" w:rsidP="00127FFB" w:rsidR="00127FFB" w:rsidRPr="00127FFB">
      <w:pPr>
        <w:jc w:val="both"/>
        <w:rPr>
          <w:b/>
          <w:sz w:val="22"/>
          <w:szCs w:val="22"/>
        </w:rPr>
      </w:pPr>
    </w:p>
    <w:p w:rsidRDefault="00127FFB" w:rsidP="00127FFB" w:rsidR="00127FFB" w:rsidRPr="00127FFB">
      <w:pPr>
        <w:jc w:val="both"/>
        <w:rPr>
          <w:b/>
          <w:sz w:val="22"/>
          <w:szCs w:val="22"/>
        </w:rPr>
      </w:pPr>
    </w:p>
    <w:p w:rsidRDefault="00127FFB" w:rsidP="00127FFB" w:rsidR="00127FFB" w:rsidRPr="00127FFB">
      <w:pPr>
        <w:jc w:val="both"/>
        <w:rPr>
          <w:sz w:val="22"/>
          <w:szCs w:val="22"/>
        </w:rPr>
      </w:pPr>
      <w:r w:rsidRPr="00127FFB">
        <w:rPr>
          <w:b/>
          <w:sz w:val="22"/>
          <w:szCs w:val="22"/>
        </w:rPr>
        <w:t>U Dubrovniku, 15. prosinca 2016. godine</w:t>
      </w:r>
    </w:p>
    <w:p w:rsidRDefault="0021727F" w:rsidP="006E0149" w:rsidR="0021727F" w:rsidRPr="00D7614C">
      <w:pPr>
        <w:rPr>
          <w:sz w:val="22"/>
          <w:szCs w:val="22"/>
        </w:rPr>
      </w:pPr>
    </w:p>
    <w:sectPr w:rsidSect="00E35C74" w:rsidR="0021727F" w:rsidRPr="00D7614C">
      <w:headerReference w:type="even" r:id="rId11"/>
      <w:headerReference w:type="default" r:id="rId12"/>
      <w:pgSz w:h="16838" w:w="11906"/>
      <w:pgMar w:gutter="0" w:footer="720" w:header="720" w:left="1797" w:bottom="977" w:right="110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7447" w:rsidR="00537447">
      <w:r>
        <w:separator/>
      </w:r>
    </w:p>
  </w:endnote>
  <w:endnote w:id="0" w:type="continuationSeparator">
    <w:p w:rsidRDefault="00537447" w:rsidR="005374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7447" w:rsidR="00537447">
      <w:r>
        <w:separator/>
      </w:r>
    </w:p>
  </w:footnote>
  <w:footnote w:id="0" w:type="continuationSeparator">
    <w:p w:rsidRDefault="00537447" w:rsidR="005374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7B2F" w:rsidP="00E91F84" w:rsidR="00DA7B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7B2F" w:rsidR="00DA7B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7B2F" w:rsidP="00E91F84" w:rsidR="00DA7B2F" w:rsidRPr="00C4134F">
    <w:pPr>
      <w:pStyle w:val="Zaglavlje"/>
      <w:framePr w:y="1" w:xAlign="center" w:vAnchor="text" w:hAnchor="margin" w:wrap="around"/>
      <w:rPr>
        <w:rStyle w:val="Brojstranice"/>
        <w:sz w:val="20"/>
        <w:szCs w:val="20"/>
      </w:rPr>
    </w:pPr>
    <w:r w:rsidRPr="00C4134F">
      <w:rPr>
        <w:rStyle w:val="Brojstranice"/>
        <w:sz w:val="20"/>
        <w:szCs w:val="20"/>
      </w:rPr>
      <w:fldChar w:fldCharType="begin"/>
    </w:r>
    <w:r w:rsidRPr="00C4134F">
      <w:rPr>
        <w:rStyle w:val="Brojstranice"/>
        <w:sz w:val="20"/>
        <w:szCs w:val="20"/>
      </w:rPr>
      <w:instrText xml:space="preserve">PAGE  </w:instrText>
    </w:r>
    <w:r w:rsidRPr="00C4134F">
      <w:rPr>
        <w:rStyle w:val="Brojstranice"/>
        <w:sz w:val="20"/>
        <w:szCs w:val="20"/>
      </w:rPr>
      <w:fldChar w:fldCharType="separate"/>
    </w:r>
    <w:r w:rsidR="00EA5B16">
      <w:rPr>
        <w:rStyle w:val="Brojstranice"/>
        <w:noProof/>
        <w:sz w:val="20"/>
        <w:szCs w:val="20"/>
      </w:rPr>
      <w:t>3</w:t>
    </w:r>
    <w:r w:rsidRPr="00C4134F">
      <w:rPr>
        <w:rStyle w:val="Brojstranice"/>
        <w:sz w:val="20"/>
        <w:szCs w:val="20"/>
      </w:rPr>
      <w:fldChar w:fldCharType="end"/>
    </w:r>
  </w:p>
  <w:p w:rsidRDefault="00DA7B2F" w:rsidP="00033FF3" w:rsidR="00DA7B2F">
    <w:pPr>
      <w:jc w:val="right"/>
      <w:rPr>
        <w:b/>
        <w:sz w:val="22"/>
        <w:szCs w:val="22"/>
      </w:rPr>
    </w:pPr>
    <w:r w:rsidRPr="00DC681F">
      <w:rPr>
        <w:b/>
        <w:sz w:val="22"/>
        <w:szCs w:val="22"/>
      </w:rPr>
      <w:t>Posl. br. 6-St.</w:t>
    </w:r>
    <w:r>
      <w:rPr>
        <w:b/>
        <w:sz w:val="22"/>
        <w:szCs w:val="22"/>
      </w:rPr>
      <w:t>508</w:t>
    </w:r>
    <w:r w:rsidR="00521FA1">
      <w:rPr>
        <w:b/>
        <w:sz w:val="22"/>
        <w:szCs w:val="22"/>
      </w:rPr>
      <w:t>/2013-</w:t>
    </w:r>
    <w:r w:rsidR="00F237B5">
      <w:rPr>
        <w:b/>
        <w:sz w:val="22"/>
        <w:szCs w:val="22"/>
      </w:rPr>
      <w:t>148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F36305C"/>
    <w:multiLevelType w:val="hybridMultilevel"/>
    <w:tmpl w:val="B4B661B0"/>
    <w:lvl w:tplc="A3DA8E4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79E734D"/>
    <w:multiLevelType w:val="hybridMultilevel"/>
    <w:tmpl w:val="666A5B7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56CD4843"/>
    <w:multiLevelType w:val="hybridMultilevel"/>
    <w:tmpl w:val="BC1C0020"/>
    <w:lvl w:tplc="3410D89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B764D1"/>
    <w:multiLevelType w:val="hybridMultilevel"/>
    <w:tmpl w:val="35C428F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8">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7"/>
  </w:num>
  <w:num w:numId="3">
    <w:abstractNumId w:val="8"/>
  </w:num>
  <w:num w:numId="4">
    <w:abstractNumId w:val="2"/>
  </w:num>
  <w:num w:numId="5">
    <w:abstractNumId w:val="0"/>
  </w:num>
  <w:num w:numId="6">
    <w:abstractNumId w:val="6"/>
  </w:num>
  <w:num w:numId="7">
    <w:abstractNumId w:val="5"/>
  </w:num>
  <w:num w:numId="8">
    <w:abstractNumId w:val="1"/>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31DE8"/>
    <w:rsid w:val="00033FF3"/>
    <w:rsid w:val="00051284"/>
    <w:rsid w:val="00064E57"/>
    <w:rsid w:val="00093C58"/>
    <w:rsid w:val="000A638A"/>
    <w:rsid w:val="000B20CA"/>
    <w:rsid w:val="000B28EB"/>
    <w:rsid w:val="000B2F5E"/>
    <w:rsid w:val="000B3478"/>
    <w:rsid w:val="000B680F"/>
    <w:rsid w:val="000C0655"/>
    <w:rsid w:val="00105FEC"/>
    <w:rsid w:val="00112543"/>
    <w:rsid w:val="0011556A"/>
    <w:rsid w:val="00126A63"/>
    <w:rsid w:val="00127FFB"/>
    <w:rsid w:val="00174101"/>
    <w:rsid w:val="001A66AE"/>
    <w:rsid w:val="001B14F0"/>
    <w:rsid w:val="001B1997"/>
    <w:rsid w:val="001C2946"/>
    <w:rsid w:val="001C6AD2"/>
    <w:rsid w:val="001D69F4"/>
    <w:rsid w:val="001F5233"/>
    <w:rsid w:val="001F5C5F"/>
    <w:rsid w:val="00202250"/>
    <w:rsid w:val="00211AE3"/>
    <w:rsid w:val="0021417A"/>
    <w:rsid w:val="0021727F"/>
    <w:rsid w:val="00224020"/>
    <w:rsid w:val="0022456A"/>
    <w:rsid w:val="00241FF9"/>
    <w:rsid w:val="0027349C"/>
    <w:rsid w:val="00273D9B"/>
    <w:rsid w:val="002750E1"/>
    <w:rsid w:val="00275FEE"/>
    <w:rsid w:val="00290D53"/>
    <w:rsid w:val="00296315"/>
    <w:rsid w:val="002A0DB1"/>
    <w:rsid w:val="002B507E"/>
    <w:rsid w:val="002C324E"/>
    <w:rsid w:val="002D1CB0"/>
    <w:rsid w:val="00320035"/>
    <w:rsid w:val="00331AD9"/>
    <w:rsid w:val="003356EA"/>
    <w:rsid w:val="00367630"/>
    <w:rsid w:val="003A3C3F"/>
    <w:rsid w:val="003A6280"/>
    <w:rsid w:val="003D4346"/>
    <w:rsid w:val="003F2396"/>
    <w:rsid w:val="00437DC8"/>
    <w:rsid w:val="00445ABB"/>
    <w:rsid w:val="00467CE8"/>
    <w:rsid w:val="00480285"/>
    <w:rsid w:val="004A6938"/>
    <w:rsid w:val="004D1B5C"/>
    <w:rsid w:val="004D66D4"/>
    <w:rsid w:val="004E009F"/>
    <w:rsid w:val="004E5DA4"/>
    <w:rsid w:val="00521FA1"/>
    <w:rsid w:val="005273DA"/>
    <w:rsid w:val="005325A1"/>
    <w:rsid w:val="00537447"/>
    <w:rsid w:val="00542132"/>
    <w:rsid w:val="00543C4D"/>
    <w:rsid w:val="005525BB"/>
    <w:rsid w:val="00555C1C"/>
    <w:rsid w:val="00556CD4"/>
    <w:rsid w:val="0056111D"/>
    <w:rsid w:val="00563512"/>
    <w:rsid w:val="00563AEC"/>
    <w:rsid w:val="005934A0"/>
    <w:rsid w:val="005A0326"/>
    <w:rsid w:val="005B18B0"/>
    <w:rsid w:val="005C6966"/>
    <w:rsid w:val="005E24D6"/>
    <w:rsid w:val="005F021B"/>
    <w:rsid w:val="005F754E"/>
    <w:rsid w:val="0060654C"/>
    <w:rsid w:val="006076B3"/>
    <w:rsid w:val="00616A68"/>
    <w:rsid w:val="00625FFE"/>
    <w:rsid w:val="0063094D"/>
    <w:rsid w:val="00693E25"/>
    <w:rsid w:val="00696C8D"/>
    <w:rsid w:val="006A3FB9"/>
    <w:rsid w:val="006B6037"/>
    <w:rsid w:val="006C4470"/>
    <w:rsid w:val="006E0149"/>
    <w:rsid w:val="006E47F1"/>
    <w:rsid w:val="007109A8"/>
    <w:rsid w:val="00722770"/>
    <w:rsid w:val="00731C3D"/>
    <w:rsid w:val="007372A4"/>
    <w:rsid w:val="007436BD"/>
    <w:rsid w:val="00784C2C"/>
    <w:rsid w:val="00786392"/>
    <w:rsid w:val="007B5FA2"/>
    <w:rsid w:val="007B6140"/>
    <w:rsid w:val="00804EDD"/>
    <w:rsid w:val="008140C5"/>
    <w:rsid w:val="00822CE0"/>
    <w:rsid w:val="00822ED9"/>
    <w:rsid w:val="00847E59"/>
    <w:rsid w:val="008535BA"/>
    <w:rsid w:val="00871BAD"/>
    <w:rsid w:val="00872314"/>
    <w:rsid w:val="00875AF1"/>
    <w:rsid w:val="00897B76"/>
    <w:rsid w:val="008B699C"/>
    <w:rsid w:val="008C68B8"/>
    <w:rsid w:val="008C7C09"/>
    <w:rsid w:val="008D136B"/>
    <w:rsid w:val="008E6A80"/>
    <w:rsid w:val="008F5A13"/>
    <w:rsid w:val="009117EE"/>
    <w:rsid w:val="009154DF"/>
    <w:rsid w:val="00933CF6"/>
    <w:rsid w:val="00952E30"/>
    <w:rsid w:val="009540AE"/>
    <w:rsid w:val="00960197"/>
    <w:rsid w:val="009768A8"/>
    <w:rsid w:val="00977FF0"/>
    <w:rsid w:val="009844E9"/>
    <w:rsid w:val="00986078"/>
    <w:rsid w:val="009A2F41"/>
    <w:rsid w:val="009A52B0"/>
    <w:rsid w:val="009A5CC2"/>
    <w:rsid w:val="009D2E14"/>
    <w:rsid w:val="009D3046"/>
    <w:rsid w:val="009F380E"/>
    <w:rsid w:val="00A05715"/>
    <w:rsid w:val="00A15B43"/>
    <w:rsid w:val="00A2285A"/>
    <w:rsid w:val="00A33810"/>
    <w:rsid w:val="00A33F3F"/>
    <w:rsid w:val="00A373E1"/>
    <w:rsid w:val="00A6231D"/>
    <w:rsid w:val="00A66E4D"/>
    <w:rsid w:val="00A738B3"/>
    <w:rsid w:val="00A866A0"/>
    <w:rsid w:val="00A87FC5"/>
    <w:rsid w:val="00A94F78"/>
    <w:rsid w:val="00A96DAE"/>
    <w:rsid w:val="00A971CC"/>
    <w:rsid w:val="00AC1A08"/>
    <w:rsid w:val="00AC2766"/>
    <w:rsid w:val="00AD1037"/>
    <w:rsid w:val="00AE52B9"/>
    <w:rsid w:val="00AF51CE"/>
    <w:rsid w:val="00AF7075"/>
    <w:rsid w:val="00B3302D"/>
    <w:rsid w:val="00B3737E"/>
    <w:rsid w:val="00B4286B"/>
    <w:rsid w:val="00B50A1E"/>
    <w:rsid w:val="00B53DC6"/>
    <w:rsid w:val="00B70172"/>
    <w:rsid w:val="00BD01C0"/>
    <w:rsid w:val="00BD3AAB"/>
    <w:rsid w:val="00BD5601"/>
    <w:rsid w:val="00BE2C7E"/>
    <w:rsid w:val="00BF4E2A"/>
    <w:rsid w:val="00C150DF"/>
    <w:rsid w:val="00C1564B"/>
    <w:rsid w:val="00C3316C"/>
    <w:rsid w:val="00C336A2"/>
    <w:rsid w:val="00C35ABF"/>
    <w:rsid w:val="00C4134F"/>
    <w:rsid w:val="00C452A3"/>
    <w:rsid w:val="00C67A88"/>
    <w:rsid w:val="00C770A8"/>
    <w:rsid w:val="00C87615"/>
    <w:rsid w:val="00CA1B67"/>
    <w:rsid w:val="00CC2DB8"/>
    <w:rsid w:val="00CD713B"/>
    <w:rsid w:val="00CD7839"/>
    <w:rsid w:val="00CE637D"/>
    <w:rsid w:val="00CE7A86"/>
    <w:rsid w:val="00D056A7"/>
    <w:rsid w:val="00D26414"/>
    <w:rsid w:val="00D312E6"/>
    <w:rsid w:val="00D341B5"/>
    <w:rsid w:val="00D362A1"/>
    <w:rsid w:val="00D448DF"/>
    <w:rsid w:val="00D461D4"/>
    <w:rsid w:val="00D54E4E"/>
    <w:rsid w:val="00D601BB"/>
    <w:rsid w:val="00D7614C"/>
    <w:rsid w:val="00D76FF6"/>
    <w:rsid w:val="00D81DFC"/>
    <w:rsid w:val="00D939B4"/>
    <w:rsid w:val="00DA7B2F"/>
    <w:rsid w:val="00DB730E"/>
    <w:rsid w:val="00DC564C"/>
    <w:rsid w:val="00DC681F"/>
    <w:rsid w:val="00DC79E8"/>
    <w:rsid w:val="00DD45C6"/>
    <w:rsid w:val="00DD6D6D"/>
    <w:rsid w:val="00DE5101"/>
    <w:rsid w:val="00E003D1"/>
    <w:rsid w:val="00E02687"/>
    <w:rsid w:val="00E0274C"/>
    <w:rsid w:val="00E041D9"/>
    <w:rsid w:val="00E143AA"/>
    <w:rsid w:val="00E261C2"/>
    <w:rsid w:val="00E35C74"/>
    <w:rsid w:val="00E35D17"/>
    <w:rsid w:val="00E56924"/>
    <w:rsid w:val="00E677F1"/>
    <w:rsid w:val="00E858AA"/>
    <w:rsid w:val="00E876B0"/>
    <w:rsid w:val="00E91F84"/>
    <w:rsid w:val="00EA3204"/>
    <w:rsid w:val="00EA5B16"/>
    <w:rsid w:val="00EC637D"/>
    <w:rsid w:val="00EF6C3B"/>
    <w:rsid w:val="00F04726"/>
    <w:rsid w:val="00F1646D"/>
    <w:rsid w:val="00F16825"/>
    <w:rsid w:val="00F237B5"/>
    <w:rsid w:val="00F54CAB"/>
    <w:rsid w:val="00F72474"/>
    <w:rsid w:val="00F826FA"/>
    <w:rsid w:val="00F87EBD"/>
    <w:rsid w:val="00FA25AB"/>
    <w:rsid w:val="00FB2875"/>
    <w:rsid w:val="00FC5D91"/>
    <w:rsid w:val="00FD6F45"/>
    <w:rsid w:val="00FE11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3D4346"/>
    <w:pPr>
      <w:jc w:val="both"/>
    </w:pPr>
    <w:rPr>
      <w:szCs w:val="20"/>
    </w:rPr>
  </w:style>
  <w:style w:styleId="Popis" w:type="paragraph">
    <w:name w:val="List"/>
    <w:basedOn w:val="Tijeloteksta"/>
    <w:rsid w:val="00E261C2"/>
    <w:pPr>
      <w:suppressAutoHyphens/>
      <w:spacing w:after="120"/>
      <w:jc w:val="left"/>
    </w:pPr>
    <w:rPr>
      <w:rFonts w:cs="Mangal"/>
      <w:szCs w:val="24"/>
      <w:lang w:eastAsia="ar-SA"/>
    </w:rPr>
  </w:style>
  <w:style w:styleId="Tekstrezerviranogmjesta" w:type="character">
    <w:name w:val="Placeholder Text"/>
    <w:basedOn w:val="Zadanifontodlomka"/>
    <w:uiPriority w:val="99"/>
    <w:semiHidden/>
    <w:rsid w:val="00EA5B16"/>
    <w:rPr>
      <w:color w:val="808080"/>
      <w:bdr w:space="0" w:sz="0" w:color="auto" w:val="none"/>
      <w:shd w:fill="auto" w:color="auto" w:val="clear"/>
    </w:rPr>
  </w:style>
  <w:style w:customStyle="true" w:styleId="eSPISCCParagraphDefaultFont" w:type="character">
    <w:name w:val="eSPIS_CC_Paragraph Default Font"/>
    <w:basedOn w:val="Zadanifontodlomka"/>
    <w:rsid w:val="00EA5B1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A5B1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A5B1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A5B1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3D4346"/>
    <w:pPr>
      <w:jc w:val="both"/>
    </w:pPr>
    <w:rPr>
      <w:szCs w:val="20"/>
    </w:rPr>
  </w:style>
  <w:style w:styleId="Popis" w:type="paragraph">
    <w:name w:val="List"/>
    <w:basedOn w:val="Tijeloteksta"/>
    <w:rsid w:val="00E261C2"/>
    <w:pPr>
      <w:suppressAutoHyphens/>
      <w:spacing w:after="120"/>
      <w:jc w:val="left"/>
    </w:pPr>
    <w:rPr>
      <w:rFonts w:cs="Mangal"/>
      <w:szCs w:val="24"/>
      <w:lang w:eastAsia="ar-SA"/>
    </w:rPr>
  </w:style>
  <w:style w:styleId="Tekstrezerviranogmjesta" w:type="character">
    <w:name w:val="Placeholder Text"/>
    <w:basedOn w:val="Zadanifontodlomka"/>
    <w:uiPriority w:val="99"/>
    <w:semiHidden/>
    <w:rsid w:val="00EA5B16"/>
    <w:rPr>
      <w:color w:val="808080"/>
      <w:bdr w:color="auto" w:space="0" w:sz="0" w:val="none"/>
      <w:shd w:color="auto" w:fill="auto" w:val="clear"/>
    </w:rPr>
  </w:style>
  <w:style w:customStyle="1" w:styleId="eSPISCCParagraphDefaultFont" w:type="character">
    <w:name w:val="eSPIS_CC_Paragraph Default Font"/>
    <w:basedOn w:val="Zadanifontodlomka"/>
    <w:rsid w:val="00EA5B1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A5B1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A5B1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A5B1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2013.</izvorni_sadrzaj>
    <derivirana_varijabla naziv="DomainObject.Predmet.DatumOsnivanja_1">24.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Podnositelj radnik</izvorni_sadrzaj>
    <derivirana_varijabla naziv="DomainObject.Predmet.Opis_1">Podnositelj radnik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St-508/2013</izvorni_sadrzaj>
    <derivirana_varijabla naziv="DomainObject.Predmet.OznakaBroj_1">St-508/2013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POLAR SECURITY-BARBIR društvo s ograničenom odgovornošću za zaštitarsku djelatnost i trgovinu</izvorni_sadrzaj>
    <derivirana_varijabla naziv="DomainObject.Predmet.ProtustrankaFormated_1">  POLAR SECURITY-BARBIR društvo s ograničenom odgovornošću za zaštitarsku djelatnost i trgovinu</derivirana_varijabla>
  </DomainObject.Predmet.ProtustrankaFormated>
  <DomainObject.Predmet.ProtustrankaFormatedOIB>
    <izvorni_sadrzaj>  POLAR SECURITY-BARBIR društvo s ograničenom odgovornošću za zaštitarsku djelatnost i trgovinu, OIB 29814278369</izvorni_sadrzaj>
    <derivirana_varijabla naziv="DomainObject.Predmet.ProtustrankaFormatedOIB_1">  POLAR SECURITY-BARBIR društvo s ograničenom odgovornošću za zaštitarsku djelatnost i trgovinu, OIB 29814278369</derivirana_varijabla>
  </DomainObject.Predmet.ProtustrankaFormatedOIB>
  <DomainObject.Predmet.ProtustrankaFormatedWithAdress>
    <izvorni_sadrzaj> POLAR SECURITY-BARBIR društvo s ograničenom odgovornošću za zaštitarsku djelatnost i trgovinu, Dalmatinska/bb, Ploče</izvorni_sadrzaj>
    <derivirana_varijabla naziv="DomainObject.Predmet.ProtustrankaFormatedWithAdress_1"> POLAR SECURITY-BARBIR društvo s ograničenom odgovornošću za zaštitarsku djelatnost i trgovinu, Dalmatinska/bb, Ploče</derivirana_varijabla>
  </DomainObject.Predmet.ProtustrankaFormatedWithAdress>
  <DomainObject.Predmet.ProtustrankaFormatedWithAdressOIB>
    <izvorni_sadrzaj> POLAR SECURITY-BARBIR društvo s ograničenom odgovornošću za zaštitarsku djelatnost i trgovinu, OIB 29814278369, Dalmatinska/bb, Ploče</izvorni_sadrzaj>
    <derivirana_varijabla naziv="DomainObject.Predmet.ProtustrankaFormatedWithAdressOIB_1"> POLAR SECURITY-BARBIR društvo s ograničenom odgovornošću za zaštitarsku djelatnost i trgovinu, OIB 29814278369, Dalmatinska/bb, Ploče</derivirana_varijabla>
  </DomainObject.Predmet.ProtustrankaFormatedWithAdressOIB>
  <DomainObject.Predmet.ProtustrankaWithAdress>
    <izvorni_sadrzaj>POLAR SECURITY-BARBIR društvo s ograničenom odgovornošću za zaštitarsku djelatnost i trgovinu Dalmatinska/bb, Ploče</izvorni_sadrzaj>
    <derivirana_varijabla naziv="DomainObject.Predmet.ProtustrankaWithAdress_1">POLAR SECURITY-BARBIR društvo s ograničenom odgovornošću za zaštitarsku djelatnost i trgovinu Dalmatinska/bb, Ploče</derivirana_varijabla>
  </DomainObject.Predmet.ProtustrankaWithAdress>
  <DomainObject.Predmet.ProtustrankaWithAdressOIB>
    <izvorni_sadrzaj>POLAR SECURITY-BARBIR društvo s ograničenom odgovornošću za zaštitarsku djelatnost i trgovinu, OIB 29814278369, Dalmatinska/bb, Ploče</izvorni_sadrzaj>
    <derivirana_varijabla naziv="DomainObject.Predmet.ProtustrankaWithAdressOIB_1">POLAR SECURITY-BARBIR društvo s ograničenom odgovornošću za zaštitarsku djelatnost i trgovinu, OIB 29814278369, Dalmatinska/bb, Ploče</derivirana_varijabla>
  </DomainObject.Predmet.ProtustrankaWithAdressOIB>
  <DomainObject.Predmet.ProtustrankaNazivFormated>
    <izvorni_sadrzaj>POLAR SECURITY-BARBIR društvo s ograničenom odgovornošću za zaštitarsku djelatnost i trgovinu</izvorni_sadrzaj>
    <derivirana_varijabla naziv="DomainObject.Predmet.ProtustrankaNazivFormated_1">POLAR SECURITY-BARBIR društvo s ograničenom odgovornošću za zaštitarsku djelatnost i trgovinu</derivirana_varijabla>
  </DomainObject.Predmet.ProtustrankaNazivFormated>
  <DomainObject.Predmet.ProtustrankaNazivFormatedOIB>
    <izvorni_sadrzaj>POLAR SECURITY-BARBIR društvo s ograničenom odgovornošću za zaštitarsku djelatnost i trgovinu, OIB 29814278369</izvorni_sadrzaj>
    <derivirana_varijabla naziv="DomainObject.Predmet.ProtustrankaNazivFormatedOIB_1">POLAR SECURITY-BARBIR društvo s ograničenom odgovornošću za zaštitarsku djelatnost i trgovinu, OIB 29814278369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DANIEL STANIĆ</izvorni_sadrzaj>
    <derivirana_varijabla naziv="DomainObject.Predmet.StrankaFormated_1">  DANIEL STANIĆ</derivirana_varijabla>
  </DomainObject.Predmet.StrankaFormated>
  <DomainObject.Predmet.StrankaFormatedOIB>
    <izvorni_sadrzaj>  DANIEL STANIĆ, OIB 20700696146</izvorni_sadrzaj>
    <derivirana_varijabla naziv="DomainObject.Predmet.StrankaFormatedOIB_1">  DANIEL STANIĆ, OIB 20700696146</derivirana_varijabla>
  </DomainObject.Predmet.StrankaFormatedOIB>
  <DomainObject.Predmet.StrankaFormatedWithAdress>
    <izvorni_sadrzaj> DANIEL STANIĆ, Branitelja Dubrovnika 31, 20000 Dubrovnik</izvorni_sadrzaj>
    <derivirana_varijabla naziv="DomainObject.Predmet.StrankaFormatedWithAdress_1"> DANIEL STANIĆ, Branitelja Dubrovnika 31, 20000 Dubrovnik</derivirana_varijabla>
  </DomainObject.Predmet.StrankaFormatedWithAdress>
  <DomainObject.Predmet.StrankaFormatedWithAdressOIB>
    <izvorni_sadrzaj> DANIEL STANIĆ, OIB 20700696146, Branitelja Dubrovnika 31, 20000 Dubrovnik</izvorni_sadrzaj>
    <derivirana_varijabla naziv="DomainObject.Predmet.StrankaFormatedWithAdressOIB_1"> DANIEL STANIĆ, OIB 20700696146, Branitelja Dubrovnika 31, 20000 Dubrovnik</derivirana_varijabla>
  </DomainObject.Predmet.StrankaFormatedWithAdressOIB>
  <DomainObject.Predmet.StrankaWithAdress>
    <izvorni_sadrzaj>DANIEL STANIĆ Branitelja Dubrovnika 31,20000 Dubrovnik</izvorni_sadrzaj>
    <derivirana_varijabla naziv="DomainObject.Predmet.StrankaWithAdress_1">DANIEL STANIĆ Branitelja Dubrovnika 31,20000 Dubrovnik</derivirana_varijabla>
  </DomainObject.Predmet.StrankaWithAdress>
  <DomainObject.Predmet.StrankaWithAdressOIB>
    <izvorni_sadrzaj>DANIEL STANIĆ, OIB 20700696146, Branitelja Dubrovnika 31,20000 Dubrovnik</izvorni_sadrzaj>
    <derivirana_varijabla naziv="DomainObject.Predmet.StrankaWithAdressOIB_1">DANIEL STANIĆ, OIB 20700696146, Branitelja Dubrovnika 31,20000 Dubrovnik</derivirana_varijabla>
  </DomainObject.Predmet.StrankaWithAdressOIB>
  <DomainObject.Predmet.StrankaNazivFormated>
    <izvorni_sadrzaj>DANIEL STANIĆ</izvorni_sadrzaj>
    <derivirana_varijabla naziv="DomainObject.Predmet.StrankaNazivFormated_1">DANIEL STANIĆ</derivirana_varijabla>
  </DomainObject.Predmet.StrankaNazivFormated>
  <DomainObject.Predmet.StrankaNazivFormatedOIB>
    <izvorni_sadrzaj>DANIEL STANIĆ, OIB 20700696146</izvorni_sadrzaj>
    <derivirana_varijabla naziv="DomainObject.Predmet.StrankaNazivFormatedOIB_1">DANIEL STANIĆ, OIB 20700696146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DANIEL STANIĆ</item>
    </izvorni_sadrzaj>
    <derivirana_varijabla naziv="DomainObject.Predmet.StrankaListFormated_1">
      <item>DANIEL STANIĆ</item>
    </derivirana_varijabla>
  </DomainObject.Predmet.StrankaListFormated>
  <DomainObject.Predmet.StrankaListFormatedOIB>
    <izvorni_sadrzaj>
      <item>DANIEL STANIĆ, OIB 20700696146</item>
    </izvorni_sadrzaj>
    <derivirana_varijabla naziv="DomainObject.Predmet.StrankaListFormatedOIB_1">
      <item>DANIEL STANIĆ, OIB 20700696146</item>
    </derivirana_varijabla>
  </DomainObject.Predmet.StrankaListFormatedOIB>
  <DomainObject.Predmet.StrankaListFormatedWithAdress>
    <izvorni_sadrzaj>
      <item>DANIEL STANIĆ, Branitelja Dubrovnika 31, 20000 Dubrovnik</item>
    </izvorni_sadrzaj>
    <derivirana_varijabla naziv="DomainObject.Predmet.StrankaListFormatedWithAdress_1">
      <item>DANIEL STANIĆ, Branitelja Dubrovnika 31, 20000 Dubrovnik</item>
    </derivirana_varijabla>
  </DomainObject.Predmet.StrankaListFormatedWithAdress>
  <DomainObject.Predmet.StrankaListFormatedWithAdressOIB>
    <izvorni_sadrzaj>
      <item>DANIEL STANIĆ, OIB 20700696146, Branitelja Dubrovnika 31, 20000 Dubrovnik</item>
    </izvorni_sadrzaj>
    <derivirana_varijabla naziv="DomainObject.Predmet.StrankaListFormatedWithAdressOIB_1">
      <item>DANIEL STANIĆ, OIB 20700696146, Branitelja Dubrovnika 31, 20000 Dubrovnik</item>
    </derivirana_varijabla>
  </DomainObject.Predmet.StrankaListFormatedWithAdressOIB>
  <DomainObject.Predmet.StrankaListNazivFormated>
    <izvorni_sadrzaj>
      <item>DANIEL STANIĆ</item>
    </izvorni_sadrzaj>
    <derivirana_varijabla naziv="DomainObject.Predmet.StrankaListNazivFormated_1">
      <item>DANIEL STANIĆ</item>
    </derivirana_varijabla>
  </DomainObject.Predmet.StrankaListNazivFormated>
  <DomainObject.Predmet.StrankaListNazivFormatedOIB>
    <izvorni_sadrzaj>
      <item>DANIEL STANIĆ, OIB 20700696146</item>
    </izvorni_sadrzaj>
    <derivirana_varijabla naziv="DomainObject.Predmet.StrankaListNazivFormatedOIB_1">
      <item>DANIEL STANIĆ, OIB 20700696146</item>
    </derivirana_varijabla>
  </DomainObject.Predmet.StrankaListNazivFormatedOIB>
  <DomainObject.Predmet.ProtuStrankaListFormated>
    <izvorni_sadrzaj>
      <item>POLAR SECURITY-BARBIR društvo s ograničenom odgovornošću za zaštitarsku djelatnost i trgovinu</item>
    </izvorni_sadrzaj>
    <derivirana_varijabla naziv="DomainObject.Predmet.ProtuStrankaListFormated_1">
      <item>POLAR SECURITY-BARBIR društvo s ograničenom odgovornošću za zaštitarsku djelatnost i trgovinu</item>
    </derivirana_varijabla>
  </DomainObject.Predmet.ProtuStrankaListFormated>
  <DomainObject.Predmet.ProtuStrankaListFormatedOIB>
    <izvorni_sadrzaj>
      <item>POLAR SECURITY-BARBIR društvo s ograničenom odgovornošću za zaštitarsku djelatnost i trgovinu, OIB 29814278369</item>
    </izvorni_sadrzaj>
    <derivirana_varijabla naziv="DomainObject.Predmet.ProtuStrankaListFormatedOIB_1">
      <item>POLAR SECURITY-BARBIR društvo s ograničenom odgovornošću za zaštitarsku djelatnost i trgovinu, OIB 29814278369</item>
    </derivirana_varijabla>
  </DomainObject.Predmet.ProtuStrankaListFormatedOIB>
  <DomainObject.Predmet.ProtuStrankaListFormatedWithAdress>
    <izvorni_sadrzaj>
      <item>POLAR SECURITY-BARBIR društvo s ograničenom odgovornošću za zaštitarsku djelatnost i trgovinu, Dalmatinska/bb, Ploče</item>
    </izvorni_sadrzaj>
    <derivirana_varijabla naziv="DomainObject.Predmet.ProtuStrankaListFormatedWithAdress_1">
      <item>POLAR SECURITY-BARBIR društvo s ograničenom odgovornošću za zaštitarsku djelatnost i trgovinu, Dalmatinska/bb, Ploče</item>
    </derivirana_varijabla>
  </DomainObject.Predmet.ProtuStrankaListFormatedWithAdress>
  <DomainObject.Predmet.ProtuStrankaListFormatedWithAdressOIB>
    <izvorni_sadrzaj>
      <item>POLAR SECURITY-BARBIR društvo s ograničenom odgovornošću za zaštitarsku djelatnost i trgovinu, OIB 29814278369, Dalmatinska/bb, Ploče</item>
    </izvorni_sadrzaj>
    <derivirana_varijabla naziv="DomainObject.Predmet.ProtuStrankaListFormatedWithAdressOIB_1">
      <item>POLAR SECURITY-BARBIR društvo s ograničenom odgovornošću za zaštitarsku djelatnost i trgovinu, OIB 29814278369, Dalmatinska/bb, Ploče</item>
    </derivirana_varijabla>
  </DomainObject.Predmet.ProtuStrankaListFormatedWithAdressOIB>
  <DomainObject.Predmet.ProtuStrankaListNazivFormated>
    <izvorni_sadrzaj>
      <item>POLAR SECURITY-BARBIR društvo s ograničenom odgovornošću za zaštitarsku djelatnost i trgovinu</item>
    </izvorni_sadrzaj>
    <derivirana_varijabla naziv="DomainObject.Predmet.ProtuStrankaListNazivFormated_1">
      <item>POLAR SECURITY-BARBIR društvo s ograničenom odgovornošću za zaštitarsku djelatnost i trgovinu</item>
    </derivirana_varijabla>
  </DomainObject.Predmet.ProtuStrankaListNazivFormated>
  <DomainObject.Predmet.ProtuStrankaListNazivFormatedOIB>
    <izvorni_sadrzaj>
      <item>POLAR SECURITY-BARBIR društvo s ograničenom odgovornošću za zaštitarsku djelatnost i trgovinu, OIB 29814278369</item>
    </izvorni_sadrzaj>
    <derivirana_varijabla naziv="DomainObject.Predmet.ProtuStrankaListNazivFormatedOIB_1">
      <item>POLAR SECURITY-BARBIR društvo s ograničenom odgovornošću za zaštitarsku djelatnost i trgovinu, OIB 29814278369</item>
    </derivirana_varijabla>
  </DomainObject.Predmet.ProtuStrankaListNazivFormatedOIB>
  <DomainObject.Predmet.OstaliListFormated>
    <izvorni_sadrzaj>
      <item>Ivanka Sušić, stečajni upravitelj</item>
      <item>Teo Barbir</item>
      <item>Ivan Gjurašić</item>
      <item>Vedran Čuljat</item>
      <item>ŽDO Dubrovnik građansko upravni odjel</item>
    </izvorni_sadrzaj>
    <derivirana_varijabla naziv="DomainObject.Predmet.OstaliListFormated_1">
      <item>Ivanka Sušić, stečajni upravitelj</item>
      <item>Teo Barbir</item>
      <item>Ivan Gjurašić</item>
      <item>Vedran Čuljat</item>
      <item>ŽDO Dubrovnik građansko upravni odjel</item>
    </derivirana_varijabla>
  </DomainObject.Predmet.OstaliListFormated>
  <DomainObject.Predmet.OstaliListFormatedOIB>
    <izvorni_sadrzaj>
      <item>Ivanka Sušić, stečajni upravitelj, OIB 74811324266</item>
      <item>Teo Barbir</item>
      <item>Ivan Gjurašić</item>
      <item>Vedran Čuljat, OIB 35279201307</item>
      <item>ŽDO Dubrovnik građansko upravni odjel</item>
    </izvorni_sadrzaj>
    <derivirana_varijabla naziv="DomainObject.Predmet.OstaliListFormatedOIB_1">
      <item>Ivanka Sušić, stečajni upravitelj, OIB 74811324266</item>
      <item>Teo Barbir</item>
      <item>Ivan Gjurašić</item>
      <item>Vedran Čuljat, OIB 35279201307</item>
      <item>ŽDO Dubrovnik građansko upravni odjel</item>
    </derivirana_varijabla>
  </DomainObject.Predmet.OstaliListFormatedOIB>
  <DomainObject.Predmet.OstaliListFormatedWithAdress>
    <izvorni_sadrzaj>
      <item>Ivanka Sušić, stečajni upravitelj, Gornji Kono 56, 20000 Dubrovnik</item>
      <item>Teo Barbir, Vladimira Nazora br.31, 20 340 Ploče</item>
      <item>Ivan Gjurašić, Đorđićeva 18, 10000 Zagreb</item>
      <item>Vedran Čuljat, Alberto Fortis 20, 51557 Cres</item>
      <item>ŽDO Dubrovnik građansko upravni odjel</item>
    </izvorni_sadrzaj>
    <derivirana_varijabla naziv="DomainObject.Predmet.OstaliListFormatedWithAdress_1">
      <item>Ivanka Sušić, stečajni upravitelj, Gornji Kono 56, 20000 Dubrovnik</item>
      <item>Teo Barbir, Vladimira Nazora br.31, 20 340 Ploče</item>
      <item>Ivan Gjurašić, Đorđićeva 18, 10000 Zagreb</item>
      <item>Vedran Čuljat, Alberto Fortis 20, 51557 Cres</item>
      <item>ŽDO Dubrovnik građansko upravni odjel</item>
    </derivirana_varijabla>
  </DomainObject.Predmet.OstaliListFormatedWithAdress>
  <DomainObject.Predmet.OstaliListFormatedWithAdressOIB>
    <izvorni_sadrzaj>
      <item>Ivanka Sušić, stečajni upravitelj, OIB 74811324266, Gornji Kono 56, 20000 Dubrovnik</item>
      <item>Teo Barbir, Vladimira Nazora br.31, 20 340 Ploče</item>
      <item>Ivan Gjurašić, Đorđićeva 18, 10000 Zagreb</item>
      <item>Vedran Čuljat, OIB 35279201307, Alberto Fortis 20, 51557 Cres</item>
      <item>ŽDO Dubrovnik građansko upravni odjel</item>
    </izvorni_sadrzaj>
    <derivirana_varijabla naziv="DomainObject.Predmet.OstaliListFormatedWithAdressOIB_1">
      <item>Ivanka Sušić, stečajni upravitelj, OIB 74811324266, Gornji Kono 56, 20000 Dubrovnik</item>
      <item>Teo Barbir, Vladimira Nazora br.31, 20 340 Ploče</item>
      <item>Ivan Gjurašić, Đorđićeva 18, 10000 Zagreb</item>
      <item>Vedran Čuljat, OIB 35279201307, Alberto Fortis 20, 51557 Cres</item>
      <item>ŽDO Dubrovnik građansko upravni odjel</item>
    </derivirana_varijabla>
  </DomainObject.Predmet.OstaliListFormatedWithAdressOIB>
  <DomainObject.Predmet.OstaliListNazivFormated>
    <izvorni_sadrzaj>
      <item>Ivanka Sušić, stečajni upravitelj</item>
      <item>Teo Barbir</item>
      <item>Ivan Gjurašić</item>
      <item>Vedran Čuljat</item>
      <item>ŽDO Dubrovnik građansko upravni odjel</item>
    </izvorni_sadrzaj>
    <derivirana_varijabla naziv="DomainObject.Predmet.OstaliListNazivFormated_1">
      <item>Ivanka Sušić, stečajni upravitelj</item>
      <item>Teo Barbir</item>
      <item>Ivan Gjurašić</item>
      <item>Vedran Čuljat</item>
      <item>ŽDO Dubrovnik građansko upravni odjel</item>
    </derivirana_varijabla>
  </DomainObject.Predmet.OstaliListNazivFormated>
  <DomainObject.Predmet.OstaliListNazivFormatedOIB>
    <izvorni_sadrzaj>
      <item>Ivanka Sušić, stečajni upravitelj, OIB 74811324266</item>
      <item>Teo Barbir</item>
      <item>Ivan Gjurašić</item>
      <item>Vedran Čuljat, OIB 35279201307</item>
      <item>ŽDO Dubrovnik građansko upravni odjel</item>
    </izvorni_sadrzaj>
    <derivirana_varijabla naziv="DomainObject.Predmet.OstaliListNazivFormatedOIB_1">
      <item>Ivanka Sušić, stečajni upravitelj, OIB 74811324266</item>
      <item>Teo Barbir</item>
      <item>Ivan Gjurašić</item>
      <item>Vedran Čuljat, OIB 35279201307</item>
      <item>ŽDO Dubrovnik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DANIEL STANIĆ</izvorni_sadrzaj>
    <derivirana_varijabla naziv="DomainObject.Predmet.StrankaIDrugi_1">DANIEL STANIĆ</derivirana_varijabla>
  </DomainObject.Predmet.StrankaIDrugi>
  <DomainObject.Predmet.ProtustrankaIDrugi>
    <izvorni_sadrzaj>POLAR SECURITY-BARBIR društvo s ograničenom odgovornošću za zaštitarsku djelatnost i trgovinu</izvorni_sadrzaj>
    <derivirana_varijabla naziv="DomainObject.Predmet.ProtustrankaIDrugi_1">POLAR SECURITY-BARBIR društvo s ograničenom odgovornošću za zaštitarsku djelatnost i trgovinu</derivirana_varijabla>
  </DomainObject.Predmet.ProtustrankaIDrugi>
  <DomainObject.Predmet.StrankaIDrugiAdressOIB>
    <izvorni_sadrzaj>DANIEL STANIĆ, OIB 20700696146, Branitelja Dubrovnika 31, 20000 Dubrovnik</izvorni_sadrzaj>
    <derivirana_varijabla naziv="DomainObject.Predmet.StrankaIDrugiAdressOIB_1">DANIEL STANIĆ, OIB 20700696146, Branitelja Dubrovnika 31, 20000 Dubrovnik</derivirana_varijabla>
  </DomainObject.Predmet.StrankaIDrugiAdressOIB>
  <DomainObject.Predmet.ProtustrankaIDrugiAdressOIB>
    <izvorni_sadrzaj>POLAR SECURITY-BARBIR društvo s ograničenom odgovornošću za zaštitarsku djelatnost i trgovinu, OIB 29814278369, Dalmatinska/bb, Ploče</izvorni_sadrzaj>
    <derivirana_varijabla naziv="DomainObject.Predmet.ProtustrankaIDrugiAdressOIB_1">POLAR SECURITY-BARBIR društvo s ograničenom odgovornošću za zaštitarsku djelatnost i trgovinu, OIB 29814278369, Dalmatinska/bb,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POLAR SECURITY-BARBIR društvo s ograničenom odgovornošću za zaštitarsku djelatnost i trgovinu</item>
      <item>DANIEL STANIĆ</item>
      <item>Ivanka Sušić, stečajni upravitelj</item>
      <item>Teo Barbir</item>
      <item>Ivan Gjurašić</item>
      <item>Vedran Čuljat</item>
      <item>ŽDO Dubrovnik građansko upravni odjel</item>
    </izvorni_sadrzaj>
    <derivirana_varijabla naziv="DomainObject.Predmet.SudioniciListNaziv_1">
      <item>POLAR SECURITY-BARBIR društvo s ograničenom odgovornošću za zaštitarsku djelatnost i trgovinu</item>
      <item>DANIEL STANIĆ</item>
      <item>Ivanka Sušić, stečajni upravitelj</item>
      <item>Teo Barbir</item>
      <item>Ivan Gjurašić</item>
      <item>Vedran Čuljat</item>
      <item>ŽDO Dubrovnik građansko upravni odjel</item>
    </derivirana_varijabla>
  </DomainObject.Predmet.SudioniciListNaziv>
  <DomainObject.Predmet.SudioniciListAdressOIB>
    <izvorni_sadrzaj>
      <item>POLAR SECURITY-BARBIR društvo s ograničenom odgovornošću za zaštitarsku djelatnost i trgovinu, OIB 29814278369, Dalmatinska/bb,Ploče</item>
      <item>DANIEL STANIĆ, OIB 20700696146, Branitelja Dubrovnika 31,20000 Dubrovnik</item>
      <item>Ivanka Sušić, stečajni upravitelj, OIB 74811324266, Gornji Kono 56,20000 Dubrovnik</item>
      <item>Teo Barbir, Vladimira Nazora br.31,20 340 Ploče</item>
      <item>Ivan Gjurašić, Đorđićeva 18,10000 Zagreb</item>
      <item>Vedran Čuljat, OIB 35279201307, Alberto Fortis 20,51557 Cres</item>
      <item>ŽDO Dubrovnik građansko upravni odjel</item>
    </izvorni_sadrzaj>
    <derivirana_varijabla naziv="DomainObject.Predmet.SudioniciListAdressOIB_1">
      <item>POLAR SECURITY-BARBIR društvo s ograničenom odgovornošću za zaštitarsku djelatnost i trgovinu, OIB 29814278369, Dalmatinska/bb,Ploče</item>
      <item>DANIEL STANIĆ, OIB 20700696146, Branitelja Dubrovnika 31,20000 Dubrovnik</item>
      <item>Ivanka Sušić, stečajni upravitelj, OIB 74811324266, Gornji Kono 56,20000 Dubrovnik</item>
      <item>Teo Barbir, Vladimira Nazora br.31,20 340 Ploče</item>
      <item>Ivan Gjurašić, Đorđićeva 18,10000 Zagreb</item>
      <item>Vedran Čuljat, OIB 35279201307, Alberto Fortis 20,51557 Cres</item>
      <item>ŽDO Dubrovnik građansko upravni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29814278369</item>
      <item>, OIB 20700696146</item>
      <item>, OIB 74811324266</item>
      <item>, OIB null</item>
      <item>, OIB null</item>
      <item>, OIB 35279201307</item>
      <item>, OIB null</item>
    </izvorni_sadrzaj>
    <derivirana_varijabla naziv="DomainObject.Predmet.SudioniciListNazivOIB_1">
      <item>, OIB 29814278369</item>
      <item>, OIB 20700696146</item>
      <item>, OIB 74811324266</item>
      <item>, OIB null</item>
      <item>, OIB null</item>
      <item>, OIB 35279201307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1195</properties:Words>
  <properties:Characters>6786</properties:Characters>
  <properties:Lines>159</properties:Lines>
  <properties:Paragraphs>89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2016-12-28T09:37:00Z</dcterms:created>
  <dc:creator>Srđan Gavranić</dc:creator>
  <cp:lastModifiedBy>Mara Marčinko</cp:lastModifiedBy>
  <cp:lastPrinted>2016-12-28T09:34:00Z</cp:lastPrinted>
  <dcterms:modified xmlns:xsi="http://www.w3.org/2001/XMLSchema-instance" xsi:type="dcterms:W3CDTF">2016-12-28T10:05:00Z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