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092EA0" w:rsidR="002B6567" w:rsidRPr="00E003B6">
            <w:pPr>
              <w:jc w:val="right"/>
              <w:rPr>
                <w:noProof/>
                <w:sz w:val="24"/>
              </w:rPr>
            </w:pPr>
            <w:r w:rsidRPr="00E003B6">
              <w:rPr>
                <w:noProof/>
                <w:sz w:val="24"/>
              </w:rPr>
              <w:t>Poslovni broj: 11.St-</w:t>
            </w:r>
            <w:r w:rsidR="00092EA0">
              <w:rPr>
                <w:noProof/>
                <w:sz w:val="24"/>
              </w:rPr>
              <w:t>1531/2016-33</w:t>
            </w:r>
          </w:p>
        </w:tc>
      </w:tr>
    </w:tbl>
    <w:p w14:textId="79a2810" w14:paraId="79a2810" w:rsidRDefault="007657AB" w:rsidP="00092EA0" w:rsidR="007657AB" w:rsidRPr="00DE2B55">
      <w:pPr>
        <w:spacing w:after="100" w:before="20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092EA0" w:rsidR="007657AB">
      <w:pPr>
        <w:spacing w:after="100" w:before="20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2C7C73" w:rsidR="00172878">
      <w:pPr>
        <w:pStyle w:val="Tijeloteksta"/>
        <w:spacing w:before="240"/>
        <w:ind w:firstLine="709"/>
        <w:rPr>
          <w:lang w:val="hr-HR"/>
        </w:rPr>
      </w:pPr>
      <w:r>
        <w:rPr>
          <w:lang w:val="hr-HR"/>
        </w:rPr>
        <w:t xml:space="preserve">Trgovački sud u Splitu, po sutkinji Ani Golub Gruić, </w:t>
      </w:r>
      <w:r w:rsidR="00FC48E6" w:rsidRPr="00FC48E6">
        <w:rPr>
          <w:lang w:val="hr-HR"/>
        </w:rPr>
        <w:t xml:space="preserve">povodom prijedloga za otvaranje stečajnog postupka nad dužnikom </w:t>
      </w:r>
      <w:r w:rsidR="00092EA0" w:rsidRPr="00092EA0">
        <w:rPr>
          <w:lang w:val="hr-HR"/>
        </w:rPr>
        <w:t>KALIN USLUGE d.o.o., OIB: 66712410735, Kaštel Novi, Gaje Radunića 12</w:t>
      </w:r>
      <w:r w:rsidR="00B970F2">
        <w:rPr>
          <w:lang w:val="hr-HR"/>
        </w:rPr>
        <w:t xml:space="preserve">, </w:t>
      </w:r>
      <w:r w:rsidR="00744AE4">
        <w:rPr>
          <w:lang w:val="hr-HR"/>
        </w:rPr>
        <w:t>26</w:t>
      </w:r>
      <w:r w:rsidR="00A32A52">
        <w:rPr>
          <w:lang w:val="hr-HR"/>
        </w:rPr>
        <w:t>. listopada</w:t>
      </w:r>
      <w:r w:rsidR="00AF219D" w:rsidRPr="00AF219D">
        <w:rPr>
          <w:lang w:val="hr-HR"/>
        </w:rPr>
        <w:t xml:space="preserve"> 2018.</w:t>
      </w:r>
    </w:p>
    <w:p w:rsidRDefault="007657AB" w:rsidP="00092EA0" w:rsidR="007657AB" w:rsidRPr="00DE2B55">
      <w:pPr>
        <w:spacing w:after="160" w:before="16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w:t>
      </w:r>
      <w:r w:rsidR="00092EA0" w:rsidRPr="00092EA0">
        <w:t>KALIN USLUGE d.o.o., OIB: 66712410735, Kaštel Novi, Gaje Radunića 12</w:t>
      </w:r>
      <w:r w:rsidRPr="00C96C15">
        <w:t>,</w:t>
      </w:r>
      <w:r>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1564FE" w:rsidRPr="00163464">
        <w:t>14</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092EA0">
        <w:t>1531-2016</w:t>
      </w:r>
      <w:r>
        <w:t>,</w:t>
      </w:r>
      <w:r w:rsidR="00722C23">
        <w:t xml:space="preserve"> </w:t>
      </w:r>
      <w:r w:rsidRPr="00554528">
        <w:t>uz svrhu plaćanja "predujam za pokriće troškova stečajnog postupka br. 11.St-</w:t>
      </w:r>
      <w:r w:rsidR="00092EA0">
        <w:t>1531/2016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092EA0" w:rsidR="007657AB" w:rsidRPr="00FD17E3">
      <w:pPr>
        <w:pStyle w:val="Naslov2"/>
        <w:numPr>
          <w:ilvl w:val="12"/>
          <w:numId w:val="0"/>
        </w:numPr>
        <w:spacing w:after="100" w:before="200"/>
        <w:rPr>
          <w:b w:val="false"/>
          <w:szCs w:val="24"/>
        </w:rPr>
      </w:pPr>
      <w:r w:rsidRPr="00FD17E3">
        <w:rPr>
          <w:b w:val="false"/>
          <w:szCs w:val="24"/>
        </w:rPr>
        <w:t>Obrazloženje</w:t>
      </w:r>
    </w:p>
    <w:p w:rsidRDefault="00092EA0" w:rsidP="00092EA0" w:rsidR="00092EA0" w:rsidRPr="00092EA0">
      <w:pPr>
        <w:ind w:firstLine="709"/>
        <w:jc w:val="both"/>
        <w:rPr>
          <w:rFonts w:cstheme="minorBidi" w:eastAsiaTheme="minorHAnsi"/>
          <w:szCs w:val="22"/>
          <w:lang w:eastAsia="en-US"/>
        </w:rPr>
      </w:pPr>
      <w:r w:rsidRPr="00092EA0">
        <w:rPr>
          <w:rFonts w:cstheme="minorBidi" w:eastAsiaTheme="minorHAnsi"/>
          <w:lang w:eastAsia="en-US"/>
        </w:rPr>
        <w:t xml:space="preserve">Financijska agencija, Regionalni centar Split, Podružnica Split, podnijela je ovom sudu 24. lipnja 2016. prijedlog za otvaranje stečajnog postupka nad dužnikom </w:t>
      </w:r>
      <w:r w:rsidRPr="00092EA0">
        <w:rPr>
          <w:rFonts w:cstheme="minorBidi" w:eastAsiaTheme="minorHAnsi"/>
          <w:szCs w:val="22"/>
          <w:lang w:eastAsia="en-US"/>
        </w:rPr>
        <w:t>KALIN USLUGE d.o.o., OIB: 66712410735, Kaštel Novi, Gaje Radunića 12</w:t>
      </w:r>
      <w:r w:rsidRPr="00092EA0">
        <w:rPr>
          <w:rFonts w:cstheme="minorBidi" w:eastAsiaTheme="minorHAnsi"/>
          <w:lang w:eastAsia="en-US"/>
        </w:rPr>
        <w:t xml:space="preserve">. U prijedlogu se navodi da dužnik na dan 1. rujna 2015. u Očevidniku redoslijeda osnova za plaćanje ima evidentirane neizvršene osnove za plaćanja u neprekinutom razdoblju od 2274 dana, u ukupnom iznosu od 1.800.009,64 kn, kao i da prema podacima koji su dostavljeni od Hrvatskog zavoda za mirovinsko osiguranje dužnik ima 2 zaposlenih. </w:t>
      </w:r>
      <w:r w:rsidRPr="00092EA0">
        <w:rPr>
          <w:rFonts w:cstheme="minorBidi" w:eastAsiaTheme="minorHAnsi"/>
          <w:szCs w:val="22"/>
          <w:lang w:eastAsia="en-US"/>
        </w:rPr>
        <w:t xml:space="preserve">Predlagatelj ističe da ne raspolaže sa drugim podacima o imovini dužnika. </w:t>
      </w:r>
    </w:p>
    <w:p w:rsidRDefault="00092EA0" w:rsidP="00092EA0" w:rsidR="00092EA0" w:rsidRPr="00092EA0">
      <w:pPr>
        <w:spacing w:before="100"/>
        <w:ind w:firstLine="708"/>
        <w:jc w:val="both"/>
      </w:pPr>
      <w:r w:rsidRPr="00092EA0">
        <w:t xml:space="preserve">Rješenjem ovog suda poslovni broj 11.St-1531/2016 od 7. travnja 2017. pokrenut je postupak radi utvrđenja uvjeta za otvaranje stečajnog postupka (prethodni postupak). </w:t>
      </w:r>
    </w:p>
    <w:p w:rsidRDefault="00092EA0" w:rsidP="00092EA0" w:rsidR="00092EA0" w:rsidRPr="00092EA0">
      <w:pPr>
        <w:spacing w:before="100"/>
        <w:ind w:firstLine="709"/>
        <w:jc w:val="both"/>
      </w:pPr>
      <w:r w:rsidRPr="00092EA0">
        <w:t>Na ročište radi očitovanja o uvjetima  za otvaranje stečajnog postupka održano 16. studenog 2017. pristupio je punomoćnik dužnika koji je izjavio da je dužnik suglasan sa prijedlogom za otvaranje stečajnog postupka te da priznaje postojanje stečajnog razloga nesposobnosti za plaćanje na strani dužnika. Isti je na ročištu u spis predao izvješće o financijsko-gospodarskom stanju dužnika, račun dobiti i gubitka za 2016. i bilancu sa stanjem na dan 31. prosinca 2016. te naveo društvo nema imovine ni zaposlenih.</w:t>
      </w:r>
    </w:p>
    <w:p w:rsidRDefault="00092EA0" w:rsidP="00092EA0" w:rsidR="00092EA0" w:rsidRPr="00092EA0">
      <w:pPr>
        <w:spacing w:before="100"/>
        <w:ind w:firstLine="709"/>
        <w:jc w:val="both"/>
        <w:rPr>
          <w:rFonts w:cstheme="minorBidi" w:eastAsiaTheme="minorHAnsi"/>
          <w:szCs w:val="22"/>
          <w:lang w:eastAsia="en-US"/>
        </w:rPr>
      </w:pPr>
      <w:r w:rsidRPr="00092EA0">
        <w:t>Rješenjem</w:t>
      </w:r>
      <w:r w:rsidRPr="00092EA0">
        <w:rPr>
          <w:rFonts w:cstheme="minorBidi" w:eastAsiaTheme="minorHAnsi"/>
          <w:szCs w:val="22"/>
          <w:lang w:eastAsia="en-US"/>
        </w:rPr>
        <w:t xml:space="preserve"> ovog suda 11.St-1531/2016 od 28. kolovoza 2018. dužniku je postavljena privremena stečajna upraviteljica Daniela Kovač te je istoj naloženo da utvrdi imovinu </w:t>
      </w:r>
      <w:r w:rsidRPr="00092EA0">
        <w:rPr>
          <w:rFonts w:cstheme="minorBidi" w:eastAsiaTheme="minorHAnsi"/>
          <w:szCs w:val="22"/>
          <w:lang w:eastAsia="en-US"/>
        </w:rPr>
        <w:lastRenderedPageBreak/>
        <w:t>stečajnog dužnika i njezinu vrijednost, stanje obveza stečajnog dužnika, je li imovina stečajnog dužnika dovoljna za namirenje troškova stečajnog postupka te koliki je iznos predvidivih troškova prethodnog i stečajnog postupka, sve kako bi na podlozi takvog izvješća sud donio odluku o daljnjem tijeku postupka.</w:t>
      </w:r>
    </w:p>
    <w:p w:rsidRDefault="000B408C" w:rsidP="00092EA0" w:rsidR="000B408C">
      <w:pPr>
        <w:spacing w:before="100"/>
        <w:ind w:firstLine="709"/>
        <w:jc w:val="both"/>
      </w:pPr>
      <w:r>
        <w:t>Dana 1</w:t>
      </w:r>
      <w:r w:rsidR="00092EA0">
        <w:t>9</w:t>
      </w:r>
      <w:r>
        <w:t xml:space="preserve">. rujna 2018. kod ovog suda zaprimljeno je izvješće privremene stečajne upraviteljice Daniele Kovač </w:t>
      </w:r>
      <w:r w:rsidRPr="00A85826">
        <w:t>iz kojeg u bitnom proizlazi da dužnik ne raspolaže likvidnom stečajnom masom iz koje bi se mogli podmiriti makar troškovi stečajnog postupka.</w:t>
      </w:r>
    </w:p>
    <w:p w:rsidRDefault="00744AE4" w:rsidP="00744AE4" w:rsidR="00744AE4" w:rsidRPr="00744AE4">
      <w:pPr>
        <w:spacing w:before="100"/>
        <w:ind w:firstLine="708"/>
        <w:jc w:val="both"/>
        <w:rPr>
          <w:rFonts w:cstheme="minorBidi" w:eastAsiaTheme="minorHAnsi"/>
          <w:lang w:eastAsia="en-US"/>
        </w:rPr>
      </w:pPr>
      <w:r>
        <w:rPr>
          <w:rFonts w:cstheme="minorBidi" w:eastAsiaTheme="minorHAnsi"/>
          <w:lang w:eastAsia="en-US"/>
        </w:rPr>
        <w:t>Na r</w:t>
      </w:r>
      <w:r w:rsidRPr="00744AE4">
        <w:rPr>
          <w:rFonts w:cstheme="minorBidi" w:eastAsiaTheme="minorHAnsi"/>
          <w:lang w:eastAsia="en-US"/>
        </w:rPr>
        <w:t>očišt</w:t>
      </w:r>
      <w:r>
        <w:rPr>
          <w:rFonts w:cstheme="minorBidi" w:eastAsiaTheme="minorHAnsi"/>
          <w:lang w:eastAsia="en-US"/>
        </w:rPr>
        <w:t>e</w:t>
      </w:r>
      <w:r w:rsidRPr="00744AE4">
        <w:rPr>
          <w:rFonts w:cstheme="minorBidi" w:eastAsiaTheme="minorHAnsi"/>
          <w:lang w:eastAsia="en-US"/>
        </w:rPr>
        <w:t xml:space="preserve"> radi rasprave o pretpostavkama </w:t>
      </w:r>
      <w:r>
        <w:rPr>
          <w:rFonts w:cstheme="minorBidi" w:eastAsiaTheme="minorHAnsi"/>
          <w:lang w:eastAsia="en-US"/>
        </w:rPr>
        <w:t>za otvaranje stečajnog postupka, održano 23. listopada 2018., pristupio je zastupnik po zakonu dužnika koji je naveo da je dužnik</w:t>
      </w:r>
      <w:r w:rsidRPr="00744AE4">
        <w:rPr>
          <w:rFonts w:cstheme="minorBidi" w:eastAsiaTheme="minorHAnsi"/>
          <w:lang w:eastAsia="en-US"/>
        </w:rPr>
        <w:t xml:space="preserve"> osnovan 2007., a bavio se trgovinom i građevinom</w:t>
      </w:r>
      <w:r>
        <w:rPr>
          <w:rFonts w:cstheme="minorBidi" w:eastAsiaTheme="minorHAnsi"/>
          <w:lang w:eastAsia="en-US"/>
        </w:rPr>
        <w:t xml:space="preserve"> i </w:t>
      </w:r>
      <w:r w:rsidRPr="00744AE4">
        <w:rPr>
          <w:rFonts w:cstheme="minorBidi" w:eastAsiaTheme="minorHAnsi"/>
          <w:lang w:eastAsia="en-US"/>
        </w:rPr>
        <w:t>uspješno</w:t>
      </w:r>
      <w:r>
        <w:rPr>
          <w:rFonts w:cstheme="minorBidi" w:eastAsiaTheme="minorHAnsi"/>
          <w:lang w:eastAsia="en-US"/>
        </w:rPr>
        <w:t xml:space="preserve"> je</w:t>
      </w:r>
      <w:r w:rsidRPr="00744AE4">
        <w:rPr>
          <w:rFonts w:cstheme="minorBidi" w:eastAsiaTheme="minorHAnsi"/>
          <w:lang w:eastAsia="en-US"/>
        </w:rPr>
        <w:t xml:space="preserve"> poslovao do 2009. kada je partner Ferriere Nord protestirao bankarsku garanciju i tada je došlo do blokade računa. Dužnik </w:t>
      </w:r>
      <w:r>
        <w:rPr>
          <w:rFonts w:cstheme="minorBidi" w:eastAsiaTheme="minorHAnsi"/>
          <w:lang w:eastAsia="en-US"/>
        </w:rPr>
        <w:t xml:space="preserve">da </w:t>
      </w:r>
      <w:r w:rsidRPr="00744AE4">
        <w:rPr>
          <w:rFonts w:cstheme="minorBidi" w:eastAsiaTheme="minorHAnsi"/>
          <w:lang w:eastAsia="en-US"/>
        </w:rPr>
        <w:t>nema nikakvu imovinu, ni nekretnine, ni pokretnine, a potraživanja koja ima prema trećim osobama su zastarjela.</w:t>
      </w:r>
      <w:r>
        <w:rPr>
          <w:rFonts w:cstheme="minorBidi" w:eastAsiaTheme="minorHAnsi"/>
          <w:lang w:eastAsia="en-US"/>
        </w:rPr>
        <w:t xml:space="preserve"> </w:t>
      </w:r>
      <w:r w:rsidRPr="00744AE4">
        <w:rPr>
          <w:rFonts w:cstheme="minorBidi" w:eastAsiaTheme="minorHAnsi"/>
          <w:lang w:eastAsia="en-US"/>
        </w:rPr>
        <w:t xml:space="preserve">Dužnik </w:t>
      </w:r>
      <w:r>
        <w:rPr>
          <w:rFonts w:cstheme="minorBidi" w:eastAsiaTheme="minorHAnsi"/>
          <w:lang w:eastAsia="en-US"/>
        </w:rPr>
        <w:t xml:space="preserve">da </w:t>
      </w:r>
      <w:r w:rsidRPr="00744AE4">
        <w:rPr>
          <w:rFonts w:cstheme="minorBidi" w:eastAsiaTheme="minorHAnsi"/>
          <w:lang w:eastAsia="en-US"/>
        </w:rPr>
        <w:t>vodi jedan parnični postupak i to protiv Zagrebačke banke d.d. Zagreb radi isplate iznosa od tri i pol milijuna kn. Taj postupak</w:t>
      </w:r>
      <w:r>
        <w:rPr>
          <w:rFonts w:cstheme="minorBidi" w:eastAsiaTheme="minorHAnsi"/>
          <w:lang w:eastAsia="en-US"/>
        </w:rPr>
        <w:t xml:space="preserve"> da</w:t>
      </w:r>
      <w:r w:rsidRPr="00744AE4">
        <w:rPr>
          <w:rFonts w:cstheme="minorBidi" w:eastAsiaTheme="minorHAnsi"/>
          <w:lang w:eastAsia="en-US"/>
        </w:rPr>
        <w:t xml:space="preserve"> je pravomoćno okončan u korist Zagrebačke banke d.d. Zagreb, ali protiv odluke Visokog trgovačkog suda Republike Hrvatske izjavljena je revizija te potom i ustavna tužba. I revizija i ustavna tužba </w:t>
      </w:r>
      <w:r>
        <w:rPr>
          <w:rFonts w:cstheme="minorBidi" w:eastAsiaTheme="minorHAnsi"/>
          <w:lang w:eastAsia="en-US"/>
        </w:rPr>
        <w:t xml:space="preserve">da </w:t>
      </w:r>
      <w:r w:rsidRPr="00744AE4">
        <w:rPr>
          <w:rFonts w:cstheme="minorBidi" w:eastAsiaTheme="minorHAnsi"/>
          <w:lang w:eastAsia="en-US"/>
        </w:rPr>
        <w:t xml:space="preserve">su odbijene pa </w:t>
      </w:r>
      <w:r>
        <w:rPr>
          <w:rFonts w:cstheme="minorBidi" w:eastAsiaTheme="minorHAnsi"/>
          <w:lang w:eastAsia="en-US"/>
        </w:rPr>
        <w:t>je</w:t>
      </w:r>
      <w:r w:rsidRPr="00744AE4">
        <w:rPr>
          <w:rFonts w:cstheme="minorBidi" w:eastAsiaTheme="minorHAnsi"/>
          <w:lang w:eastAsia="en-US"/>
        </w:rPr>
        <w:t xml:space="preserve"> protiv Republike Hrvatske pokrenuo spor pred sudom u Strasbourgu.</w:t>
      </w:r>
      <w:r>
        <w:rPr>
          <w:rFonts w:cstheme="minorBidi" w:eastAsiaTheme="minorHAnsi"/>
          <w:lang w:eastAsia="en-US"/>
        </w:rPr>
        <w:t xml:space="preserve"> </w:t>
      </w:r>
      <w:r w:rsidRPr="00744AE4">
        <w:rPr>
          <w:rFonts w:cstheme="minorBidi" w:eastAsiaTheme="minorHAnsi"/>
          <w:lang w:eastAsia="en-US"/>
        </w:rPr>
        <w:t xml:space="preserve">Poslovne knjige društva </w:t>
      </w:r>
      <w:r>
        <w:rPr>
          <w:rFonts w:cstheme="minorBidi" w:eastAsiaTheme="minorHAnsi"/>
          <w:lang w:eastAsia="en-US"/>
        </w:rPr>
        <w:t xml:space="preserve">da </w:t>
      </w:r>
      <w:r w:rsidRPr="00744AE4">
        <w:rPr>
          <w:rFonts w:cstheme="minorBidi" w:eastAsiaTheme="minorHAnsi"/>
          <w:lang w:eastAsia="en-US"/>
        </w:rPr>
        <w:t xml:space="preserve">su vođene uredno. </w:t>
      </w:r>
    </w:p>
    <w:p w:rsidRDefault="00744AE4" w:rsidP="00092EA0" w:rsidR="00744AE4">
      <w:pPr>
        <w:spacing w:before="100"/>
        <w:ind w:firstLine="708"/>
        <w:jc w:val="both"/>
        <w:rPr>
          <w:rFonts w:cstheme="minorBidi" w:eastAsiaTheme="minorHAnsi"/>
          <w:lang w:eastAsia="en-US"/>
        </w:rPr>
      </w:pPr>
      <w:r>
        <w:rPr>
          <w:rFonts w:cstheme="minorBidi" w:eastAsiaTheme="minorHAnsi"/>
          <w:lang w:eastAsia="en-US"/>
        </w:rPr>
        <w:t>Na predmetnom ročištu pr</w:t>
      </w:r>
      <w:r w:rsidRPr="00744AE4">
        <w:rPr>
          <w:rFonts w:cstheme="minorBidi" w:eastAsiaTheme="minorHAnsi"/>
          <w:lang w:eastAsia="en-US"/>
        </w:rPr>
        <w:t>ivreme</w:t>
      </w:r>
      <w:r>
        <w:rPr>
          <w:rFonts w:cstheme="minorBidi" w:eastAsiaTheme="minorHAnsi"/>
          <w:lang w:eastAsia="en-US"/>
        </w:rPr>
        <w:t xml:space="preserve">na stečajna upraviteljica predložila je </w:t>
      </w:r>
      <w:r w:rsidRPr="00744AE4">
        <w:rPr>
          <w:rFonts w:cstheme="minorBidi" w:eastAsiaTheme="minorHAnsi"/>
          <w:lang w:eastAsia="en-US"/>
        </w:rPr>
        <w:t>da se ovaj stečajni postupak provede po odredbi čl. 132. Stečajnog zakona, a budući iz provedenog prethodnog postupka proizlazi da dužnik ne raspolaže likvidnom stečajnom imovinom iz koje bi se mogli podmiriti makar troškovi stečajnog postupka.</w:t>
      </w:r>
    </w:p>
    <w:p w:rsidRDefault="00CA37F0" w:rsidP="00092EA0" w:rsidR="00CA37F0" w:rsidRPr="00666F66">
      <w:pPr>
        <w:spacing w:before="100"/>
        <w:ind w:firstLine="708"/>
        <w:jc w:val="both"/>
        <w:rPr>
          <w:rFonts w:cstheme="minorBidi" w:eastAsiaTheme="minorHAnsi"/>
          <w:lang w:eastAsia="en-US"/>
        </w:rPr>
      </w:pPr>
      <w:r>
        <w:rPr>
          <w:rFonts w:cstheme="minorBidi" w:eastAsiaTheme="minorHAnsi"/>
          <w:lang w:eastAsia="en-US"/>
        </w:rPr>
        <w:t>Iz potvrde</w:t>
      </w:r>
      <w:r w:rsidRPr="00195F0C">
        <w:rPr>
          <w:rFonts w:cstheme="minorBidi" w:eastAsiaTheme="minorHAnsi"/>
          <w:lang w:eastAsia="en-US"/>
        </w:rPr>
        <w:t xml:space="preserve"> Općinskog suda u Splitu – ZK odjela Split</w:t>
      </w:r>
      <w:r>
        <w:rPr>
          <w:rFonts w:cstheme="minorBidi" w:eastAsiaTheme="minorHAnsi"/>
          <w:lang w:eastAsia="en-US"/>
        </w:rPr>
        <w:t xml:space="preserve"> od </w:t>
      </w:r>
      <w:r w:rsidR="00092EA0">
        <w:rPr>
          <w:rFonts w:cstheme="minorBidi" w:eastAsiaTheme="minorHAnsi"/>
          <w:lang w:eastAsia="en-US"/>
        </w:rPr>
        <w:t>26. srpnja</w:t>
      </w:r>
      <w:r>
        <w:rPr>
          <w:rFonts w:cstheme="minorBidi" w:eastAsiaTheme="minorHAnsi"/>
          <w:lang w:eastAsia="en-US"/>
        </w:rPr>
        <w:t xml:space="preserve"> 201</w:t>
      </w:r>
      <w:r w:rsidR="00092EA0">
        <w:rPr>
          <w:rFonts w:cstheme="minorBidi" w:eastAsiaTheme="minorHAnsi"/>
          <w:lang w:eastAsia="en-US"/>
        </w:rPr>
        <w:t>6</w:t>
      </w:r>
      <w:r>
        <w:rPr>
          <w:rFonts w:cstheme="minorBidi" w:eastAsiaTheme="minorHAnsi"/>
          <w:lang w:eastAsia="en-US"/>
        </w:rPr>
        <w:t>.</w:t>
      </w:r>
      <w:r w:rsidRPr="00195F0C">
        <w:rPr>
          <w:rFonts w:cstheme="minorBidi" w:eastAsiaTheme="minorHAnsi"/>
          <w:lang w:eastAsia="en-US"/>
        </w:rPr>
        <w:t xml:space="preserve"> proizlazi da dužnik nije vlasnik nekretnina na području nadležnosti tog zemljišnoknjižnog</w:t>
      </w:r>
      <w:r w:rsidR="00092EA0">
        <w:rPr>
          <w:rFonts w:cstheme="minorBidi" w:eastAsiaTheme="minorHAnsi"/>
          <w:lang w:eastAsia="en-US"/>
        </w:rPr>
        <w:t xml:space="preserve"> odjela (list 6</w:t>
      </w:r>
      <w:r>
        <w:rPr>
          <w:rFonts w:cstheme="minorBidi" w:eastAsiaTheme="minorHAnsi"/>
          <w:lang w:eastAsia="en-US"/>
        </w:rPr>
        <w:t xml:space="preserve"> spisa), a iz uvjerenja MUP-a, Policijske uprave Splitsko-dalmatinske od </w:t>
      </w:r>
      <w:r w:rsidR="00092EA0">
        <w:rPr>
          <w:rFonts w:cstheme="minorBidi" w:eastAsiaTheme="minorHAnsi"/>
          <w:lang w:eastAsia="en-US"/>
        </w:rPr>
        <w:t>27. srpnja 2016</w:t>
      </w:r>
      <w:r>
        <w:rPr>
          <w:rFonts w:cstheme="minorBidi" w:eastAsiaTheme="minorHAnsi"/>
          <w:lang w:eastAsia="en-US"/>
        </w:rPr>
        <w:t>.</w:t>
      </w:r>
      <w:r w:rsidR="00092EA0">
        <w:rPr>
          <w:rFonts w:cstheme="minorBidi" w:eastAsiaTheme="minorHAnsi"/>
          <w:lang w:eastAsia="en-US"/>
        </w:rPr>
        <w:t xml:space="preserve"> proizlazi da</w:t>
      </w:r>
      <w:r w:rsidRPr="00195F0C">
        <w:rPr>
          <w:rFonts w:cstheme="minorBidi" w:eastAsiaTheme="minorHAnsi"/>
          <w:lang w:eastAsia="en-US"/>
        </w:rPr>
        <w:t xml:space="preserve"> dužnik u službenoj evidenciji registracije cestovnih vozila </w:t>
      </w:r>
      <w:r w:rsidR="00092EA0">
        <w:rPr>
          <w:rFonts w:cstheme="minorBidi" w:eastAsiaTheme="minorHAnsi"/>
          <w:lang w:eastAsia="en-US"/>
        </w:rPr>
        <w:t xml:space="preserve">nije </w:t>
      </w:r>
      <w:r w:rsidRPr="00195F0C">
        <w:rPr>
          <w:rFonts w:cstheme="minorBidi" w:eastAsiaTheme="minorHAnsi"/>
          <w:lang w:eastAsia="en-US"/>
        </w:rPr>
        <w:t>evidentiran kao vlasnik v</w:t>
      </w:r>
      <w:r w:rsidR="00092EA0">
        <w:rPr>
          <w:rFonts w:cstheme="minorBidi" w:eastAsiaTheme="minorHAnsi"/>
          <w:lang w:eastAsia="en-US"/>
        </w:rPr>
        <w:t>ozila (list 8 spisa)</w:t>
      </w:r>
      <w:r>
        <w:rPr>
          <w:rFonts w:cstheme="minorBidi" w:eastAsiaTheme="minorHAnsi"/>
          <w:lang w:eastAsia="en-US"/>
        </w:rPr>
        <w:t>.</w:t>
      </w:r>
    </w:p>
    <w:p w:rsidRDefault="0071416B" w:rsidP="00092EA0" w:rsidR="0071416B">
      <w:pPr>
        <w:spacing w:before="100"/>
        <w:ind w:firstLine="720"/>
        <w:jc w:val="both"/>
      </w:pPr>
      <w:r>
        <w:t>Iz potvrde</w:t>
      </w:r>
      <w:r w:rsidRPr="00D214A5">
        <w:t xml:space="preserve"> FINA-e od </w:t>
      </w:r>
      <w:r w:rsidR="00092EA0">
        <w:t>22. listopada</w:t>
      </w:r>
      <w:r w:rsidR="000B408C">
        <w:t xml:space="preserve"> 2018</w:t>
      </w:r>
      <w:r w:rsidRPr="00D214A5">
        <w:t xml:space="preserve">. (list </w:t>
      </w:r>
      <w:r w:rsidR="00092EA0">
        <w:t>8</w:t>
      </w:r>
      <w:r w:rsidR="00CA37F0">
        <w:t>1</w:t>
      </w:r>
      <w:r w:rsidR="00FC48E6">
        <w:t xml:space="preserve"> </w:t>
      </w:r>
      <w:r w:rsidRPr="00D214A5">
        <w:t xml:space="preserve">spisa) proizlazi da dužnik </w:t>
      </w:r>
      <w:r w:rsidRPr="0071416B">
        <w:t>u Očevidniku redoslijeda osnova za plaćanje ima evidentirane neizvršene osnove za plaćanj</w:t>
      </w:r>
      <w:r>
        <w:t>e u neprekinutom razdobl</w:t>
      </w:r>
      <w:r w:rsidR="004A40C7">
        <w:t xml:space="preserve">ju od </w:t>
      </w:r>
      <w:r w:rsidR="00092EA0">
        <w:t>3420</w:t>
      </w:r>
      <w:r w:rsidRPr="0071416B">
        <w:t xml:space="preserve"> dana, slijedom čega ovaj sud utvrđuje da je na strani dužnika ostvaren stečajni razlog nesposobnosti za plaćanje u smislu odredbi </w:t>
      </w:r>
      <w:r w:rsidR="00F157DD">
        <w:t xml:space="preserve">članka 6. </w:t>
      </w:r>
      <w:r w:rsidR="000B408C">
        <w:rPr>
          <w:rFonts w:cstheme="minorBidi" w:eastAsiaTheme="minorHAnsi"/>
          <w:szCs w:val="22"/>
        </w:rPr>
        <w:t>SZ-a.</w:t>
      </w:r>
    </w:p>
    <w:p w:rsidRDefault="0071416B" w:rsidP="00092EA0" w:rsidR="0071416B" w:rsidRPr="00D214A5">
      <w:pPr>
        <w:spacing w:before="100"/>
        <w:ind w:firstLine="720"/>
        <w:jc w:val="both"/>
        <w:rPr>
          <w:szCs w:val="20"/>
        </w:rPr>
      </w:pPr>
      <w:r w:rsidRPr="00D214A5">
        <w:rPr>
          <w:szCs w:val="20"/>
        </w:rPr>
        <w:t xml:space="preserve">S obzirom da iz rezultata prethodnog postupka ne proizlazi </w:t>
      </w:r>
      <w:r w:rsidRPr="00A85826">
        <w:rPr>
          <w:szCs w:val="20"/>
        </w:rPr>
        <w:t>da dužnik</w:t>
      </w:r>
      <w:r w:rsidR="00D7336F" w:rsidRPr="00A85826">
        <w:rPr>
          <w:szCs w:val="20"/>
        </w:rPr>
        <w:t xml:space="preserve"> </w:t>
      </w:r>
      <w:r w:rsidRPr="00A85826">
        <w:rPr>
          <w:szCs w:val="20"/>
        </w:rPr>
        <w:t>raspolaže imovinom dostatnom za podmirenje barem troškova stečajnog postupka, to su se u konkretnom slučaju ispunili uvjeti za donošenje rješenja o otvaranju i istovremenom zaključenju stečajnog postupka nad dužnikom.</w:t>
      </w:r>
    </w:p>
    <w:p w:rsidRDefault="0071416B" w:rsidP="00092EA0" w:rsidR="0071416B" w:rsidRPr="00D214A5">
      <w:pPr>
        <w:spacing w:before="100"/>
        <w:ind w:firstLine="720"/>
        <w:jc w:val="both"/>
        <w:rPr>
          <w:szCs w:val="20"/>
        </w:rPr>
      </w:pPr>
      <w:r w:rsidRPr="00D214A5">
        <w:rPr>
          <w:szCs w:val="20"/>
        </w:rPr>
        <w:t xml:space="preserve">Međutim, prethodno tom rješenju, u smislu odredbi </w:t>
      </w:r>
      <w:r w:rsidR="00256F19">
        <w:rPr>
          <w:szCs w:val="20"/>
        </w:rPr>
        <w:t>Stečajnog zakon</w:t>
      </w:r>
      <w:r w:rsidRPr="00D214A5">
        <w:rPr>
          <w:szCs w:val="20"/>
        </w:rPr>
        <w:t>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F157DD" w:rsidP="00092EA0" w:rsidR="0071416B" w:rsidRPr="00D214A5">
      <w:pPr>
        <w:pStyle w:val="Bezproreda"/>
        <w:spacing w:before="10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0071416B" w:rsidRPr="00D214A5">
        <w:rPr>
          <w:rFonts w:cs="Times New Roman" w:hAnsi="Times New Roman" w:ascii="Times New Roman"/>
          <w:sz w:val="24"/>
          <w:szCs w:val="24"/>
        </w:rPr>
        <w:t xml:space="preserve">132. </w:t>
      </w:r>
      <w:r>
        <w:rPr>
          <w:rFonts w:hAnsi="Times New Roman" w:ascii="Times New Roman"/>
          <w:sz w:val="24"/>
        </w:rPr>
        <w:t>SZ-a</w:t>
      </w:r>
      <w:r w:rsidR="0071416B" w:rsidRPr="00D214A5">
        <w:rPr>
          <w:rFonts w:cs="Times New Roman" w:hAnsi="Times New Roman" w:ascii="Times New Roman"/>
          <w:sz w:val="24"/>
          <w:szCs w:val="24"/>
        </w:rPr>
        <w:t xml:space="preserve">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A40C7" w:rsidP="00092EA0" w:rsidR="004A40C7" w:rsidRPr="00C16234">
      <w:pPr>
        <w:pStyle w:val="Bezproreda"/>
        <w:spacing w:before="10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nagrada i naknada stvarnih troškova ste</w:t>
      </w:r>
      <w:r w:rsidR="001564FE" w:rsidRPr="00133904">
        <w:rPr>
          <w:rFonts w:cs="Times New Roman" w:hAnsi="Times New Roman" w:ascii="Times New Roman"/>
          <w:sz w:val="24"/>
          <w:szCs w:val="24"/>
        </w:rPr>
        <w:t>čajnom upravitelju u iznosu od 5</w:t>
      </w:r>
      <w:r w:rsidRPr="00133904">
        <w:rPr>
          <w:rFonts w:cs="Times New Roman" w:hAnsi="Times New Roman" w:ascii="Times New Roman"/>
          <w:sz w:val="24"/>
          <w:szCs w:val="24"/>
        </w:rPr>
        <w:t>.000,00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w:t>
      </w:r>
      <w:r w:rsidR="001564FE" w:rsidRPr="00133904">
        <w:rPr>
          <w:rFonts w:cs="Times New Roman" w:hAnsi="Times New Roman" w:ascii="Times New Roman"/>
          <w:sz w:val="24"/>
          <w:szCs w:val="24"/>
        </w:rPr>
        <w:t>6</w:t>
      </w:r>
      <w:r w:rsidRPr="00133904">
        <w:rPr>
          <w:rFonts w:cs="Times New Roman" w:hAnsi="Times New Roman" w:ascii="Times New Roman"/>
          <w:sz w:val="24"/>
          <w:szCs w:val="24"/>
        </w:rPr>
        <w:t>.000,00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4A40C7" w:rsidP="004A40C7" w:rsidR="004A40C7" w:rsidRPr="00133904">
      <w:pPr>
        <w:pStyle w:val="Bezproreda"/>
        <w:spacing w:before="40"/>
        <w:ind w:firstLine="709"/>
        <w:jc w:val="both"/>
        <w:rPr>
          <w:rFonts w:cs="Times New Roman" w:hAnsi="Times New Roman" w:ascii="Times New Roman"/>
          <w:sz w:val="24"/>
          <w:szCs w:val="24"/>
        </w:rPr>
      </w:pPr>
      <w:r w:rsidRPr="00133904">
        <w:rPr>
          <w:rFonts w:cs="Times New Roman" w:hAnsi="Times New Roman" w:ascii="Times New Roman"/>
          <w:sz w:val="24"/>
          <w:szCs w:val="24"/>
        </w:rPr>
        <w:t xml:space="preserve">- trošak arhiviranja građe dužnika u iznosu od </w:t>
      </w:r>
      <w:r w:rsidR="001564FE" w:rsidRPr="00133904">
        <w:rPr>
          <w:rFonts w:cs="Times New Roman" w:hAnsi="Times New Roman" w:ascii="Times New Roman"/>
          <w:sz w:val="24"/>
          <w:szCs w:val="24"/>
        </w:rPr>
        <w:t>2</w:t>
      </w:r>
      <w:r w:rsidRPr="00133904">
        <w:rPr>
          <w:rFonts w:cs="Times New Roman" w:hAnsi="Times New Roman" w:ascii="Times New Roman"/>
          <w:sz w:val="24"/>
          <w:szCs w:val="24"/>
        </w:rPr>
        <w:t>.700,00 kn.</w:t>
      </w:r>
    </w:p>
    <w:p w:rsidRDefault="0071416B" w:rsidP="0071416B" w:rsidR="0071416B" w:rsidRPr="00D214A5">
      <w:pPr>
        <w:spacing w:before="200"/>
        <w:ind w:firstLine="708"/>
        <w:jc w:val="both"/>
        <w:rPr>
          <w:szCs w:val="20"/>
        </w:rPr>
      </w:pPr>
      <w:r w:rsidRPr="00C16234">
        <w:rPr>
          <w:szCs w:val="20"/>
        </w:rPr>
        <w:t>Slijedom n</w:t>
      </w:r>
      <w:r w:rsidR="00F157DD">
        <w:rPr>
          <w:szCs w:val="20"/>
        </w:rPr>
        <w:t>avedenog, a temeljem odredbe članka</w:t>
      </w:r>
      <w:r w:rsidRPr="00C16234">
        <w:rPr>
          <w:szCs w:val="20"/>
        </w:rPr>
        <w:t xml:space="preserve"> 132. SZ-a, odlučeno je kao u izreci ovog rješenja.</w:t>
      </w:r>
      <w:r w:rsidRPr="00D214A5">
        <w:rPr>
          <w:szCs w:val="20"/>
        </w:rPr>
        <w:t xml:space="preserve">  </w:t>
      </w:r>
    </w:p>
    <w:p w:rsidRDefault="007657AB" w:rsidP="0071416B" w:rsidR="007657AB">
      <w:pPr>
        <w:spacing w:before="160"/>
        <w:jc w:val="center"/>
      </w:pPr>
      <w:r>
        <w:t>U Splitu</w:t>
      </w:r>
      <w:r w:rsidR="00E07964">
        <w:t xml:space="preserve"> </w:t>
      </w:r>
      <w:r w:rsidR="00744AE4">
        <w:t>26</w:t>
      </w:r>
      <w:r w:rsidR="00524BFE">
        <w:t>. listopada</w:t>
      </w:r>
      <w:r w:rsidR="00AF219D">
        <w:t xml:space="preserve"> 2018.</w:t>
      </w:r>
    </w:p>
    <w:p w:rsidRDefault="002619A0" w:rsidP="0071416B" w:rsidR="007657AB">
      <w:pPr>
        <w:spacing w:before="160"/>
        <w:ind w:left="6480"/>
        <w:jc w:val="center"/>
      </w:pPr>
      <w:r>
        <w:t>Sutkinja</w:t>
      </w:r>
    </w:p>
    <w:p w:rsidRDefault="002619A0" w:rsidP="0094096C" w:rsidR="00E42208">
      <w:pPr>
        <w:ind w:left="6372"/>
        <w:jc w:val="center"/>
      </w:pPr>
      <w:r>
        <w:t>Ana Golub Gruić</w:t>
      </w:r>
      <w:r w:rsidR="00E42208">
        <w:t>, v.r.</w:t>
      </w:r>
    </w:p>
    <w:p w:rsidRDefault="00E42208" w:rsidP="008832A6" w:rsidR="00E42208">
      <w:pPr>
        <w:jc w:val="right"/>
      </w:pPr>
      <w:r>
        <w:t>za točnost otpravka – ovlašteni službenik</w:t>
      </w:r>
    </w:p>
    <w:p w:rsidRDefault="00E42208" w:rsidP="008832A6" w:rsidR="00E42208">
      <w:pPr>
        <w:ind w:firstLine="708" w:left="4956"/>
        <w:jc w:val="center"/>
      </w:pPr>
      <w:r>
        <w:t>Ana Bosančić</w:t>
      </w:r>
    </w:p>
    <w:p w:rsidRDefault="007657AB" w:rsidP="0071416B" w:rsidR="007657AB">
      <w:pPr>
        <w:ind w:left="6481"/>
        <w:jc w:val="center"/>
      </w:pPr>
    </w:p>
    <w:p w:rsidRDefault="002619A0" w:rsidP="00C16234" w:rsidR="007657AB" w:rsidRPr="00CA4354">
      <w:pPr>
        <w:spacing w:before="24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7657AB" w:rsidRPr="00CA4354">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CA37F0" w:rsidR="00CE70B0">
    <w:pPr>
      <w:pStyle w:val="Zaglavlje"/>
      <w:jc w:val="right"/>
    </w:pPr>
    <w:r>
      <w:tab/>
      <w:t xml:space="preserve">- </w:t>
    </w:r>
    <w:r>
      <w:fldChar w:fldCharType="begin"/>
    </w:r>
    <w:r>
      <w:instrText xml:space="preserve"> PAGE </w:instrText>
    </w:r>
    <w:r>
      <w:fldChar w:fldCharType="separate"/>
    </w:r>
    <w:r w:rsidR="00E42208">
      <w:rPr>
        <w:noProof/>
      </w:rPr>
      <w:t>3</w:t>
    </w:r>
    <w:r>
      <w:fldChar w:fldCharType="end"/>
    </w:r>
    <w:r>
      <w:t xml:space="preserve"> -</w:t>
    </w:r>
    <w:r>
      <w:tab/>
    </w:r>
    <w:r w:rsidR="00172878">
      <w:t>Poslovni broj:</w:t>
    </w:r>
    <w:r w:rsidR="002619A0">
      <w:t xml:space="preserve"> </w:t>
    </w:r>
    <w:r w:rsidRPr="00F430F5">
      <w:t>11.St</w:t>
    </w:r>
    <w:r w:rsidR="00532993" w:rsidRPr="00532993">
      <w:t>-</w:t>
    </w:r>
    <w:r w:rsidR="00092EA0">
      <w:t>1531/2016-33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64A5A"/>
    <w:rsid w:val="00066650"/>
    <w:rsid w:val="00085E7C"/>
    <w:rsid w:val="00092EA0"/>
    <w:rsid w:val="0009753A"/>
    <w:rsid w:val="000B408C"/>
    <w:rsid w:val="000B4D96"/>
    <w:rsid w:val="000D5416"/>
    <w:rsid w:val="000E6D83"/>
    <w:rsid w:val="00126126"/>
    <w:rsid w:val="00133904"/>
    <w:rsid w:val="001564FE"/>
    <w:rsid w:val="00163464"/>
    <w:rsid w:val="001644FE"/>
    <w:rsid w:val="00172878"/>
    <w:rsid w:val="0017764F"/>
    <w:rsid w:val="001A70A9"/>
    <w:rsid w:val="001E2067"/>
    <w:rsid w:val="002067FE"/>
    <w:rsid w:val="0024604A"/>
    <w:rsid w:val="00251F08"/>
    <w:rsid w:val="00256F19"/>
    <w:rsid w:val="002619A0"/>
    <w:rsid w:val="002A1EF8"/>
    <w:rsid w:val="002B6567"/>
    <w:rsid w:val="002C3F7C"/>
    <w:rsid w:val="002C7C73"/>
    <w:rsid w:val="00350824"/>
    <w:rsid w:val="0039560B"/>
    <w:rsid w:val="003B74D5"/>
    <w:rsid w:val="003C2F22"/>
    <w:rsid w:val="004055DE"/>
    <w:rsid w:val="00417EA6"/>
    <w:rsid w:val="00426500"/>
    <w:rsid w:val="004513DE"/>
    <w:rsid w:val="004A40C7"/>
    <w:rsid w:val="004A6B73"/>
    <w:rsid w:val="004E1445"/>
    <w:rsid w:val="004E7DCA"/>
    <w:rsid w:val="004F56AD"/>
    <w:rsid w:val="00522CA3"/>
    <w:rsid w:val="00524BFE"/>
    <w:rsid w:val="00532993"/>
    <w:rsid w:val="00535922"/>
    <w:rsid w:val="005918F5"/>
    <w:rsid w:val="00591ADB"/>
    <w:rsid w:val="005B7DB2"/>
    <w:rsid w:val="00640153"/>
    <w:rsid w:val="006B678B"/>
    <w:rsid w:val="006F29CD"/>
    <w:rsid w:val="0071416B"/>
    <w:rsid w:val="0071519E"/>
    <w:rsid w:val="00722C23"/>
    <w:rsid w:val="0074045D"/>
    <w:rsid w:val="00744AE4"/>
    <w:rsid w:val="007657AB"/>
    <w:rsid w:val="007801F3"/>
    <w:rsid w:val="007A19F3"/>
    <w:rsid w:val="007A4A2E"/>
    <w:rsid w:val="007B45E0"/>
    <w:rsid w:val="007B6D0B"/>
    <w:rsid w:val="007C7CAF"/>
    <w:rsid w:val="007F7A84"/>
    <w:rsid w:val="008122BD"/>
    <w:rsid w:val="00814EDB"/>
    <w:rsid w:val="00815142"/>
    <w:rsid w:val="008436F9"/>
    <w:rsid w:val="00853B3E"/>
    <w:rsid w:val="00875324"/>
    <w:rsid w:val="008911A2"/>
    <w:rsid w:val="008941EC"/>
    <w:rsid w:val="008C2FF0"/>
    <w:rsid w:val="008D15CB"/>
    <w:rsid w:val="008D797E"/>
    <w:rsid w:val="008E59B7"/>
    <w:rsid w:val="009274F3"/>
    <w:rsid w:val="00963671"/>
    <w:rsid w:val="00975B6A"/>
    <w:rsid w:val="00981D37"/>
    <w:rsid w:val="009F6C54"/>
    <w:rsid w:val="00A32A52"/>
    <w:rsid w:val="00A51DE9"/>
    <w:rsid w:val="00A777FB"/>
    <w:rsid w:val="00A82A40"/>
    <w:rsid w:val="00A8440F"/>
    <w:rsid w:val="00A85826"/>
    <w:rsid w:val="00AF219D"/>
    <w:rsid w:val="00B02626"/>
    <w:rsid w:val="00B7506F"/>
    <w:rsid w:val="00B86154"/>
    <w:rsid w:val="00B970F2"/>
    <w:rsid w:val="00BF398A"/>
    <w:rsid w:val="00C16234"/>
    <w:rsid w:val="00C45466"/>
    <w:rsid w:val="00CA37F0"/>
    <w:rsid w:val="00CE21FB"/>
    <w:rsid w:val="00CF5484"/>
    <w:rsid w:val="00D328F0"/>
    <w:rsid w:val="00D7336F"/>
    <w:rsid w:val="00D8632A"/>
    <w:rsid w:val="00DB171F"/>
    <w:rsid w:val="00DD0D50"/>
    <w:rsid w:val="00E07964"/>
    <w:rsid w:val="00E42208"/>
    <w:rsid w:val="00E5394F"/>
    <w:rsid w:val="00E879E4"/>
    <w:rsid w:val="00E937E6"/>
    <w:rsid w:val="00E97277"/>
    <w:rsid w:val="00EB5D34"/>
    <w:rsid w:val="00EB6A52"/>
    <w:rsid w:val="00EC694A"/>
    <w:rsid w:val="00EF28A2"/>
    <w:rsid w:val="00F157DD"/>
    <w:rsid w:val="00F20906"/>
    <w:rsid w:val="00F2599E"/>
    <w:rsid w:val="00F310CF"/>
    <w:rsid w:val="00F54C76"/>
    <w:rsid w:val="00FC48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064A5A"/>
    <w:rPr>
      <w:color w:val="808080"/>
      <w:bdr w:space="0" w:sz="0" w:color="auto" w:val="none"/>
      <w:shd w:fill="auto" w:color="auto" w:val="clear"/>
    </w:rPr>
  </w:style>
  <w:style w:customStyle="true" w:styleId="eSPISCCParagraphDefaultFont" w:type="character">
    <w:name w:val="eSPIS_CC_Paragraph Default Font"/>
    <w:basedOn w:val="Zadanifontodlomka"/>
    <w:rsid w:val="00064A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64A5A"/>
    <w:rPr>
      <w:sz w:val="20"/>
      <w:bdr w:space="0" w:sz="0" w:color="auto" w:val="none"/>
      <w:shd w:fill="FFFFCC" w:color="auto" w:val="clear"/>
      <w:lang w:val="hr-HR"/>
    </w:rPr>
  </w:style>
  <w:style w:customStyle="true" w:styleId="PozadinaSvijetloCrvena" w:type="character">
    <w:name w:val="Pozadina_SvijetloCrvena"/>
    <w:basedOn w:val="eSPISCCParagraphDefaultFont"/>
    <w:rsid w:val="00064A5A"/>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064A5A"/>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064A5A"/>
    <w:rPr>
      <w:color w:val="808080"/>
      <w:bdr w:color="auto" w:space="0" w:sz="0" w:val="none"/>
      <w:shd w:color="auto" w:fill="auto" w:val="clear"/>
    </w:rPr>
  </w:style>
  <w:style w:customStyle="1" w:styleId="eSPISCCParagraphDefaultFont" w:type="character">
    <w:name w:val="eSPIS_CC_Paragraph Default Font"/>
    <w:basedOn w:val="Zadanifontodlomka"/>
    <w:rsid w:val="00064A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64A5A"/>
    <w:rPr>
      <w:sz w:val="20"/>
      <w:bdr w:color="auto" w:space="0" w:sz="0" w:val="none"/>
      <w:shd w:color="auto" w:fill="FFFFCC" w:val="clear"/>
      <w:lang w:val="hr-HR"/>
    </w:rPr>
  </w:style>
  <w:style w:customStyle="1" w:styleId="PozadinaSvijetloCrvena" w:type="character">
    <w:name w:val="Pozadina_SvijetloCrvena"/>
    <w:basedOn w:val="eSPISCCParagraphDefaultFont"/>
    <w:rsid w:val="00064A5A"/>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064A5A"/>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St-1531/2016-33</izvorni_sadrzaj>
    <derivirana_varijabla naziv="DomainObject.Oznaka_1">St-1531/2016-33</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1531</izvorni_sadrzaj>
    <derivirana_varijabla naziv="DomainObject.Predmet.Broj_1">1531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St-1531/2016</izvorni_sadrzaj>
    <derivirana_varijabla naziv="DomainObject.Predmet.OznakaBroj_1">St-1531/2016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KALIN USLUGE  d.o.o. za graditeljstvo, usluge i trgovinu</izvorni_sadrzaj>
    <derivirana_varijabla naziv="DomainObject.Predmet.ProtustrankaFormated_1">  KALIN USLUGE  d.o.o. za graditeljstvo, usluge i trgovinu</derivirana_varijabla>
  </DomainObject.Predmet.ProtustrankaFormated>
  <DomainObject.Predmet.ProtustrankaFormatedOIB>
    <izvorni_sadrzaj>  KALIN USLUGE  d.o.o. za graditeljstvo, usluge i trgovinu, OIB 66712410735</izvorni_sadrzaj>
    <derivirana_varijabla naziv="DomainObject.Predmet.ProtustrankaFormatedOIB_1">  KALIN USLUGE  d.o.o. za graditeljstvo, usluge i trgovinu, OIB 66712410735</derivirana_varijabla>
  </DomainObject.Predmet.ProtustrankaFormatedOIB>
  <DomainObject.Predmet.ProtustrankaFormatedWithAdress>
    <izvorni_sadrzaj> KALIN USLUGE  d.o.o. za graditeljstvo, usluge i trgovinu, Gaje Radunića 12, 21217 Kaštel Novi</izvorni_sadrzaj>
    <derivirana_varijabla naziv="DomainObject.Predmet.ProtustrankaFormatedWithAdress_1"> KALIN USLUGE  d.o.o. za graditeljstvo, usluge i trgovinu, Gaje Radunića 12, 21217 Kaštel Novi</derivirana_varijabla>
  </DomainObject.Predmet.ProtustrankaFormatedWithAdress>
  <DomainObject.Predmet.ProtustrankaFormatedWithAdressOIB>
    <izvorni_sadrzaj> KALIN USLUGE  d.o.o. za graditeljstvo, usluge i trgovinu, OIB 66712410735, Gaje Radunića 12, 21217 Kaštel Novi</izvorni_sadrzaj>
    <derivirana_varijabla naziv="DomainObject.Predmet.ProtustrankaFormatedWithAdressOIB_1"> KALIN USLUGE  d.o.o. za graditeljstvo, usluge i trgovinu, OIB 66712410735, Gaje Radunića 12, 21217 Kaštel Novi</derivirana_varijabla>
  </DomainObject.Predmet.ProtustrankaFormatedWithAdressOIB>
  <DomainObject.Predmet.ProtustrankaWithAdress>
    <izvorni_sadrzaj>KALIN USLUGE  d.o.o. za graditeljstvo, usluge i trgovinu Gaje Radunića 12, 21217 Kaštel Novi</izvorni_sadrzaj>
    <derivirana_varijabla naziv="DomainObject.Predmet.ProtustrankaWithAdress_1">KALIN USLUGE  d.o.o. za graditeljstvo, usluge i trgovinu Gaje Radunića 12, 21217 Kaštel Novi</derivirana_varijabla>
  </DomainObject.Predmet.ProtustrankaWithAdress>
  <DomainObject.Predmet.ProtustrankaWithAdressOIB>
    <izvorni_sadrzaj>KALIN USLUGE  d.o.o. za graditeljstvo, usluge i trgovinu, OIB 66712410735, Gaje Radunića 12, 21217 Kaštel Novi</izvorni_sadrzaj>
    <derivirana_varijabla naziv="DomainObject.Predmet.ProtustrankaWithAdressOIB_1">KALIN USLUGE  d.o.o. za graditeljstvo, usluge i trgovinu, OIB 66712410735, Gaje Radunića 12, 21217 Kaštel Novi</derivirana_varijabla>
  </DomainObject.Predmet.ProtustrankaWithAdressOIB>
  <DomainObject.Predmet.ProtustrankaNazivFormated>
    <izvorni_sadrzaj>KALIN USLUGE  d.o.o. za graditeljstvo, usluge i trgovinu</izvorni_sadrzaj>
    <derivirana_varijabla naziv="DomainObject.Predmet.ProtustrankaNazivFormated_1">KALIN USLUGE  d.o.o. za graditeljstvo, usluge i trgovinu</derivirana_varijabla>
  </DomainObject.Predmet.ProtustrankaNazivFormated>
  <DomainObject.Predmet.ProtustrankaNazivFormatedOIB>
    <izvorni_sadrzaj>KALIN USLUGE  d.o.o. za graditeljstvo, usluge i trgovinu, OIB 66712410735</izvorni_sadrzaj>
    <derivirana_varijabla naziv="DomainObject.Predmet.ProtustrankaNazivFormatedOIB_1">KALIN USLUGE  d.o.o. za graditeljstvo, usluge i trgovinu, OIB 66712410735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1800009.64</izvorni_sadrzaj>
    <derivirana_varijabla naziv="DomainObject.Predmet.TrenutnaVrijednost_1">1800009.64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KALIN USLUGE  d.o.o. za graditeljstvo, usluge i trgovinu</item>
    </izvorni_sadrzaj>
    <derivirana_varijabla naziv="DomainObject.Predmet.ProtuStrankaListFormated_1">
      <item>KALIN USLUGE  d.o.o. za graditeljstvo, usluge i trgovinu</item>
    </derivirana_varijabla>
  </DomainObject.Predmet.ProtuStrankaListFormated>
  <DomainObject.Predmet.ProtuStrankaListFormatedOIB>
    <izvorni_sadrzaj>
      <item>KALIN USLUGE  d.o.o. za graditeljstvo, usluge i trgovinu, OIB 66712410735</item>
    </izvorni_sadrzaj>
    <derivirana_varijabla naziv="DomainObject.Predmet.ProtuStrankaListFormatedOIB_1">
      <item>KALIN USLUGE  d.o.o. za graditeljstvo, usluge i trgovinu, OIB 66712410735</item>
    </derivirana_varijabla>
  </DomainObject.Predmet.ProtuStrankaListFormatedOIB>
  <DomainObject.Predmet.ProtuStrankaListFormatedWithAdress>
    <izvorni_sadrzaj>
      <item>KALIN USLUGE  d.o.o. za graditeljstvo, usluge i trgovinu, Gaje Radunića 12, 21217 Kaštel Novi</item>
    </izvorni_sadrzaj>
    <derivirana_varijabla naziv="DomainObject.Predmet.ProtuStrankaListFormatedWithAdress_1">
      <item>KALIN USLUGE  d.o.o. za graditeljstvo, usluge i trgovinu, Gaje Radunića 12, 21217 Kaštel Novi</item>
    </derivirana_varijabla>
  </DomainObject.Predmet.ProtuStrankaListFormatedWithAdress>
  <DomainObject.Predmet.ProtuStrankaListFormatedWithAdressOIB>
    <izvorni_sadrzaj>
      <item>KALIN USLUGE  d.o.o. za graditeljstvo, usluge i trgovinu, OIB 66712410735, Gaje Radunića 12, 21217 Kaštel Novi</item>
    </izvorni_sadrzaj>
    <derivirana_varijabla naziv="DomainObject.Predmet.ProtuStrankaListFormatedWithAdressOIB_1">
      <item>KALIN USLUGE  d.o.o. za graditeljstvo, usluge i trgovinu, OIB 66712410735, Gaje Radunića 12, 21217 Kaštel Novi</item>
    </derivirana_varijabla>
  </DomainObject.Predmet.ProtuStrankaListFormatedWithAdressOIB>
  <DomainObject.Predmet.ProtuStrankaListNazivFormated>
    <izvorni_sadrzaj>
      <item>KALIN USLUGE  d.o.o. za graditeljstvo, usluge i trgovinu</item>
    </izvorni_sadrzaj>
    <derivirana_varijabla naziv="DomainObject.Predmet.ProtuStrankaListNazivFormated_1">
      <item>KALIN USLUGE  d.o.o. za graditeljstvo, usluge i trgovinu</item>
    </derivirana_varijabla>
  </DomainObject.Predmet.ProtuStrankaListNazivFormated>
  <DomainObject.Predmet.ProtuStrankaListNazivFormatedOIB>
    <izvorni_sadrzaj>
      <item>KALIN USLUGE  d.o.o. za graditeljstvo, usluge i trgovinu, OIB 66712410735</item>
    </izvorni_sadrzaj>
    <derivirana_varijabla naziv="DomainObject.Predmet.ProtuStrankaListNazivFormatedOIB_1">
      <item>KALIN USLUGE  d.o.o. za graditeljstvo, usluge i trgovinu, OIB 66712410735</item>
    </derivirana_varijabla>
  </DomainObject.Predmet.ProtuStrankaListNazivFormatedOIB>
  <DomainObject.Predmet.OstaliListFormated>
    <izvorni_sadrzaj>
      <item>Stipica Dadić</item>
    </izvorni_sadrzaj>
    <derivirana_varijabla naziv="DomainObject.Predmet.OstaliListFormated_1">
      <item>Stipica Dadić</item>
    </derivirana_varijabla>
  </DomainObject.Predmet.OstaliListFormated>
  <DomainObject.Predmet.OstaliListFormatedOIB>
    <izvorni_sadrzaj>
      <item>Stipica Dadić, OIB 82935660641</item>
    </izvorni_sadrzaj>
    <derivirana_varijabla naziv="DomainObject.Predmet.OstaliListFormatedOIB_1">
      <item>Stipica Dadić, OIB 82935660641</item>
    </derivirana_varijabla>
  </DomainObject.Predmet.OstaliListFormatedOIB>
  <DomainObject.Predmet.OstaliListFormatedWithAdress>
    <izvorni_sadrzaj>
      <item>Stipica Dadić, Gaje Radunića 12, 21217 Kaštel Novi</item>
    </izvorni_sadrzaj>
    <derivirana_varijabla naziv="DomainObject.Predmet.OstaliListFormatedWithAdress_1">
      <item>Stipica Dadić, Gaje Radunića 12, 21217 Kaštel Novi</item>
    </derivirana_varijabla>
  </DomainObject.Predmet.OstaliListFormatedWithAdress>
  <DomainObject.Predmet.OstaliListFormatedWithAdressOIB>
    <izvorni_sadrzaj>
      <item>Stipica Dadić, OIB 82935660641, Gaje Radunića 12, 21217 Kaštel Novi</item>
    </izvorni_sadrzaj>
    <derivirana_varijabla naziv="DomainObject.Predmet.OstaliListFormatedWithAdressOIB_1">
      <item>Stipica Dadić, OIB 82935660641, Gaje Radunića 12, 21217 Kaštel Novi</item>
    </derivirana_varijabla>
  </DomainObject.Predmet.OstaliListFormatedWithAdressOIB>
  <DomainObject.Predmet.OstaliListNazivFormated>
    <izvorni_sadrzaj>
      <item>Stipica Dadić</item>
    </izvorni_sadrzaj>
    <derivirana_varijabla naziv="DomainObject.Predmet.OstaliListNazivFormated_1">
      <item>Stipica Dadić</item>
    </derivirana_varijabla>
  </DomainObject.Predmet.OstaliListNazivFormated>
  <DomainObject.Predmet.OstaliListNazivFormatedOIB>
    <izvorni_sadrzaj>
      <item>Stipica Dadić, OIB 82935660641</item>
    </izvorni_sadrzaj>
    <derivirana_varijabla naziv="DomainObject.Predmet.OstaliListNazivFormatedOIB_1">
      <item>Stipica Dadić, OIB 82935660641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St-1531/2016-33</izvorni_sadrzaj>
    <derivirana_varijabla naziv="DomainObject.PoslovniBrojDokumenta_1">St-1531/2016-33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KALIN USLUGE  d.o.o. za graditeljstvo, usluge i trgovinu</izvorni_sadrzaj>
    <derivirana_varijabla naziv="DomainObject.Predmet.ProtustrankaIDrugi_1">KALIN USLUGE  d.o.o. za graditeljstvo, usluge i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KALIN USLUGE  d.o.o. za graditeljstvo, usluge i trgovinu, OIB 66712410735, Gaje Radunića 12, 21217 Kaštel Novi</izvorni_sadrzaj>
    <derivirana_varijabla naziv="DomainObject.Predmet.ProtustrankaIDrugiAdressOIB_1">KALIN USLUGE  d.o.o. za graditeljstvo, usluge i trgovinu, OIB 66712410735, Gaje Radunića 12, 21217 Kaštel Novi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KALIN USLUGE  d.o.o. za graditeljstvo, usluge i trgovinu</item>
      <item>FINANCIJSKA AGENCIJA, RC SPLIT</item>
      <item>Stipica Dadić</item>
    </izvorni_sadrzaj>
    <derivirana_varijabla naziv="DomainObject.Predmet.SudioniciListNaziv_1">
      <item>KALIN USLUGE  d.o.o. za graditeljstvo, usluge i trgovinu</item>
      <item>FINANCIJSKA AGENCIJA, RC SPLIT</item>
      <item>Stipica Dadić</item>
    </derivirana_varijabla>
  </DomainObject.Predmet.SudioniciListNaziv>
  <DomainObject.Predmet.SudioniciListAdressOIB>
    <izvorni_sadrzaj>
      <item>KALIN USLUGE  d.o.o. za graditeljstvo, usluge i trgovinu, OIB 66712410735, Gaje Radunića 12,21217 Kaštel Novi</item>
      <item>FINANCIJSKA AGENCIJA, RC SPLIT, OIB 85821130368, Mažuranićevo šetalište 24 b,21000 Split</item>
      <item>Stipica Dadić, OIB 82935660641, Gaje Radunića 12,21217 Kaštel Novi</item>
    </izvorni_sadrzaj>
    <derivirana_varijabla naziv="DomainObject.Predmet.SudioniciListAdressOIB_1">
      <item>KALIN USLUGE  d.o.o. za graditeljstvo, usluge i trgovinu, OIB 66712410735, Gaje Radunića 12,21217 Kaštel Novi</item>
      <item>FINANCIJSKA AGENCIJA, RC SPLIT, OIB 85821130368, Mažuranićevo šetalište 24 b,21000 Split</item>
      <item>Stipica Dadić, OIB 82935660641, Gaje Radunića 12,21217 Kaštel Novi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66712410735</item>
      <item>, OIB 85821130368</item>
      <item>, OIB 82935660641</item>
    </izvorni_sadrzaj>
    <derivirana_varijabla naziv="DomainObject.Predmet.SudioniciListNazivOIB_1">
      <item>, OIB 66712410735</item>
      <item>, OIB 85821130368</item>
      <item>, OIB 82935660641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Daniela Kovač, OIB 73917202839, Cesta dr. Franje Tuđmana 238A, 21212 Kaštel Sućurac</item>
    </izvorni_sadrzaj>
    <derivirana_varijabla naziv="DomainObject.Predmet.StecajniUpraviteljiListAddressOIB_1">
      <item>Daniela Kovač, OIB 73917202839, Cesta dr. Franje Tuđmana 238A, 21212 Kaštel Sućurac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23. listopada 2018.</izvorni_sadrzaj>
    <derivirana_varijabla naziv="DomainObject.Predmet.DatumZadnjeOdrzaneSudskeRadnje_1">23. listopada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St-1531/2016-30</izvorni_sadrzaj>
    <derivirana_varijabla naziv="DomainObject.PredzadnjaOdlukaIzPredmeta.Oznaka_1">St-1531/2016-30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1137</properties:Words>
  <properties:Characters>6510</properties:Characters>
  <properties:Lines>117</properties:Lines>
  <properties:Paragraphs>36</properties:Paragraphs>
  <properties:TotalTime>504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2018-10-25T12:10:00Z</cp:lastPrinted>
  <dcterms:modified xmlns:xsi="http://www.w3.org/2001/XMLSchema-instance" xsi:type="dcterms:W3CDTF">2018-10-25T12:31:00Z</dcterms:modified>
  <cp:revision>50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St-1531/2016-33 / Odluka - Rješenje (St-1531-2016_PREDUJAM_čl.132)</vt:lpwstr>
  </prop:property>
  <prop:property name="CC_coloring" pid="4" fmtid="{D5CDD505-2E9C-101B-9397-08002B2CF9AE}">
    <vt:bool>false</vt:bool>
  </prop:property>
  <prop:property name="BrojStranica" pid="5" fmtid="{D5CDD505-2E9C-101B-9397-08002B2CF9AE}">
    <vt:i4>3</vt:i4>
  </prop:property>
</prop:Properties>
</file>