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bce1" w14:paraId="71abce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24DEC">
        <w:t>4006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24DEC">
        <w:t xml:space="preserve">09.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A5454">
        <w:t xml:space="preserve">POLJOPRIVREDNA ZADRUGA BRANITELJA DESNI ŠTEFANKI 1991- zadruga za ekološku proizvodnju, prijevoz, građenje, turizam, savjetovanje i usluge, Lasinja, Desni Štefanki 53 </w:t>
      </w:r>
      <w:r w:rsidR="00AC4528">
        <w:t>(OIB</w:t>
      </w:r>
      <w:r w:rsidR="00EA5454">
        <w:t>: 66066306358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A5454">
        <w:t xml:space="preserve">435.324,55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A5454">
        <w:t xml:space="preserve">09.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B6F5C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24DEC"/>
    <w:rsid w:val="008613BD"/>
    <w:rsid w:val="00863025"/>
    <w:rsid w:val="00871F01"/>
    <w:rsid w:val="00902E94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A5454"/>
    <w:rsid w:val="00EC3302"/>
    <w:rsid w:val="00ED6AA8"/>
    <w:rsid w:val="00F034D3"/>
    <w:rsid w:val="00F67997"/>
    <w:rsid w:val="00F910A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2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E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E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E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E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2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E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E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E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E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4006</izvorni_sadrzaj>
    <derivirana_varijabla naziv="DomainObject.Predmet.Broj_1">4006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St-4006/2015</izvorni_sadrzaj>
    <derivirana_varijabla naziv="DomainObject.Predmet.OznakaBroj_1">St-4006/2015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Desni Štefanki zastupanog po punomoćniku Mihaela Špišić</izvorni_sadrzaj>
    <derivirana_varijabla naziv="DomainObject.Predmet.ProtustrankaFormated_1">  Poljoprivredna zadruga branitelja Desni Štefanki zastupanog po punomoćniku Mihaela Špišić</derivirana_varijabla>
  </DomainObject.Predmet.ProtustrankaFormated>
  <DomainObject.Predmet.ProtustrankaFormatedOIB>
    <izvorni_sadrzaj>  Poljoprivredna zadruga branitelja Desni Štefanki, OIB 66066306358 zastupanog po punomoćniku Mihaela Špišić</izvorni_sadrzaj>
    <derivirana_varijabla naziv="DomainObject.Predmet.ProtustrankaFormatedOIB_1">  Poljoprivredna zadruga branitelja Desni Štefanki, OIB 66066306358 zastupanog po punomoćniku Mihaela Špišić</derivirana_varijabla>
  </DomainObject.Predmet.ProtustrankaFormatedOIB>
  <DomainObject.Predmet.ProtustrankaFormatedWithAdress>
    <izvorni_sadrzaj> Poljoprivredna zadruga branitelja Desni Štefanki, Desni Štefanki 53, 47206 Lasinja zastupanog po punomoćniku Mihaela Špišić</izvorni_sadrzaj>
    <derivirana_varijabla naziv="DomainObject.Predmet.ProtustrankaFormatedWithAdress_1"> Poljoprivredna zadruga branitelja Desni Štefanki, Desni Štefanki 53, 47206 Lasinja zastupanog po punomoćniku Mihaela Špišić</derivirana_varijabla>
  </DomainObject.Predmet.ProtustrankaFormatedWithAdress>
  <DomainObject.Predmet.ProtustrankaFormatedWithAdressOIB>
    <izvorni_sadrzaj> Poljoprivredna zadruga branitelja Desni Štefanki, OIB 66066306358, Desni Štefanki 53, 47206 Lasinja zastupanog po punomoćniku Mihaela Špišić</izvorni_sadrzaj>
    <derivirana_varijabla naziv="DomainObject.Predmet.ProtustrankaFormatedWithAdressOIB_1"> Poljoprivredna zadruga branitelja Desni Štefanki, OIB 66066306358, Desni Štefanki 53, 47206 Lasinja zastupanog po punomoćniku Mihaela Špišić</derivirana_varijabla>
  </DomainObject.Predmet.ProtustrankaFormatedWithAdressOIB>
  <DomainObject.Predmet.ProtustrankaWithAdress>
    <izvorni_sadrzaj>Poljoprivredna zadruga branitelja Desni Štefanki Desni Štefanki 53, 47206 Lasinja</izvorni_sadrzaj>
    <derivirana_varijabla naziv="DomainObject.Predmet.ProtustrankaWithAdress_1">Poljoprivredna zadruga branitelja Desni Štefanki Desni Štefanki 53, 47206 Lasinja</derivirana_varijabla>
  </DomainObject.Predmet.ProtustrankaWithAdress>
  <DomainObject.Predmet.ProtustrankaWithAdressOIB>
    <izvorni_sadrzaj>Poljoprivredna zadruga branitelja Desni Štefanki, OIB 66066306358, Desni Štefanki 53, 47206 Lasinja</izvorni_sadrzaj>
    <derivirana_varijabla naziv="DomainObject.Predmet.ProtustrankaWithAdressOIB_1">Poljoprivredna zadruga branitelja Desni Štefanki, OIB 66066306358, Desni Štefanki 53, 47206 Lasinja</derivirana_varijabla>
  </DomainObject.Predmet.ProtustrankaWithAdressOIB>
  <DomainObject.Predmet.ProtustrankaNazivFormated>
    <izvorni_sadrzaj>Poljoprivredna zadruga branitelja Desni Štefanki</izvorni_sadrzaj>
    <derivirana_varijabla naziv="DomainObject.Predmet.ProtustrankaNazivFormated_1">Poljoprivredna zadruga branitelja Desni Štefanki</derivirana_varijabla>
  </DomainObject.Predmet.ProtustrankaNazivFormated>
  <DomainObject.Predmet.ProtustrankaNazivFormatedOIB>
    <izvorni_sadrzaj>Poljoprivredna zadruga branitelja Desni Štefanki, OIB 66066306358</izvorni_sadrzaj>
    <derivirana_varijabla naziv="DomainObject.Predmet.ProtustrankaNazivFormatedOIB_1">Poljoprivredna zadruga branitelja Desni Štefanki, OIB 66066306358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Poljoprivredna zadruga branitelja Desni Štefanki zastupanog po punomoćniku Mihaela Špišić</item>
    </izvorni_sadrzaj>
    <derivirana_varijabla naziv="DomainObject.Predmet.ProtuStrankaListFormated_1">
      <item>Poljoprivredna zadruga branitelja Desni Štefanki zastupanog po punomoćniku Mihaela Špišić</item>
    </derivirana_varijabla>
  </DomainObject.Predmet.ProtuStrankaListFormated>
  <DomainObject.Predmet.ProtuStrankaListFormatedOIB>
    <izvorni_sadrzaj>
      <item>Poljoprivredna zadruga branitelja Desni Štefanki, OIB 66066306358 zastupanog po punomoćniku Mihaela Špišić</item>
    </izvorni_sadrzaj>
    <derivirana_varijabla naziv="DomainObject.Predmet.ProtuStrankaListFormatedOIB_1">
      <item>Poljoprivredna zadruga branitelja Desni Štefanki, OIB 66066306358 zastupanog po punomoćniku Mihaela Špišić</item>
    </derivirana_varijabla>
  </DomainObject.Predmet.ProtuStrankaListFormatedOIB>
  <DomainObject.Predmet.ProtuStrankaListFormatedWithAdress>
    <izvorni_sadrzaj>
      <item>Poljoprivredna zadruga branitelja Desni Štefanki, Desni Štefanki 53, 47206 Lasinja zastupanog po punomoćniku Mihaela Špišić</item>
    </izvorni_sadrzaj>
    <derivirana_varijabla naziv="DomainObject.Predmet.ProtuStrankaListFormatedWithAdress_1">
      <item>Poljoprivredna zadruga branitelja Desni Štefanki, Desni Štefanki 53, 47206 Lasinja zastupanog po punomoćniku Mihaela Špišić</item>
    </derivirana_varijabla>
  </DomainObject.Predmet.ProtuStrankaListFormatedWithAdress>
  <DomainObject.Predmet.ProtuStrankaListFormatedWithAdressOIB>
    <izvorni_sadrzaj>
      <item>Poljoprivredna zadruga branitelja Desni Štefanki, OIB 66066306358, Desni Štefanki 53, 47206 Lasinja zastupanog po punomoćniku Mihaela Špišić</item>
    </izvorni_sadrzaj>
    <derivirana_varijabla naziv="DomainObject.Predmet.ProtuStrankaListFormatedWithAdressOIB_1">
      <item>Poljoprivredna zadruga branitelja Desni Štefanki, OIB 66066306358, Desni Štefanki 53, 47206 Lasinja zastupanog po punomoćniku Mihaela Špišić</item>
    </derivirana_varijabla>
  </DomainObject.Predmet.ProtuStrankaListFormatedWithAdressOIB>
  <DomainObject.Predmet.ProtuStrankaListNazivFormated>
    <izvorni_sadrzaj>
      <item>Poljoprivredna zadruga branitelja Desni Štefanki</item>
    </izvorni_sadrzaj>
    <derivirana_varijabla naziv="DomainObject.Predmet.ProtuStrankaListNazivFormated_1">
      <item>Poljoprivredna zadruga branitelja Desni Štefanki</item>
    </derivirana_varijabla>
  </DomainObject.Predmet.ProtuStrankaListNazivFormated>
  <DomainObject.Predmet.ProtuStrankaListNazivFormatedOIB>
    <izvorni_sadrzaj>
      <item>Poljoprivredna zadruga branitelja Desni Štefanki, OIB 66066306358</item>
    </izvorni_sadrzaj>
    <derivirana_varijabla naziv="DomainObject.Predmet.ProtuStrankaListNazivFormatedOIB_1">
      <item>Poljoprivredna zadruga branitelja Desni Štefanki, OIB 66066306358</item>
    </derivirana_varijabla>
  </DomainObject.Predmet.ProtuStrankaListNazivFormatedOIB>
  <DomainObject.Predmet.OstaliListFormated>
    <izvorni_sadrzaj>
      <item>Mihaela Špišić punomoćnik sudionika u postupku Poljoprivredna zadruga branitelja Desni Štefanki</item>
    </izvorni_sadrzaj>
    <derivirana_varijabla naziv="DomainObject.Predmet.OstaliListFormated_1">
      <item>Mihaela Špišić punomoćnik sudionika u postupku Poljoprivredna zadruga branitelja Desni Štefanki</item>
    </derivirana_varijabla>
  </DomainObject.Predmet.OstaliListFormated>
  <DomainObject.Predmet.OstaliListFormatedOIB>
    <izvorni_sadrzaj>
      <item>Mihaela Špišić, OIB 06588504504 punomoćnik sudionika u postupku Poljoprivredna zadruga branitelja Desni Štefanki</item>
    </izvorni_sadrzaj>
    <derivirana_varijabla naziv="DomainObject.Predmet.OstaliListFormatedOIB_1">
      <item>Mihaela Špišić, OIB 06588504504 punomoćnik sudionika u postupku Poljoprivredna zadruga branitelja Desni Štefanki</item>
    </derivirana_varijabla>
  </DomainObject.Predmet.OstaliListFormatedOIB>
  <DomainObject.Predmet.OstaliListFormatedWithAdress>
    <izvorni_sadrzaj>
      <item>Mihaela Špišić, Desni Štefanki 34, 47206 Desni Štefanki punomoćnik sudionika u postupku Poljoprivredna zadruga branitelja Desni Štefanki</item>
    </izvorni_sadrzaj>
    <derivirana_varijabla naziv="DomainObject.Predmet.OstaliListFormatedWithAdress_1">
      <item>Mihaela Špišić, Desni Štefanki 34, 47206 Desni Štefanki punomoćnik sudionika u postupku Poljoprivredna zadruga branitelja Desni Štefanki</item>
    </derivirana_varijabla>
  </DomainObject.Predmet.OstaliListFormatedWithAdress>
  <DomainObject.Predmet.OstaliListFormatedWithAdressOIB>
    <izvorni_sadrzaj>
      <item>Mihaela Špišić, OIB 06588504504, Desni Štefanki 34, 47206 Desni Štefanki punomoćnik sudionika u postupku Poljoprivredna zadruga branitelja Desni Štefanki</item>
    </izvorni_sadrzaj>
    <derivirana_varijabla naziv="DomainObject.Predmet.OstaliListFormatedWithAdressOIB_1">
      <item>Mihaela Špišić, OIB 06588504504, Desni Štefanki 34, 47206 Desni Štefanki punomoćnik sudionika u postupku Poljoprivredna zadruga branitelja Desni Štefanki</item>
    </derivirana_varijabla>
  </DomainObject.Predmet.OstaliListFormatedWithAdressOIB>
  <DomainObject.Predmet.OstaliListNazivFormated>
    <izvorni_sadrzaj>
      <item>Mihaela Špišić</item>
    </izvorni_sadrzaj>
    <derivirana_varijabla naziv="DomainObject.Predmet.OstaliListNazivFormated_1">
      <item>Mihaela Špišić</item>
    </derivirana_varijabla>
  </DomainObject.Predmet.OstaliListNazivFormated>
  <DomainObject.Predmet.OstaliListNazivFormatedOIB>
    <izvorni_sadrzaj>
      <item>Mihaela Špišić, OIB 06588504504</item>
    </izvorni_sadrzaj>
    <derivirana_varijabla naziv="DomainObject.Predmet.OstaliListNazivFormatedOIB_1">
      <item>Mihaela Špišić, OIB 06588504504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Poljoprivredna zadruga branitelja Desni Štefanki</izvorni_sadrzaj>
    <derivirana_varijabla naziv="DomainObject.Predmet.ProtustrankaIDrugi_1">Poljoprivredna zadruga branitelja Desni Štefanki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Poljoprivredna zadruga branitelja Desni Štefanki, OIB 66066306358, Desni Štefanki 53, 47206 Lasinja</izvorni_sadrzaj>
    <derivirana_varijabla naziv="DomainObject.Predmet.ProtustrankaIDrugiAdressOIB_1">Poljoprivredna zadruga branitelja Desni Štefanki, OIB 66066306358, Desni Štefanki 53, 47206 Lasinja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Poljoprivredna zadruga branitelja Desni Štefanki</item>
      <item>Mihaela Špišić</item>
    </izvorni_sadrzaj>
    <derivirana_varijabla naziv="DomainObject.Predmet.SudioniciListNaziv_1">
      <item>FINA Regionalni centar Zagreb Podružnica Karlovac</item>
      <item>Poljoprivredna zadruga branitelja Desni Štefanki</item>
      <item>Mihaela Špišić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Poljoprivredna zadruga branitelja Desni Štefanki, OIB 66066306358, Desni Štefanki 53,47206 Lasinja</item>
      <item>Mihaela Špišić, OIB 06588504504, Desni Štefanki 34,47206 Desni Štefanki</item>
    </izvorni_sadrzaj>
    <derivirana_varijabla naziv="DomainObject.Predmet.SudioniciListAdressOIB_1">
      <item>FINA Regionalni centar Zagreb Podružnica Karlovac, OIB 85821130368, Ul. Pavla Vitezovića 1,47000 Karlovac</item>
      <item>Poljoprivredna zadruga branitelja Desni Štefanki, OIB 66066306358, Desni Štefanki 53,47206 Lasinja</item>
      <item>Mihaela Špišić, OIB 06588504504, Desni Štefanki 34,47206 Desni Štefanki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66066306358</item>
      <item>, OIB 06588504504</item>
    </izvorni_sadrzaj>
    <derivirana_varijabla naziv="DomainObject.Predmet.SudioniciListNazivOIB_1">
      <item>, OIB 85821130368</item>
      <item>, OIB 66066306358</item>
      <item>, OIB 06588504504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1417</properties:Characters>
  <properties:Lines>47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2015-12-09T11:51:00Z</dcterms:created>
  <dc:creator>ilukac</dc:creator>
  <cp:lastModifiedBy>Anita Ban</cp:lastModifiedBy>
  <cp:lastPrinted>2015-12-09T11:54:00Z</cp:lastPrinted>
  <dcterms:modified xmlns:xsi="http://www.w3.org/2001/XMLSchema-instance" xsi:type="dcterms:W3CDTF">2015-12-09T11:59:00Z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