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f7db" w14:paraId="20cf7db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F834B4">
        <w:rPr>
          <w:rFonts w:cs="Times New Roman"/>
        </w:rPr>
        <w:t>DAM-RO</w:t>
      </w:r>
      <w:r w:rsidR="0080515D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F834B4">
        <w:rPr>
          <w:rFonts w:cs="Times New Roman"/>
        </w:rPr>
        <w:t>Hrašćica</w:t>
      </w:r>
      <w:r w:rsidR="00A37125">
        <w:rPr>
          <w:rFonts w:cs="Times New Roman"/>
        </w:rPr>
        <w:t xml:space="preserve">, </w:t>
      </w:r>
      <w:r w:rsidR="00F834B4">
        <w:rPr>
          <w:rFonts w:cs="Times New Roman"/>
        </w:rPr>
        <w:t>Kralja Tomislava 33</w:t>
      </w:r>
      <w:r w:rsidR="000B778A">
        <w:rPr>
          <w:rFonts w:cs="Times New Roman"/>
        </w:rPr>
        <w:t xml:space="preserve">, OIB: </w:t>
      </w:r>
      <w:r w:rsidR="00F834B4" w:rsidRPr="00F834B4">
        <w:rPr>
          <w:rFonts w:cs="Times New Roman"/>
        </w:rPr>
        <w:t>08941703381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F834B4">
        <w:rPr>
          <w:b/>
        </w:rPr>
        <w:t>13</w:t>
      </w:r>
      <w:r w:rsidR="009B2BCE">
        <w:rPr>
          <w:b/>
        </w:rPr>
        <w:t>,</w:t>
      </w:r>
      <w:r w:rsidR="00F834B4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F834B4">
        <w:t>Robert Klarić, Hrašćica, Kralja Tomislava 33</w:t>
      </w:r>
      <w:r w:rsidR="000C01D3">
        <w:t xml:space="preserve">, </w:t>
      </w:r>
    </w:p>
    <w:p w:rsidRDefault="009C304A" w:rsidP="00F834B4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F834B4" w:rsidRPr="00F834B4">
        <w:rPr>
          <w:rFonts w:cs="Times New Roman"/>
        </w:rPr>
        <w:t>DAM-RO d.o.o., Hrašćica, Kralj</w:t>
      </w:r>
      <w:r w:rsidR="00F834B4">
        <w:rPr>
          <w:rFonts w:cs="Times New Roman"/>
        </w:rPr>
        <w:t>a Tomislava 33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F834B4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F834B4" w:rsidRPr="00F834B4">
        <w:t>Robert</w:t>
      </w:r>
      <w:r w:rsidR="00F834B4">
        <w:t>u</w:t>
      </w:r>
      <w:r w:rsidR="00F834B4" w:rsidRPr="00F834B4">
        <w:t xml:space="preserve"> Klarić</w:t>
      </w:r>
      <w:r w:rsidR="00F834B4">
        <w:t>u</w:t>
      </w:r>
      <w:r w:rsidR="00F834B4" w:rsidRPr="00F834B4">
        <w:t>, Hrašćica, Kralja Tomislava 33</w:t>
      </w:r>
      <w:r w:rsidR="001E7E3C">
        <w:t xml:space="preserve">, </w:t>
      </w:r>
      <w:r w:rsidR="000B778A">
        <w:t xml:space="preserve">OIB: </w:t>
      </w:r>
      <w:r w:rsidR="00F834B4">
        <w:t>39977731991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F834B4">
        <w:t>13</w:t>
      </w:r>
      <w:r w:rsidR="009B2BCE">
        <w:t>,</w:t>
      </w:r>
      <w:r w:rsidR="00F834B4">
        <w:t>0</w:t>
      </w:r>
      <w:r w:rsidR="00D53DA9">
        <w:t>0</w:t>
      </w:r>
      <w:r>
        <w:t xml:space="preserve"> sati, dostavi javnobilježnički ovjerovljen prokazni popis imovine za dužnika</w:t>
      </w:r>
      <w:r w:rsidR="000B778A">
        <w:t xml:space="preserve"> </w:t>
      </w:r>
      <w:r w:rsidR="00F834B4" w:rsidRPr="00F834B4">
        <w:rPr>
          <w:rFonts w:cs="Times New Roman"/>
        </w:rPr>
        <w:t>DAM-RO d.o.o., Hrašćica, Kralja Tomislava 33, OIB: 08941703381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BC7E90" w:rsidR="00BC7E90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80515D" w:rsidP="00BC7E90" w:rsidR="009C304A">
      <w:pPr>
        <w:ind w:firstLine="708" w:left="4956"/>
        <w:jc w:val="both"/>
      </w:pPr>
      <w:r>
        <w:t xml:space="preserve"> </w:t>
      </w:r>
    </w:p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F834B4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F834B4" w:rsidRPr="00F834B4">
        <w:rPr>
          <w:rFonts w:cs="Times New Roman"/>
        </w:rPr>
        <w:t>DAM-RO d.o.o., Hrašćica, Kralj</w:t>
      </w:r>
      <w:r w:rsidR="00F834B4">
        <w:rPr>
          <w:rFonts w:cs="Times New Roman"/>
        </w:rPr>
        <w:t>a Tomislava 33</w:t>
      </w:r>
      <w:r w:rsidR="000B778A" w:rsidRPr="000B778A">
        <w:rPr>
          <w:rFonts w:cs="Times New Roman"/>
        </w:rPr>
        <w:t xml:space="preserve">, </w:t>
      </w:r>
    </w:p>
    <w:p w:rsidRDefault="009C304A" w:rsidP="00F834B4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F834B4" w:rsidRPr="00F834B4">
        <w:t>Robert Klarić, Hrašćica, Kralja Tomislava 33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1E" w:rsidP="009C304A" w:rsidR="00E16F1E">
      <w:r>
        <w:separator/>
      </w:r>
    </w:p>
  </w:endnote>
  <w:endnote w:id="0" w:type="continuationSeparator">
    <w:p w:rsidRDefault="00E16F1E" w:rsidP="009C304A" w:rsidR="00E16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1E" w:rsidP="009C304A" w:rsidR="00E16F1E">
      <w:r>
        <w:separator/>
      </w:r>
    </w:p>
  </w:footnote>
  <w:footnote w:id="0" w:type="continuationSeparator">
    <w:p w:rsidRDefault="00E16F1E" w:rsidP="009C304A" w:rsidR="00E16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E9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F834B4">
      <w:t>936</w:t>
    </w:r>
    <w:r w:rsidR="000B778A">
      <w:t>/16-</w:t>
    </w:r>
    <w:r w:rsidR="00D53DA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F834B4">
      <w:t>936</w:t>
    </w:r>
    <w:r w:rsidR="009B2BCE">
      <w:t>/16-</w:t>
    </w:r>
    <w:r w:rsidR="00D53DA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37C0B"/>
    <w:rsid w:val="000B778A"/>
    <w:rsid w:val="000C01D3"/>
    <w:rsid w:val="00103373"/>
    <w:rsid w:val="001B0ED1"/>
    <w:rsid w:val="001E3A50"/>
    <w:rsid w:val="001E7E3C"/>
    <w:rsid w:val="001F0EF9"/>
    <w:rsid w:val="003D3CE4"/>
    <w:rsid w:val="00444475"/>
    <w:rsid w:val="00454D75"/>
    <w:rsid w:val="00473E94"/>
    <w:rsid w:val="00584C46"/>
    <w:rsid w:val="00660159"/>
    <w:rsid w:val="00697888"/>
    <w:rsid w:val="0074540E"/>
    <w:rsid w:val="007F3D3E"/>
    <w:rsid w:val="00802FED"/>
    <w:rsid w:val="0080515D"/>
    <w:rsid w:val="0081052E"/>
    <w:rsid w:val="0082366A"/>
    <w:rsid w:val="00826138"/>
    <w:rsid w:val="008550D8"/>
    <w:rsid w:val="008C1F14"/>
    <w:rsid w:val="008D1BBB"/>
    <w:rsid w:val="0095230D"/>
    <w:rsid w:val="00954519"/>
    <w:rsid w:val="009B2BCE"/>
    <w:rsid w:val="009C19FB"/>
    <w:rsid w:val="009C304A"/>
    <w:rsid w:val="00A37125"/>
    <w:rsid w:val="00A80E19"/>
    <w:rsid w:val="00A83300"/>
    <w:rsid w:val="00AE7838"/>
    <w:rsid w:val="00AF327D"/>
    <w:rsid w:val="00B73D1F"/>
    <w:rsid w:val="00BC7E90"/>
    <w:rsid w:val="00BE0B3A"/>
    <w:rsid w:val="00D16253"/>
    <w:rsid w:val="00D53DA9"/>
    <w:rsid w:val="00E16F1E"/>
    <w:rsid w:val="00E41852"/>
    <w:rsid w:val="00F740FE"/>
    <w:rsid w:val="00F8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C7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C7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</izvorni_sadrzaj>
    <derivirana_varijabla naziv="DomainObject.Predmet.ProtustrankaFormated_1">  DAM-RO društvo s ograničenom odgovornošću za transport i trgovinu</derivirana_varijabla>
  </DomainObject.Predmet.ProtustrankaFormated>
  <DomainObject.Predmet.ProtustrankaFormatedOIB>
    <izvorni_sadrzaj>  DAM-RO društvo s ograničenom odgovornošću za transport i trgovinu, OIB 08941703381</izvorni_sadrzaj>
    <derivirana_varijabla naziv="DomainObject.Predmet.ProtustrankaFormatedOIB_1">  DAM-RO društvo s ograničenom odgovornošću za transport i trgovinu, OIB 08941703381</derivirana_varijabla>
  </DomainObject.Predmet.ProtustrankaFormatedOIB>
  <DomainObject.Predmet.ProtustrankaFormatedWithAdress>
    <izvorni_sadrzaj> DAM-RO društvo s ograničenom odgovornošću za transport i trgovinu, Kralja Tomislava 33, 42000 Hrašćica</izvorni_sadrzaj>
    <derivirana_varijabla naziv="DomainObject.Predmet.ProtustrankaFormatedWithAdress_1"> DAM-RO društvo s ograničenom odgovornošću za transport i trgovinu, Kralja Tomislava 33, 42000 Hrašćica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</izvorni_sadrzaj>
    <derivirana_varijabla naziv="DomainObject.Predmet.ProtustrankaFormatedWithAdressOIB_1"> DAM-RO društvo s ograničenom odgovornošću za transport i trgovinu, OIB 08941703381, Kralja Tomislava 33, 42000 Hrašćica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</item>
    </izvorni_sadrzaj>
    <derivirana_varijabla naziv="DomainObject.Predmet.ProtuStrankaListFormated_1">
      <item>DAM-RO društvo s ograničenom odgovornošću za transport i trgovinu</item>
    </derivirana_varijabla>
  </DomainObject.Predmet.ProtuStrankaListFormated>
  <DomainObject.Predmet.ProtuStrankaListFormatedOIB>
    <izvorni_sadrzaj>
      <item>DAM-RO društvo s ograničenom odgovornošću za transport i trgovinu, OIB 08941703381</item>
    </izvorni_sadrzaj>
    <derivirana_varijabla naziv="DomainObject.Predmet.ProtuStrankaListFormatedOIB_1">
      <item>DAM-RO društvo s ograničenom odgovornošću za transport i trgovinu, OIB 08941703381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</item>
    </izvorni_sadrzaj>
    <derivirana_varijabla naziv="DomainObject.Predmet.ProtuStrankaListFormatedWithAdress_1">
      <item>DAM-RO društvo s ograničenom odgovornošću za transport i trgovinu, Kralja Tomislava 33, 42000 Hrašćica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</item>
    </izvorni_sadrzaj>
    <derivirana_varijabla naziv="DomainObject.Predmet.ProtuStrankaListFormatedWithAdressOIB_1">
      <item>DAM-RO društvo s ograničenom odgovornošću za transport i trgovinu, OIB 08941703381, Kralja Tomislava 33, 42000 Hrašćica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1898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2016-08-31T08:40:00Z</dcterms:created>
  <dc:creator>Lea Rogina</dc:creator>
  <cp:lastModifiedBy>Nevenka Vuković</cp:lastModifiedBy>
  <cp:lastPrinted>2016-08-31T07:43:00Z</cp:lastPrinted>
  <dcterms:modified xmlns:xsi="http://www.w3.org/2001/XMLSchema-instance" xsi:type="dcterms:W3CDTF">2016-08-31T08:46:00Z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