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8b73e" w14:paraId="c38b73e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</w:t>
      </w:r>
      <w:r w:rsidR="00570BA5">
        <w:t xml:space="preserve">   </w:t>
      </w:r>
      <w:r>
        <w:t xml:space="preserve"> </w:t>
      </w:r>
      <w:r w:rsidR="006634BC">
        <w:t>Poslovni broj 3</w:t>
      </w:r>
      <w:r w:rsidR="00AA5237" w:rsidRPr="008C3132">
        <w:t>St-</w:t>
      </w:r>
      <w:r w:rsidR="00BB29D6">
        <w:t>151</w:t>
      </w:r>
      <w:r w:rsidR="00F07122">
        <w:t>/1</w:t>
      </w:r>
      <w:r w:rsidR="002B2706">
        <w:t>6-</w:t>
      </w:r>
      <w:r w:rsidR="00BB29D6">
        <w:t>13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BB29D6">
        <w:t>2. veljače</w:t>
      </w:r>
      <w:r w:rsidR="002B2706">
        <w:t xml:space="preserve"> 2016</w:t>
      </w:r>
      <w:r>
        <w:t>. za provedbu skraćenoga stečajnog</w:t>
      </w:r>
      <w:r w:rsidR="00EE4915">
        <w:t>a</w:t>
      </w:r>
      <w:r>
        <w:t xml:space="preserve"> postupka</w:t>
      </w:r>
      <w:r w:rsidR="00AA5237" w:rsidRPr="008C3132">
        <w:t xml:space="preserve"> nad dužnikom</w:t>
      </w:r>
      <w:r w:rsidR="00AA5237">
        <w:t xml:space="preserve"> </w:t>
      </w:r>
      <w:r w:rsidR="00BB29D6">
        <w:t>EMOCIJA</w:t>
      </w:r>
      <w:r w:rsidR="003575DD">
        <w:t xml:space="preserve"> j.</w:t>
      </w:r>
      <w:r w:rsidR="00724163">
        <w:t>d.o.o.</w:t>
      </w:r>
      <w:r w:rsidR="00311993">
        <w:t xml:space="preserve"> </w:t>
      </w:r>
      <w:r w:rsidR="006634BC">
        <w:t xml:space="preserve">sa sjedištem u </w:t>
      </w:r>
      <w:r w:rsidR="00BB29D6">
        <w:t>Zadru, Šibenska 11 C</w:t>
      </w:r>
      <w:r w:rsidR="00597EAD">
        <w:t>,</w:t>
      </w:r>
      <w:r w:rsidR="00A01095">
        <w:t xml:space="preserve"> OIB</w:t>
      </w:r>
      <w:r w:rsidR="0079567A">
        <w:t>:</w:t>
      </w:r>
      <w:r w:rsidR="00BB29D6">
        <w:t>52847871654</w:t>
      </w:r>
      <w:r>
        <w:t xml:space="preserve">, </w:t>
      </w:r>
      <w:r w:rsidR="009D1DB8">
        <w:t>3. veljače</w:t>
      </w:r>
      <w:r w:rsidR="003825AE">
        <w:t xml:space="preserve"> </w:t>
      </w:r>
      <w:r w:rsidR="002B2706">
        <w:t>2017</w:t>
      </w:r>
      <w:r w:rsidR="00912002">
        <w:t xml:space="preserve">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BB29D6">
        <w:t xml:space="preserve">EMOCIJA j.d.o.o. sa sjedištem u Zadru, Šibenska 11 C, OIB:52847871654 </w:t>
      </w:r>
      <w:r>
        <w:t xml:space="preserve">s danom </w:t>
      </w:r>
      <w:r w:rsidR="009D1DB8">
        <w:t>3. veljače</w:t>
      </w:r>
      <w:r w:rsidR="002B2706">
        <w:t xml:space="preserve"> 2017</w:t>
      </w:r>
      <w:r w:rsidR="003825AE">
        <w:t xml:space="preserve">. </w:t>
      </w:r>
      <w:r>
        <w:t>u</w:t>
      </w:r>
      <w:r w:rsidR="003825AE">
        <w:t xml:space="preserve"> </w:t>
      </w:r>
      <w:r w:rsidR="009D1DB8">
        <w:t>15,00</w:t>
      </w:r>
      <w:r w:rsidR="003825AE">
        <w:t xml:space="preserve"> sati</w:t>
      </w:r>
      <w:r>
        <w:t xml:space="preserve"> 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9D1DB8" w:rsidP="009D1DB8" w:rsidR="003A5C17">
      <w:pPr>
        <w:spacing w:lineRule="atLeast" w:line="240"/>
        <w:ind w:firstLine="705"/>
        <w:jc w:val="both"/>
      </w:pPr>
      <w:r>
        <w:t xml:space="preserve">II. </w:t>
      </w:r>
      <w:r w:rsidR="00193657" w:rsidRPr="00570BA5">
        <w:t>Stečajnim upraviteljem</w:t>
      </w:r>
      <w:r w:rsidR="007C62EB" w:rsidRPr="00570BA5">
        <w:t xml:space="preserve"> dužnika </w:t>
      </w:r>
      <w:r w:rsidR="00193657" w:rsidRPr="00570BA5">
        <w:t xml:space="preserve">imenuje se </w:t>
      </w:r>
      <w:r w:rsidRPr="009D1DB8">
        <w:t>Nada Reljić</w:t>
      </w:r>
      <w:r w:rsidR="00FE603C" w:rsidRPr="00FE603C">
        <w:t xml:space="preserve"> iz </w:t>
      </w:r>
      <w:r>
        <w:t>Slavonskog Broda, Naselje A. Hebranga 7/9</w:t>
      </w:r>
      <w:r w:rsidR="00FE603C" w:rsidRPr="00FE603C">
        <w:t xml:space="preserve">, OIB: </w:t>
      </w:r>
      <w:r>
        <w:t>63776354688</w:t>
      </w:r>
      <w:r w:rsidR="00FE603C">
        <w:t>.</w:t>
      </w:r>
    </w:p>
    <w:p w:rsidRDefault="00FE603C" w:rsidP="00FE603C" w:rsidR="00FE603C" w:rsidRPr="00FE603C">
      <w:pPr>
        <w:spacing w:lineRule="atLeast" w:line="240"/>
        <w:rPr>
          <w:b/>
        </w:rPr>
      </w:pPr>
    </w:p>
    <w:p w:rsidRDefault="007C62EB" w:rsidP="003A5C17" w:rsidR="00386298">
      <w:pPr>
        <w:pStyle w:val="Odlomakpopisa"/>
        <w:spacing w:lineRule="auto" w:line="276" w:after="200"/>
        <w:ind w:firstLine="720" w:left="0"/>
        <w:jc w:val="both"/>
        <w:rPr>
          <w:b/>
        </w:rPr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</w:t>
      </w:r>
      <w:r w:rsidR="00BB29D6">
        <w:t>EMOCIJA j.d.o.o. sa sjedištem u Zadru, Šibenska 11 C, OIB:52847871654</w:t>
      </w:r>
      <w:r w:rsidR="003A5C17">
        <w:t>.</w:t>
      </w: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C81F50" w:rsidP="00C81F50" w:rsidR="00C81F50" w:rsidRPr="002B5AAE">
      <w:pPr>
        <w:ind w:firstLine="705"/>
        <w:jc w:val="both"/>
      </w:pPr>
    </w:p>
    <w:p w:rsidRDefault="00EE0861" w:rsidP="00193657" w:rsidR="00EE0861">
      <w:pPr>
        <w:jc w:val="center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9D1DB8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BB29D6">
        <w:t>2. veljače</w:t>
      </w:r>
      <w:r w:rsidR="002B2706">
        <w:t xml:space="preserve"> 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9D1DB8">
        <w:t xml:space="preserve">U zahtjevu u bitnome navodi da </w:t>
      </w:r>
      <w:r w:rsidR="00DD5088" w:rsidRPr="009D1DB8">
        <w:t xml:space="preserve">dužnik </w:t>
      </w:r>
      <w:r w:rsidR="00193657" w:rsidRPr="009D1DB8">
        <w:t xml:space="preserve">na dan </w:t>
      </w:r>
      <w:r w:rsidR="0079567A" w:rsidRPr="009D1DB8">
        <w:t>1. rujna 2015</w:t>
      </w:r>
      <w:r w:rsidR="00193657" w:rsidRPr="009D1DB8">
        <w:t xml:space="preserve">. u Očevidniku redoslijeda osnova za plaćanje ima evidentirane neizvršene osnove za plaćanje u neprekinutom razdoblju od </w:t>
      </w:r>
      <w:r w:rsidR="00091DC5" w:rsidRPr="009D1DB8">
        <w:t>195</w:t>
      </w:r>
      <w:r w:rsidR="00D41763" w:rsidRPr="009D1DB8">
        <w:t xml:space="preserve"> </w:t>
      </w:r>
      <w:r w:rsidR="00193657" w:rsidRPr="009D1DB8">
        <w:t>dan</w:t>
      </w:r>
      <w:r w:rsidR="00D75141" w:rsidRPr="009D1DB8">
        <w:t>a</w:t>
      </w:r>
      <w:r w:rsidR="00193657" w:rsidRPr="009D1DB8">
        <w:t xml:space="preserve"> u ukupnom iznosu od </w:t>
      </w:r>
      <w:r w:rsidR="00091DC5" w:rsidRPr="009D1DB8">
        <w:t>2.221,19</w:t>
      </w:r>
      <w:r w:rsidR="00193657" w:rsidRPr="009D1DB8">
        <w:t xml:space="preserve"> kuna, da nema zaposlenih, </w:t>
      </w:r>
      <w:r w:rsidRPr="009D1DB8">
        <w:t xml:space="preserve">da </w:t>
      </w:r>
      <w:r w:rsidR="00E35E1B" w:rsidRPr="009D1DB8">
        <w:t xml:space="preserve">ima otvoren račun u </w:t>
      </w:r>
      <w:r w:rsidR="00091DC5" w:rsidRPr="009D1DB8">
        <w:t>Splitskoj banci</w:t>
      </w:r>
      <w:r w:rsidR="00E35E1B" w:rsidRPr="009D1DB8">
        <w:t xml:space="preserve"> d.d.</w:t>
      </w:r>
      <w:r w:rsidR="00B84B6D" w:rsidRPr="009D1DB8">
        <w:t xml:space="preserve">, kao </w:t>
      </w:r>
      <w:r w:rsidR="00193657" w:rsidRPr="009D1DB8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091DC5">
        <w:t>14. ožujka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EE4915" w:rsidR="00C81F50" w:rsidRPr="009D1DB8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 w:rsidR="00EE4915">
        <w:t xml:space="preserve"> oglasom određenom roku, te</w:t>
      </w:r>
      <w:r w:rsidRPr="00131DF8">
        <w:t xml:space="preserve"> da iz potvrde Financijske </w:t>
      </w:r>
      <w:r w:rsidRPr="009D1DB8">
        <w:t xml:space="preserve">agencije od </w:t>
      </w:r>
      <w:r w:rsidR="003575DD" w:rsidRPr="009D1DB8">
        <w:t>3. veljače 2017</w:t>
      </w:r>
      <w:r w:rsidRPr="009D1DB8">
        <w:t xml:space="preserve">. proizlazi da je račun dužnika </w:t>
      </w:r>
      <w:r w:rsidR="00EE0861" w:rsidRPr="009D1DB8">
        <w:t xml:space="preserve">i dalje u blokadi zbog neizvršenih osnova za plaćanje u neprekinutom razdoblju od </w:t>
      </w:r>
      <w:r w:rsidR="009D1DB8" w:rsidRPr="009D1DB8">
        <w:t>340</w:t>
      </w:r>
      <w:r w:rsidR="009D1DB8">
        <w:t xml:space="preserve"> dana u iznosu od </w:t>
      </w:r>
      <w:r w:rsidR="00091DC5" w:rsidRPr="009D1DB8">
        <w:t>9.142,64</w:t>
      </w:r>
      <w:r w:rsidR="003575DD" w:rsidRPr="009D1DB8">
        <w:t xml:space="preserve"> kuna</w:t>
      </w:r>
      <w:r w:rsidR="00EE0861" w:rsidRPr="009D1DB8">
        <w:t xml:space="preserve">, </w:t>
      </w:r>
      <w:r w:rsidRPr="009D1DB8"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1B2252" w:rsidP="00C81F50" w:rsidR="001B2252">
      <w:pPr>
        <w:jc w:val="center"/>
      </w:pPr>
    </w:p>
    <w:p w:rsidRDefault="00C81F50" w:rsidP="00C81F50" w:rsidR="00C81F50" w:rsidRPr="00240F6B">
      <w:pPr>
        <w:jc w:val="center"/>
      </w:pPr>
      <w:r>
        <w:t xml:space="preserve">U Zadru </w:t>
      </w:r>
      <w:r w:rsidR="009D1DB8">
        <w:t>3. veljače</w:t>
      </w:r>
      <w:r>
        <w:t xml:space="preserve"> 201</w:t>
      </w:r>
      <w:r w:rsidR="002B2706">
        <w:t>7</w:t>
      </w:r>
      <w:r>
        <w:t xml:space="preserve">.  </w:t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01E57" w:rsidP="002B2706" w:rsidR="001B2252">
      <w:pPr>
        <w:jc w:val="right"/>
      </w:pPr>
      <w:r>
        <w:t xml:space="preserve">                                                                                               </w:t>
      </w:r>
    </w:p>
    <w:p w:rsidRDefault="00050593" w:rsidP="002B2706" w:rsidR="00050593" w:rsidRPr="00240F6B">
      <w:pPr>
        <w:jc w:val="right"/>
      </w:pPr>
      <w:r>
        <w:t xml:space="preserve">            Sutkinja:</w:t>
      </w:r>
    </w:p>
    <w:p w:rsidRDefault="00050593" w:rsidP="002B2706" w:rsidR="00050593" w:rsidRPr="00F42AAC">
      <w:pPr>
        <w:ind w:firstLine="708"/>
        <w:jc w:val="right"/>
      </w:pPr>
      <w:r>
        <w:t>Tina Grg</w:t>
      </w:r>
      <w:r w:rsidR="002B2706">
        <w:t>as</w:t>
      </w:r>
    </w:p>
    <w:p w:rsidRDefault="00050593" w:rsidP="002B2706" w:rsidR="00050593">
      <w:pPr>
        <w:ind w:firstLine="708"/>
        <w:jc w:val="right"/>
      </w:pPr>
    </w:p>
    <w:p w:rsidRDefault="00C81F50" w:rsidP="00C81F50" w:rsidR="00C81F50" w:rsidRPr="00F42AAC">
      <w:pPr>
        <w:jc w:val="both"/>
      </w:pPr>
    </w:p>
    <w:p w:rsidRDefault="001B2252" w:rsidP="00EE0861" w:rsidR="001B2252">
      <w:pPr>
        <w:ind w:firstLine="708"/>
        <w:jc w:val="both"/>
      </w:pPr>
    </w:p>
    <w:p w:rsidRDefault="001B2252" w:rsidP="00EE0861" w:rsidR="001B2252">
      <w:pPr>
        <w:ind w:firstLine="708"/>
        <w:jc w:val="both"/>
      </w:pPr>
    </w:p>
    <w:p w:rsidRDefault="00C81F50" w:rsidP="00EE0861" w:rsidR="00C81F50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5B6B39" w:rsidP="00050593" w:rsidR="005B6B39">
      <w:pPr>
        <w:jc w:val="both"/>
      </w:pPr>
    </w:p>
    <w:p w:rsidRDefault="00050593" w:rsidP="00050593" w:rsidR="00050593" w:rsidRPr="00050593">
      <w:pPr>
        <w:jc w:val="both"/>
      </w:pPr>
      <w:r w:rsidRPr="00050593">
        <w:t>DNA: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Stečajnom upravitelju dužnika uz potvrdu o imenovanju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 xml:space="preserve">Stečajnom dužniku 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FINA, Regionalni centar Split, Podružnica Zadar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 xml:space="preserve">ŽDO u Zadru, Građansko-upravnom odjelu 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RH, Ministarstvo financija, Porezna uprava Zadar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Općinskom sudu u Zadru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Lučkoj kapetaniji Zadar-registru brodova, Liburnska obala 8, Zadar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Registru ovog suda odmah radi upisa činjenice otvaranja skraćenoga stečajnog post.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Registru ovog suda nakon pravomoćnosti radi brisanja dužnika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Državnom zavodu za intelektualno vlasništvo, Ulica grada Vukovara 78, Zagreb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e-Oglasna ploča suda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Pisarnici ovog suda</w:t>
      </w: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C81F50" w:rsidP="00C81F50" w:rsidR="00C81F50">
      <w:pPr>
        <w:jc w:val="both"/>
      </w:pPr>
    </w:p>
    <w:sectPr w:rsidSect="00BE1154" w:rsidR="00C81F50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29D6" w:rsidR="00BB29D6">
      <w:r>
        <w:separator/>
      </w:r>
    </w:p>
  </w:endnote>
  <w:endnote w:id="0" w:type="continuationSeparator">
    <w:p w:rsidRDefault="00BB29D6" w:rsidR="00BB29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29D6" w:rsidR="00BB29D6">
      <w:r>
        <w:separator/>
      </w:r>
    </w:p>
  </w:footnote>
  <w:footnote w:id="0" w:type="continuationSeparator">
    <w:p w:rsidRDefault="00BB29D6" w:rsidR="00BB29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9D6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29D6" w:rsidR="00BB29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9D6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026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B29D6" w:rsidP="008C3132" w:rsidR="00BB29D6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>
      <w:t>151/16-13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50593"/>
    <w:rsid w:val="000674EB"/>
    <w:rsid w:val="0007209E"/>
    <w:rsid w:val="000764A2"/>
    <w:rsid w:val="00082765"/>
    <w:rsid w:val="00086EBE"/>
    <w:rsid w:val="0008729C"/>
    <w:rsid w:val="00087797"/>
    <w:rsid w:val="00091D5A"/>
    <w:rsid w:val="00091DC5"/>
    <w:rsid w:val="000931FC"/>
    <w:rsid w:val="000A0DAE"/>
    <w:rsid w:val="000C6F34"/>
    <w:rsid w:val="000D04CB"/>
    <w:rsid w:val="000E466C"/>
    <w:rsid w:val="000E7980"/>
    <w:rsid w:val="00101503"/>
    <w:rsid w:val="00101E57"/>
    <w:rsid w:val="0010473C"/>
    <w:rsid w:val="00104AC8"/>
    <w:rsid w:val="001062F4"/>
    <w:rsid w:val="00106EA8"/>
    <w:rsid w:val="0013045C"/>
    <w:rsid w:val="00131DF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2252"/>
    <w:rsid w:val="001B47CD"/>
    <w:rsid w:val="001C2BC7"/>
    <w:rsid w:val="001C53DB"/>
    <w:rsid w:val="001E5DED"/>
    <w:rsid w:val="001E74F1"/>
    <w:rsid w:val="00200A63"/>
    <w:rsid w:val="002053EC"/>
    <w:rsid w:val="00210CDD"/>
    <w:rsid w:val="002116C4"/>
    <w:rsid w:val="0021518B"/>
    <w:rsid w:val="002216B4"/>
    <w:rsid w:val="0022553D"/>
    <w:rsid w:val="0025026A"/>
    <w:rsid w:val="00254DBF"/>
    <w:rsid w:val="0026703A"/>
    <w:rsid w:val="002765A5"/>
    <w:rsid w:val="002A1020"/>
    <w:rsid w:val="002A659C"/>
    <w:rsid w:val="002B011F"/>
    <w:rsid w:val="002B2706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3425"/>
    <w:rsid w:val="00331E00"/>
    <w:rsid w:val="0035343E"/>
    <w:rsid w:val="003573F1"/>
    <w:rsid w:val="003575DD"/>
    <w:rsid w:val="003825AE"/>
    <w:rsid w:val="0038575A"/>
    <w:rsid w:val="00386298"/>
    <w:rsid w:val="003966DB"/>
    <w:rsid w:val="003A5C17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31AA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D198B"/>
    <w:rsid w:val="004E498B"/>
    <w:rsid w:val="00513D2B"/>
    <w:rsid w:val="00531A9C"/>
    <w:rsid w:val="00540A24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B6B39"/>
    <w:rsid w:val="005D1971"/>
    <w:rsid w:val="005E68BB"/>
    <w:rsid w:val="005F46A2"/>
    <w:rsid w:val="005F4DFB"/>
    <w:rsid w:val="006062E4"/>
    <w:rsid w:val="00614882"/>
    <w:rsid w:val="00624EE7"/>
    <w:rsid w:val="0063409B"/>
    <w:rsid w:val="00635E90"/>
    <w:rsid w:val="00645234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C0700"/>
    <w:rsid w:val="007C62EB"/>
    <w:rsid w:val="007C6FBF"/>
    <w:rsid w:val="007D6D77"/>
    <w:rsid w:val="007E65A6"/>
    <w:rsid w:val="00814233"/>
    <w:rsid w:val="00821286"/>
    <w:rsid w:val="008455B6"/>
    <w:rsid w:val="008503D7"/>
    <w:rsid w:val="00861573"/>
    <w:rsid w:val="00862CC5"/>
    <w:rsid w:val="00880984"/>
    <w:rsid w:val="00894966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1DB8"/>
    <w:rsid w:val="009D3C96"/>
    <w:rsid w:val="009D42F7"/>
    <w:rsid w:val="009D5D95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0113"/>
    <w:rsid w:val="00B541D9"/>
    <w:rsid w:val="00B654E8"/>
    <w:rsid w:val="00B81B78"/>
    <w:rsid w:val="00B81EFE"/>
    <w:rsid w:val="00B84B6D"/>
    <w:rsid w:val="00B96E05"/>
    <w:rsid w:val="00BB29D6"/>
    <w:rsid w:val="00BC00EA"/>
    <w:rsid w:val="00BC53A0"/>
    <w:rsid w:val="00BC5DCC"/>
    <w:rsid w:val="00BD7D07"/>
    <w:rsid w:val="00BE0168"/>
    <w:rsid w:val="00BE1154"/>
    <w:rsid w:val="00BE7ADC"/>
    <w:rsid w:val="00BF3D61"/>
    <w:rsid w:val="00C04F94"/>
    <w:rsid w:val="00C1289F"/>
    <w:rsid w:val="00C20CD8"/>
    <w:rsid w:val="00C258BC"/>
    <w:rsid w:val="00C2776D"/>
    <w:rsid w:val="00C40466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82465"/>
    <w:rsid w:val="00D92DF0"/>
    <w:rsid w:val="00D94D07"/>
    <w:rsid w:val="00D96FA0"/>
    <w:rsid w:val="00DA6554"/>
    <w:rsid w:val="00DD0823"/>
    <w:rsid w:val="00DD118B"/>
    <w:rsid w:val="00DD5088"/>
    <w:rsid w:val="00DD5973"/>
    <w:rsid w:val="00DD6F15"/>
    <w:rsid w:val="00DF52BC"/>
    <w:rsid w:val="00E0197B"/>
    <w:rsid w:val="00E0298A"/>
    <w:rsid w:val="00E2239F"/>
    <w:rsid w:val="00E3022A"/>
    <w:rsid w:val="00E35E1B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031D"/>
    <w:rsid w:val="00ED303C"/>
    <w:rsid w:val="00EE0861"/>
    <w:rsid w:val="00EE1103"/>
    <w:rsid w:val="00EE4915"/>
    <w:rsid w:val="00EE6A90"/>
    <w:rsid w:val="00EF6F21"/>
    <w:rsid w:val="00F07122"/>
    <w:rsid w:val="00F256DC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E603C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02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2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2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2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2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02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2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2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2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2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St-151/2016</izvorni_sadrzaj>
    <derivirana_varijabla naziv="DomainObject.Predmet.OznakaBroj_1">St-151/2016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EMOCIJA j.d.o.o. za psihološku djelatnost</izvorni_sadrzaj>
    <derivirana_varijabla naziv="DomainObject.Predmet.ProtustrankaFormated_1">  EMOCIJA j.d.o.o. za psihološku djelatnost</derivirana_varijabla>
  </DomainObject.Predmet.ProtustrankaFormated>
  <DomainObject.Predmet.ProtustrankaFormatedOIB>
    <izvorni_sadrzaj>  EMOCIJA j.d.o.o. za psihološku djelatnost, OIB 52847871654</izvorni_sadrzaj>
    <derivirana_varijabla naziv="DomainObject.Predmet.ProtustrankaFormatedOIB_1">  EMOCIJA j.d.o.o. za psihološku djelatnost, OIB 52847871654</derivirana_varijabla>
  </DomainObject.Predmet.ProtustrankaFormatedOIB>
  <DomainObject.Predmet.ProtustrankaFormatedWithAdress>
    <izvorni_sadrzaj> EMOCIJA j.d.o.o. za psihološku djelatnost, Šibenska 11 C , 23000 Zadar</izvorni_sadrzaj>
    <derivirana_varijabla naziv="DomainObject.Predmet.ProtustrankaFormatedWithAdress_1"> EMOCIJA j.d.o.o. za psihološku djelatnost, Šibenska 11 C , 23000 Zadar</derivirana_varijabla>
  </DomainObject.Predmet.ProtustrankaFormatedWithAdress>
  <DomainObject.Predmet.ProtustrankaFormatedWithAdressOIB>
    <izvorni_sadrzaj> EMOCIJA j.d.o.o. za psihološku djelatnost, OIB 52847871654, Šibenska 11 C , 23000 Zadar</izvorni_sadrzaj>
    <derivirana_varijabla naziv="DomainObject.Predmet.ProtustrankaFormatedWithAdressOIB_1"> EMOCIJA j.d.o.o. za psihološku djelatnost, OIB 52847871654, Šibenska 11 C , 23000 Zadar</derivirana_varijabla>
  </DomainObject.Predmet.ProtustrankaFormatedWithAdressOIB>
  <DomainObject.Predmet.ProtustrankaWithAdress>
    <izvorni_sadrzaj>EMOCIJA j.d.o.o. za psihološku djelatnost Šibenska 11 C , 23000 Zadar</izvorni_sadrzaj>
    <derivirana_varijabla naziv="DomainObject.Predmet.ProtustrankaWithAdress_1">EMOCIJA j.d.o.o. za psihološku djelatnost Šibenska 11 C , 23000 Zadar</derivirana_varijabla>
  </DomainObject.Predmet.ProtustrankaWithAdress>
  <DomainObject.Predmet.ProtustrankaWithAdressOIB>
    <izvorni_sadrzaj>EMOCIJA j.d.o.o. za psihološku djelatnost, OIB 52847871654, Šibenska 11 C , 23000 Zadar</izvorni_sadrzaj>
    <derivirana_varijabla naziv="DomainObject.Predmet.ProtustrankaWithAdressOIB_1">EMOCIJA j.d.o.o. za psihološku djelatnost, OIB 52847871654, Šibenska 11 C , 23000 Zadar</derivirana_varijabla>
  </DomainObject.Predmet.ProtustrankaWithAdressOIB>
  <DomainObject.Predmet.ProtustrankaNazivFormated>
    <izvorni_sadrzaj>EMOCIJA j.d.o.o. za psihološku djelatnost</izvorni_sadrzaj>
    <derivirana_varijabla naziv="DomainObject.Predmet.ProtustrankaNazivFormated_1">EMOCIJA j.d.o.o. za psihološku djelatnost</derivirana_varijabla>
  </DomainObject.Predmet.ProtustrankaNazivFormated>
  <DomainObject.Predmet.ProtustrankaNazivFormatedOIB>
    <izvorni_sadrzaj>EMOCIJA j.d.o.o. za psihološku djelatnost, OIB 52847871654</izvorni_sadrzaj>
    <derivirana_varijabla naziv="DomainObject.Predmet.ProtustrankaNazivFormatedOIB_1">EMOCIJA j.d.o.o. za psihološku djelatnost, OIB 52847871654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2221.19</izvorni_sadrzaj>
    <derivirana_varijabla naziv="DomainObject.Predmet.TrenutnaVrijednost_1">2221.19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EMOCIJA j.d.o.o. za psihološku djelatnost</item>
    </izvorni_sadrzaj>
    <derivirana_varijabla naziv="DomainObject.Predmet.ProtuStrankaListFormated_1">
      <item>EMOCIJA j.d.o.o. za psihološku djelatnost</item>
    </derivirana_varijabla>
  </DomainObject.Predmet.ProtuStrankaListFormated>
  <DomainObject.Predmet.ProtuStrankaListFormatedOIB>
    <izvorni_sadrzaj>
      <item>EMOCIJA j.d.o.o. za psihološku djelatnost, OIB 52847871654</item>
    </izvorni_sadrzaj>
    <derivirana_varijabla naziv="DomainObject.Predmet.ProtuStrankaListFormatedOIB_1">
      <item>EMOCIJA j.d.o.o. za psihološku djelatnost, OIB 52847871654</item>
    </derivirana_varijabla>
  </DomainObject.Predmet.ProtuStrankaListFormatedOIB>
  <DomainObject.Predmet.ProtuStrankaListFormatedWithAdress>
    <izvorni_sadrzaj>
      <item>EMOCIJA j.d.o.o. za psihološku djelatnost, Šibenska 11 C , 23000 Zadar</item>
    </izvorni_sadrzaj>
    <derivirana_varijabla naziv="DomainObject.Predmet.ProtuStrankaListFormatedWithAdress_1">
      <item>EMOCIJA j.d.o.o. za psihološku djelatnost, Šibenska 11 C , 23000 Zadar</item>
    </derivirana_varijabla>
  </DomainObject.Predmet.ProtuStrankaListFormatedWithAdress>
  <DomainObject.Predmet.ProtuStrankaListFormatedWithAdressOIB>
    <izvorni_sadrzaj>
      <item>EMOCIJA j.d.o.o. za psihološku djelatnost, OIB 52847871654, Šibenska 11 C , 23000 Zadar</item>
    </izvorni_sadrzaj>
    <derivirana_varijabla naziv="DomainObject.Predmet.ProtuStrankaListFormatedWithAdressOIB_1">
      <item>EMOCIJA j.d.o.o. za psihološku djelatnost, OIB 52847871654, Šibenska 11 C , 23000 Zadar</item>
    </derivirana_varijabla>
  </DomainObject.Predmet.ProtuStrankaListFormatedWithAdressOIB>
  <DomainObject.Predmet.ProtuStrankaListNazivFormated>
    <izvorni_sadrzaj>
      <item>EMOCIJA j.d.o.o. za psihološku djelatnost</item>
    </izvorni_sadrzaj>
    <derivirana_varijabla naziv="DomainObject.Predmet.ProtuStrankaListNazivFormated_1">
      <item>EMOCIJA j.d.o.o. za psihološku djelatnost</item>
    </derivirana_varijabla>
  </DomainObject.Predmet.ProtuStrankaListNazivFormated>
  <DomainObject.Predmet.ProtuStrankaListNazivFormatedOIB>
    <izvorni_sadrzaj>
      <item>EMOCIJA j.d.o.o. za psihološku djelatnost, OIB 52847871654</item>
    </izvorni_sadrzaj>
    <derivirana_varijabla naziv="DomainObject.Predmet.ProtuStrankaListNazivFormatedOIB_1">
      <item>EMOCIJA j.d.o.o. za psihološku djelatnost, OIB 52847871654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EMOCIJA j.d.o.o. za psihološku djelatnost</izvorni_sadrzaj>
    <derivirana_varijabla naziv="DomainObject.Predmet.ProtustrankaIDrugi_1">EMOCIJA j.d.o.o. za psihološku djelatnost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EMOCIJA j.d.o.o. za psihološku djelatnost, OIB 52847871654, Šibenska 11 C , 23000 Zadar</izvorni_sadrzaj>
    <derivirana_varijabla naziv="DomainObject.Predmet.ProtustrankaIDrugiAdressOIB_1">EMOCIJA j.d.o.o. za psihološku djelatnost, OIB 52847871654, Šibenska 11 C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EMOCIJA j.d.o.o. za psihološku djelatnost</item>
    </izvorni_sadrzaj>
    <derivirana_varijabla naziv="DomainObject.Predmet.SudioniciListNaziv_1">
      <item>FINA</item>
      <item>EMOCIJA j.d.o.o. za psihološku djelatnost</item>
    </derivirana_varijabla>
  </DomainObject.Predmet.SudioniciListNaziv>
  <DomainObject.Predmet.SudioniciListAdressOIB>
    <izvorni_sadrzaj>
      <item>FINA, OIB 85821130368</item>
      <item>EMOCIJA j.d.o.o. za psihološku djelatnost, OIB 52847871654, Šibenska 11 C ,23000 Zadar</item>
    </izvorni_sadrzaj>
    <derivirana_varijabla naziv="DomainObject.Predmet.SudioniciListAdressOIB_1">
      <item>FINA, OIB 85821130368</item>
      <item>EMOCIJA j.d.o.o. za psihološku djelatnost, OIB 52847871654, Šibenska 11 C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52847871654</item>
    </izvorni_sadrzaj>
    <derivirana_varijabla naziv="DomainObject.Predmet.SudioniciListNazivOIB_1">
      <item>, OIB 85821130368</item>
      <item>, OIB 52847871654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1031</properties:Words>
  <properties:Characters>5593</properties:Characters>
  <properties:Lines>130</properties:Lines>
  <properties:Paragraphs>41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2017-02-03T12:57:00Z</dcterms:created>
  <dc:creator>Administrator</dc:creator>
  <cp:lastModifiedBy>Nena Mužanović</cp:lastModifiedBy>
  <cp:lastPrinted>2016-10-11T07:47:00Z</cp:lastPrinted>
  <dcterms:modified xmlns:xsi="http://www.w3.org/2001/XMLSchema-instance" xsi:type="dcterms:W3CDTF">2017-02-03T13:50:00Z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