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9780d" w14:paraId="9f9780d" w:rsidRDefault="00820A1A" w:rsidP="00820A1A" w:rsidR="00820A1A" w:rsidRPr="00847790">
      <w:pPr>
        <w:jc w:val="right"/>
        <w15:collapsed w:val="false"/>
        <w:rPr>
          <w:rStyle w:val="Naglaeno"/>
          <w:b w:val="false"/>
          <w:bCs w:val="false"/>
        </w:rPr>
      </w:pPr>
      <w:bookmarkStart w:name="_GoBack" w:id="0"/>
      <w:bookmarkEnd w:id="0"/>
      <w:r w:rsidRPr="00847790">
        <w:t>6 St-</w:t>
      </w:r>
      <w:r w:rsidR="00897182">
        <w:t>685/15-8</w:t>
      </w:r>
    </w:p>
    <w:p w:rsidRDefault="00820A1A" w:rsidP="00820A1A" w:rsidR="00820A1A">
      <w:pPr>
        <w:rPr>
          <w:rStyle w:val="Naglaeno"/>
        </w:rPr>
      </w:pPr>
      <w:r>
        <w:rPr>
          <w:rStyle w:val="Naglaeno"/>
        </w:rPr>
        <w:t xml:space="preserve">   </w:t>
      </w:r>
      <w:r w:rsidR="006A048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A1A" w:rsidP="00820A1A" w:rsidR="00820A1A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20A1A" w:rsidP="00820A1A" w:rsidR="00820A1A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20A1A" w:rsidP="00820A1A" w:rsidR="00820A1A" w:rsidRPr="00820A1A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Trgovački sud u Osijeku, po </w:t>
      </w:r>
      <w:r w:rsidR="00331671">
        <w:t>stečajnoj sutkinji Nadi</w:t>
      </w:r>
      <w:r>
        <w:t xml:space="preserve"> Roso, u stečajnom postupku nad dužnikom: </w:t>
      </w:r>
      <w:r w:rsidR="00897182" w:rsidRPr="00897182">
        <w:rPr>
          <w:b/>
        </w:rPr>
        <w:t>NOMAD j.d.o.o. Osijek, Drinska 85, OIB: 10179082814, MBS: 030125305</w:t>
      </w:r>
      <w:r>
        <w:t xml:space="preserve">, dana </w:t>
      </w:r>
      <w:r w:rsidR="00897182">
        <w:t>10. lipnja</w:t>
      </w:r>
      <w:r>
        <w:t xml:space="preserve"> 2016. g.,</w:t>
      </w:r>
    </w:p>
    <w:p w:rsidRDefault="00820A1A" w:rsidP="00820A1A" w:rsidR="00820A1A">
      <w:pPr>
        <w:jc w:val="both"/>
      </w:pPr>
    </w:p>
    <w:p w:rsidRDefault="00820A1A" w:rsidP="00820A1A" w:rsidR="00820A1A" w:rsidRPr="00820A1A">
      <w:pPr>
        <w:jc w:val="center"/>
        <w:rPr>
          <w:b/>
        </w:rPr>
      </w:pPr>
      <w:r w:rsidRPr="00820A1A">
        <w:rPr>
          <w:b/>
        </w:rPr>
        <w:t>r i j e š i o    j e :</w:t>
      </w:r>
    </w:p>
    <w:p w:rsidRDefault="00820A1A" w:rsidP="00820A1A" w:rsidR="00820A1A">
      <w:pPr>
        <w:jc w:val="both"/>
      </w:pPr>
    </w:p>
    <w:p w:rsidRDefault="00820A1A" w:rsidP="00897182" w:rsidR="00820A1A">
      <w:pPr>
        <w:numPr>
          <w:ilvl w:val="0"/>
          <w:numId w:val="17"/>
        </w:numPr>
        <w:jc w:val="both"/>
      </w:pPr>
      <w:r>
        <w:t xml:space="preserve">Otvara se stečajni postupak nad dužnikom </w:t>
      </w:r>
      <w:r w:rsidR="00897182" w:rsidRPr="00897182">
        <w:rPr>
          <w:b/>
        </w:rPr>
        <w:t>NOMAD j.d.o.o. Osijek, Drinska 85, OIB: 10179082814, MBS: 030125305</w:t>
      </w:r>
      <w:r>
        <w:t>.</w:t>
      </w:r>
    </w:p>
    <w:p w:rsidRDefault="006A048A" w:rsidP="006A048A" w:rsidR="006A048A">
      <w:pPr>
        <w:ind w:left="1080"/>
        <w:jc w:val="both"/>
      </w:pPr>
    </w:p>
    <w:p w:rsidRDefault="00820A1A" w:rsidP="006A048A" w:rsidR="006A048A" w:rsidRPr="006A048A">
      <w:pPr>
        <w:numPr>
          <w:ilvl w:val="0"/>
          <w:numId w:val="17"/>
        </w:numPr>
        <w:jc w:val="both"/>
      </w:pPr>
      <w:r>
        <w:t xml:space="preserve">Za stečajnog upravitelja određuje se </w:t>
      </w:r>
      <w:r w:rsidR="00897182">
        <w:rPr>
          <w:b/>
        </w:rPr>
        <w:t>Zorislav Novoselac, Osijek, Kapucinska 27/II, OIB: 35178090537.</w:t>
      </w:r>
    </w:p>
    <w:p w:rsidRDefault="00331671" w:rsidP="00331671" w:rsidR="00820A1A">
      <w:pPr>
        <w:tabs>
          <w:tab w:pos="4965" w:val="left"/>
        </w:tabs>
        <w:jc w:val="both"/>
      </w:pPr>
      <w:r>
        <w:tab/>
      </w:r>
    </w:p>
    <w:p w:rsidRDefault="00820A1A" w:rsidP="00897182" w:rsidR="00820A1A" w:rsidRPr="00820A1A">
      <w:pPr>
        <w:numPr>
          <w:ilvl w:val="0"/>
          <w:numId w:val="17"/>
        </w:numPr>
        <w:jc w:val="both"/>
        <w:rPr>
          <w:b/>
        </w:rPr>
      </w:pPr>
      <w:r>
        <w:t xml:space="preserve">Zaključuje se stečajni postupak nad dužnikom </w:t>
      </w:r>
      <w:r w:rsidR="00897182" w:rsidRPr="00897182">
        <w:rPr>
          <w:b/>
        </w:rPr>
        <w:t>NOMAD j.d.o.o. Osijek, Drinska 85, OIB: 10179082814, MBS: 030125305</w:t>
      </w:r>
      <w:r w:rsidRPr="00820A1A">
        <w:rPr>
          <w:b/>
        </w:rPr>
        <w:t>.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Rješenje će se objaviti na e-oglasnoj ploči suda. 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820A1A" w:rsidP="00820A1A" w:rsidR="00820A1A">
      <w:pPr>
        <w:jc w:val="both"/>
      </w:pPr>
    </w:p>
    <w:p w:rsidRDefault="00820A1A" w:rsidP="00897182" w:rsidR="00820A1A">
      <w:pPr>
        <w:numPr>
          <w:ilvl w:val="0"/>
          <w:numId w:val="17"/>
        </w:numPr>
        <w:jc w:val="both"/>
      </w:pPr>
      <w:r>
        <w:t xml:space="preserve">Obvezuje se z.z. dužnika </w:t>
      </w:r>
      <w:r w:rsidR="00897182" w:rsidRPr="00897182">
        <w:t>Ruženka Grizelj iz Osijeka, Baranjska 48, OIB: 84394736408</w:t>
      </w:r>
      <w:r w:rsidR="00897182">
        <w:t xml:space="preserve"> </w:t>
      </w:r>
      <w:r>
        <w:t xml:space="preserve">da u spis dostavi zapisnik iz kojeg je razvidno da je izvršeno arhiviranje poslovne dokumentacije, u roku od 15 dana od </w:t>
      </w:r>
      <w:r w:rsidR="008103DC">
        <w:t xml:space="preserve">dana primitka </w:t>
      </w:r>
      <w:r>
        <w:t>ovog rješenja (Zakon o arhivskom gradivu i arhivama NN 105/97) te da isti, potpisan dostavi u spis, pod zakonskim posljedicama.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center"/>
      </w:pPr>
      <w:r>
        <w:t>Obrazloženje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FINA RC Osijek dana </w:t>
      </w:r>
      <w:r w:rsidR="00897182">
        <w:t xml:space="preserve">30. listopada 2015. </w:t>
      </w:r>
      <w:r w:rsidR="006A048A">
        <w:t>g. p</w:t>
      </w:r>
      <w:r>
        <w:t xml:space="preserve">odnijela je prijedlog za otvaranje stečajnog postupka nad dužnikom </w:t>
      </w:r>
      <w:r w:rsidR="00897182" w:rsidRPr="00897182">
        <w:rPr>
          <w:b/>
        </w:rPr>
        <w:t>NOMAD j.d.o.o. Osijek, Drinska 85, OIB: 10179082814, MBS: 030125305</w:t>
      </w:r>
      <w:r w:rsidR="00897182">
        <w:rPr>
          <w:b/>
        </w:rPr>
        <w:t xml:space="preserve"> </w:t>
      </w:r>
      <w:r w:rsidRPr="006A048A">
        <w:t xml:space="preserve">navodeći da dužnik na dan </w:t>
      </w:r>
      <w:r w:rsidR="00897182">
        <w:t>30.9.2015. g.</w:t>
      </w:r>
      <w:r>
        <w:t xml:space="preserve"> u Očevidniku redoslijeda osnova za plaćanje ima evidentirane neizvršene osnove za plaćanje u ukupnom iznosu od </w:t>
      </w:r>
      <w:r w:rsidR="00897182">
        <w:t>25.105,58</w:t>
      </w:r>
      <w:r>
        <w:t xml:space="preserve"> kn u </w:t>
      </w:r>
      <w:r w:rsidR="008103DC">
        <w:t xml:space="preserve">razdoblju duljem od 120 dana </w:t>
      </w:r>
      <w:r>
        <w:t xml:space="preserve">koji iznos je uračunata </w:t>
      </w:r>
      <w:r>
        <w:lastRenderedPageBreak/>
        <w:t>kamata i naknada FINE za provedbe ovrhe na novčanim sredstvima te dužnik ima jednog zaposlenika</w:t>
      </w:r>
      <w:r w:rsidR="006A048A">
        <w:t>.</w:t>
      </w:r>
    </w:p>
    <w:p w:rsidRDefault="00820A1A" w:rsidP="00820A1A" w:rsidR="00820A1A">
      <w:pPr>
        <w:jc w:val="both"/>
      </w:pPr>
    </w:p>
    <w:p w:rsidRDefault="00820A1A" w:rsidP="00820A1A" w:rsidR="008103DC">
      <w:pPr>
        <w:ind w:firstLine="720"/>
        <w:jc w:val="both"/>
      </w:pPr>
      <w:r>
        <w:t>Zaključkom ovoga suda broj St-</w:t>
      </w:r>
      <w:r w:rsidR="00897182">
        <w:t>685/15</w:t>
      </w:r>
      <w:r w:rsidR="006A048A">
        <w:t xml:space="preserve"> od </w:t>
      </w:r>
      <w:r w:rsidR="00897182">
        <w:t xml:space="preserve">27. studenog 2015. g. </w:t>
      </w:r>
      <w:r>
        <w:t>pozvan</w:t>
      </w:r>
      <w:r w:rsidR="008103DC">
        <w:t xml:space="preserve"> je zakonski</w:t>
      </w:r>
      <w:r>
        <w:t xml:space="preserve"> zastupni</w:t>
      </w:r>
      <w:r w:rsidR="008103DC">
        <w:t>k</w:t>
      </w:r>
      <w:r>
        <w:t xml:space="preserve"> dužnika da u roku od </w:t>
      </w:r>
      <w:r w:rsidR="008103DC">
        <w:t>8</w:t>
      </w:r>
      <w:r>
        <w:t xml:space="preserve"> dana podnese pisano izvješće o financijsko-gospodarskom stanju dužnika te prokazni popis imovine, pod zakonskim posljedicama</w:t>
      </w:r>
      <w:r w:rsidR="008103DC">
        <w:t>.</w:t>
      </w:r>
    </w:p>
    <w:p w:rsidRDefault="000E6B63" w:rsidP="00820A1A" w:rsidR="000E6B63">
      <w:pPr>
        <w:ind w:firstLine="720"/>
        <w:jc w:val="both"/>
      </w:pPr>
    </w:p>
    <w:p w:rsidRDefault="00897182" w:rsidP="00820A1A" w:rsidR="000E6B63">
      <w:pPr>
        <w:ind w:firstLine="720"/>
        <w:jc w:val="both"/>
      </w:pPr>
      <w:r>
        <w:t>Dana 15. veljače 2016. g.</w:t>
      </w:r>
      <w:r w:rsidR="008103DC">
        <w:t xml:space="preserve"> dužnik je </w:t>
      </w:r>
      <w:r w:rsidR="000E6B63">
        <w:t xml:space="preserve">dostavio prokazni popis imovine ovjerovljen kod javnog bilježnika </w:t>
      </w:r>
      <w:r>
        <w:t xml:space="preserve">Biserka Arambašić </w:t>
      </w:r>
      <w:r w:rsidR="006A048A">
        <w:t xml:space="preserve"> iz Osijeka broj OV-</w:t>
      </w:r>
      <w:r>
        <w:t>1617/16</w:t>
      </w:r>
      <w:r w:rsidR="006A048A">
        <w:t xml:space="preserve"> od </w:t>
      </w:r>
      <w:r>
        <w:t>13. veljače 2016. g.</w:t>
      </w:r>
    </w:p>
    <w:p w:rsidRDefault="000E6B63" w:rsidP="00820A1A" w:rsidR="008103DC">
      <w:pPr>
        <w:ind w:firstLine="720"/>
        <w:jc w:val="both"/>
      </w:pPr>
      <w:r>
        <w:t xml:space="preserve"> </w:t>
      </w:r>
    </w:p>
    <w:p w:rsidRDefault="000E6B63" w:rsidP="000E6B63" w:rsidR="000E6B63">
      <w:pPr>
        <w:ind w:firstLine="578" w:left="142"/>
        <w:jc w:val="both"/>
      </w:pPr>
      <w:r>
        <w:t>Iz gore navedenog prokaznog popisa imovine sud je utvrdio da dužnik nema imovine niti za pokriće troškova kako prethodnog tako i otvorenog stečajnog postupka</w:t>
      </w:r>
      <w:r w:rsidR="00AC5DDA">
        <w:t xml:space="preserve">. 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>Rješenjem ovoga suda broj St-</w:t>
      </w:r>
      <w:r w:rsidR="00897182">
        <w:t>685/15</w:t>
      </w:r>
      <w:r w:rsidR="000E6B63">
        <w:t xml:space="preserve"> od </w:t>
      </w:r>
      <w:r w:rsidR="00897182">
        <w:t>16. veljače</w:t>
      </w:r>
      <w:r>
        <w:t xml:space="preserve"> 2016. g. sud je pozvao osobe koje imaju pravni interes za provedbom stečajnog postupka nad dužnikom da se u roku od 15 dana od dana objave rješenja na e-oglasnoj ploči ovoga suda solidarno uplate na sudski depozit </w:t>
      </w:r>
      <w:r w:rsidR="00897182">
        <w:t>2</w:t>
      </w:r>
      <w:r>
        <w:t>0.000,00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Navedeno rješenje objavljeno je na mrežnim stranicama e-oglasna ploča Trgovačkog suda u Osijeku dana </w:t>
      </w:r>
      <w:r w:rsidR="00897182">
        <w:t>17. veljače</w:t>
      </w:r>
      <w:r>
        <w:t xml:space="preserve"> 2016. g.</w:t>
      </w:r>
    </w:p>
    <w:p w:rsidRDefault="00820A1A" w:rsidP="00820A1A" w:rsidR="00820A1A">
      <w:pPr>
        <w:jc w:val="both"/>
      </w:pPr>
      <w:r>
        <w:t xml:space="preserve"> </w:t>
      </w:r>
    </w:p>
    <w:p w:rsidRDefault="00820A1A" w:rsidP="00820A1A" w:rsidR="00820A1A">
      <w:pPr>
        <w:ind w:firstLine="720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820A1A" w:rsidP="00820A1A" w:rsidR="00820A1A">
      <w:pPr>
        <w:jc w:val="both"/>
      </w:pPr>
    </w:p>
    <w:p w:rsidRDefault="00820A1A" w:rsidP="002954B4" w:rsidR="00820A1A">
      <w:pPr>
        <w:ind w:firstLine="720"/>
        <w:jc w:val="both"/>
      </w:pPr>
      <w:r>
        <w:t xml:space="preserve">Sud je proveo uvid u </w:t>
      </w:r>
      <w:r w:rsidR="008103DC">
        <w:t>materijalnu dokumentaciju u spisu</w:t>
      </w:r>
      <w:r w:rsidR="00AC5DDA">
        <w:t xml:space="preserve"> i to prokazni popis imovine od </w:t>
      </w:r>
      <w:r w:rsidR="00897182">
        <w:t>15.2.</w:t>
      </w:r>
      <w:r w:rsidR="00AC5DDA">
        <w:t xml:space="preserve">2016. g. ovjerovljen kod javnog bilježnika </w:t>
      </w:r>
      <w:r w:rsidR="00897182">
        <w:t>Biserka Arambašić iz Osijeka broj OV-1617/16 od 13. veljače 2016. g.</w:t>
      </w:r>
      <w:r w:rsidR="008103DC">
        <w:t xml:space="preserve"> te je utvrdio da dužnik nema imovinu temeljem koje bi se mogli pokriti troškovi kako prethodnog tako i otvorenog stečajnog postupka te budući da nitko od zainteresiranih osoba nije uplatio predujam za pokriće troškova stečajnog postupka </w:t>
      </w:r>
      <w:r>
        <w:t>sud je utvrdio da su ispunjene pretpostavke za otvaranje stečajnog postupka nad dužnikom propisane čl. 5, 6 i 7 Stečajnog zakona ("Narodne novine" broj 71/15 u daljnjem tekstu SZ) – nesposobnost za plaćanje valjalo stečajni postupak nad dužnikom zaključiti i odlučiti kao u izreci a sukladno čl. 132 st. 2 SZ.</w:t>
      </w:r>
    </w:p>
    <w:p w:rsidRDefault="00897182" w:rsidP="002954B4" w:rsidR="00897182">
      <w:pPr>
        <w:ind w:firstLine="720"/>
        <w:jc w:val="both"/>
      </w:pPr>
    </w:p>
    <w:p w:rsidRDefault="00820A1A" w:rsidP="00820A1A" w:rsidR="00820A1A">
      <w:pPr>
        <w:jc w:val="center"/>
      </w:pPr>
      <w:r>
        <w:t xml:space="preserve">U Osijeku </w:t>
      </w:r>
      <w:r w:rsidR="00897182">
        <w:t>10. lipnja</w:t>
      </w:r>
      <w:r>
        <w:t xml:space="preserve"> 2016. g.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  <w:r>
        <w:t>Zapisničar: Danijela Se</w:t>
      </w:r>
      <w:r w:rsidR="00331671">
        <w:t xml:space="preserve">kulić                        </w:t>
      </w:r>
      <w:r w:rsidR="00331671">
        <w:tab/>
      </w:r>
      <w:r w:rsidR="00331671">
        <w:tab/>
        <w:t xml:space="preserve">  </w:t>
      </w:r>
      <w:r>
        <w:tab/>
        <w:t>STEČAJN</w:t>
      </w:r>
      <w:r w:rsidR="00331671">
        <w:t>A STUKINJA</w:t>
      </w:r>
    </w:p>
    <w:p w:rsidRDefault="00820A1A" w:rsidP="00820A1A" w:rsidR="00820A1A">
      <w:pPr>
        <w:jc w:val="both"/>
      </w:pPr>
      <w:r>
        <w:t xml:space="preserve">                                                                                 </w:t>
      </w:r>
      <w:r w:rsidR="00331671">
        <w:t xml:space="preserve">                          </w:t>
      </w:r>
      <w:r>
        <w:t xml:space="preserve">  Nada Roso</w:t>
      </w:r>
    </w:p>
    <w:p w:rsidRDefault="00820A1A" w:rsidP="00820A1A" w:rsidR="00820A1A">
      <w:pPr>
        <w:jc w:val="both"/>
      </w:pPr>
      <w:r>
        <w:t>POUKA O PRAVNOM LIJEKU:</w:t>
      </w:r>
    </w:p>
    <w:p w:rsidRDefault="00820A1A" w:rsidP="00820A1A" w:rsidR="00820A1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820A1A" w:rsidP="00820A1A" w:rsidR="00820A1A">
      <w:pPr>
        <w:jc w:val="both"/>
      </w:pPr>
    </w:p>
    <w:p w:rsidRDefault="00BA7198" w:rsidP="00820A1A" w:rsidR="00BA7198">
      <w:pPr>
        <w:jc w:val="both"/>
      </w:pPr>
    </w:p>
    <w:p w:rsidRDefault="00820A1A" w:rsidP="00820A1A" w:rsidR="00820A1A">
      <w:pPr>
        <w:jc w:val="both"/>
      </w:pPr>
      <w:r>
        <w:lastRenderedPageBreak/>
        <w:t>DNA:</w:t>
      </w:r>
    </w:p>
    <w:p w:rsidRDefault="00820A1A" w:rsidP="00820A1A" w:rsidR="00331671" w:rsidRPr="00897182">
      <w:pPr>
        <w:jc w:val="both"/>
      </w:pPr>
      <w:r>
        <w:t xml:space="preserve">1. stečajni uprav. </w:t>
      </w:r>
      <w:r w:rsidR="00897182" w:rsidRPr="00897182">
        <w:t>Zorislav Novoselac, Osijek, Kapucinska 27/II</w:t>
      </w:r>
    </w:p>
    <w:p w:rsidRDefault="00820A1A" w:rsidP="000E6B63" w:rsidR="00820A1A">
      <w:pPr>
        <w:tabs>
          <w:tab w:pos="6120" w:val="left"/>
        </w:tabs>
        <w:jc w:val="both"/>
      </w:pPr>
      <w:r>
        <w:t xml:space="preserve">2. predlagatelj FINA </w:t>
      </w:r>
      <w:r w:rsidR="000E6B63">
        <w:tab/>
      </w:r>
    </w:p>
    <w:p w:rsidRDefault="00820A1A" w:rsidP="00820A1A" w:rsidR="00820A1A">
      <w:pPr>
        <w:jc w:val="both"/>
      </w:pPr>
      <w:r>
        <w:t>3. ŽDO Osijek</w:t>
      </w:r>
    </w:p>
    <w:p w:rsidRDefault="00820A1A" w:rsidP="00820A1A" w:rsidR="00820A1A">
      <w:pPr>
        <w:jc w:val="both"/>
      </w:pPr>
      <w:r>
        <w:t>4. dužnik</w:t>
      </w:r>
    </w:p>
    <w:p w:rsidRDefault="00820A1A" w:rsidP="00897182" w:rsidR="000E6B63">
      <w:pPr>
        <w:tabs>
          <w:tab w:pos="4950" w:val="left"/>
          <w:tab w:pos="5565" w:val="left"/>
        </w:tabs>
        <w:jc w:val="both"/>
      </w:pPr>
      <w:r>
        <w:t xml:space="preserve">5. z.z. dužnika </w:t>
      </w:r>
      <w:r w:rsidR="00897182" w:rsidRPr="00897182">
        <w:t>Ruženka Grizelj iz Osijeka</w:t>
      </w:r>
      <w:r w:rsidR="00897182">
        <w:t>, Baranjska 48</w:t>
      </w:r>
    </w:p>
    <w:p w:rsidRDefault="00820A1A" w:rsidP="000E6B63" w:rsidR="00820A1A">
      <w:pPr>
        <w:tabs>
          <w:tab w:pos="4950" w:val="left"/>
        </w:tabs>
        <w:jc w:val="both"/>
      </w:pPr>
      <w:r>
        <w:t>6. e-ogl. pl.</w:t>
      </w:r>
      <w:r w:rsidR="002954B4">
        <w:t xml:space="preserve"> </w:t>
      </w:r>
    </w:p>
    <w:p w:rsidRDefault="000E6B63" w:rsidP="000E6B63" w:rsidR="000E6B63">
      <w:pPr>
        <w:tabs>
          <w:tab w:pos="4950" w:val="left"/>
        </w:tabs>
        <w:jc w:val="both"/>
      </w:pPr>
    </w:p>
    <w:p w:rsidRDefault="000E6B63" w:rsidP="000E6B63" w:rsidR="000E6B63">
      <w:pPr>
        <w:tabs>
          <w:tab w:pos="4950" w:val="left"/>
        </w:tabs>
        <w:jc w:val="both"/>
      </w:pPr>
      <w:r>
        <w:t>____________________________</w:t>
      </w:r>
    </w:p>
    <w:p w:rsidRDefault="00820A1A" w:rsidP="00820A1A" w:rsidR="00820A1A" w:rsidRPr="000E6B63">
      <w:pPr>
        <w:jc w:val="both"/>
        <w:rPr>
          <w:b/>
        </w:rPr>
      </w:pPr>
      <w:r w:rsidRPr="000E6B63">
        <w:rPr>
          <w:b/>
        </w:rPr>
        <w:t xml:space="preserve">    Nakon pravomoćnosti</w:t>
      </w:r>
    </w:p>
    <w:p w:rsidRDefault="00820A1A" w:rsidP="00820A1A" w:rsidR="00820A1A">
      <w:pPr>
        <w:jc w:val="both"/>
      </w:pPr>
      <w:r>
        <w:t>7. registar suda - ovdje</w:t>
      </w:r>
    </w:p>
    <w:p w:rsidRDefault="00820A1A" w:rsidP="00897182" w:rsidR="007D7E9A">
      <w:pPr>
        <w:tabs>
          <w:tab w:pos="1575" w:val="left"/>
        </w:tabs>
        <w:jc w:val="both"/>
        <w:rPr>
          <w:sz w:val="20"/>
          <w:szCs w:val="20"/>
        </w:rPr>
      </w:pPr>
      <w:r>
        <w:t xml:space="preserve">8. kal. </w:t>
      </w:r>
      <w:r w:rsidR="00897182">
        <w:t>10.7.</w:t>
      </w: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 w:rsidRPr="001154A0">
      <w:pPr>
        <w:jc w:val="both"/>
        <w:rPr>
          <w:sz w:val="20"/>
          <w:szCs w:val="20"/>
        </w:rPr>
      </w:pPr>
    </w:p>
    <w:p w:rsidRDefault="00331671" w:rsidP="00331671" w:rsidR="00A27BAA" w:rsidRPr="00EF33B5">
      <w:pPr>
        <w:jc w:val="both"/>
      </w:pPr>
      <w:r>
        <w:t xml:space="preserve">                                                                                     </w:t>
      </w:r>
      <w:r w:rsidR="00A27BAA">
        <w:t xml:space="preserve">         </w:t>
      </w:r>
      <w:r w:rsidR="00D8612A">
        <w:t xml:space="preserve"> </w:t>
      </w:r>
      <w:r w:rsidR="00A27BAA" w:rsidRPr="00EF33B5">
        <w:t xml:space="preserve"> </w:t>
      </w:r>
      <w:r w:rsidR="008103DC">
        <w:t xml:space="preserve">     </w:t>
      </w:r>
      <w:r>
        <w:t>STEČAJNA SUTKINJA</w:t>
      </w:r>
    </w:p>
    <w:p w:rsidRDefault="00331671" w:rsidP="00331671" w:rsidR="00A27BAA" w:rsidRPr="00EF33B5">
      <w:pPr>
        <w:ind w:firstLine="720" w:left="4320"/>
        <w:jc w:val="both"/>
      </w:pPr>
      <w:r>
        <w:t xml:space="preserve">                            </w:t>
      </w:r>
      <w:r w:rsidR="00A27BAA" w:rsidRPr="00EF33B5">
        <w:t xml:space="preserve">   Nada Roso</w:t>
      </w: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  <w:r w:rsidRPr="00EF33B5">
        <w:t>POUKA O PRAVNOM LIJEKU:</w:t>
      </w:r>
    </w:p>
    <w:p w:rsidRDefault="00A27BAA" w:rsidP="00A27BAA" w:rsidR="00A27BAA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</w:t>
      </w:r>
      <w:r>
        <w:t xml:space="preserve">                            </w:t>
      </w:r>
      <w:r w:rsidRPr="00EF33B5">
        <w:t xml:space="preserve"> Za točnost otpravka</w:t>
      </w:r>
    </w:p>
    <w:p w:rsidRDefault="00A27BAA" w:rsidP="00A27BAA" w:rsidR="00A27BAA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>Ovlašteni službenik</w:t>
      </w:r>
    </w:p>
    <w:p w:rsidRDefault="00A27BAA" w:rsidP="00A27BAA" w:rsidR="00A27BAA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F33B5">
        <w:t xml:space="preserve">  Danijela Sekulić</w:t>
      </w:r>
    </w:p>
    <w:p w:rsidRDefault="00A27BAA" w:rsidP="00A27BAA" w:rsidR="00A27BAA" w:rsidRPr="00EF33B5"/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4189" w:rsidR="00684189">
      <w:r>
        <w:separator/>
      </w:r>
    </w:p>
  </w:endnote>
  <w:endnote w:id="0" w:type="continuationSeparator">
    <w:p w:rsidRDefault="00684189" w:rsidR="006841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4189" w:rsidR="00684189">
      <w:r>
        <w:separator/>
      </w:r>
    </w:p>
  </w:footnote>
  <w:footnote w:id="0" w:type="continuationSeparator">
    <w:p w:rsidRDefault="00684189" w:rsidR="006841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2039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897182" w:rsidP="00897182" w:rsidR="00897182" w:rsidRPr="00847790">
    <w:pPr>
      <w:jc w:val="right"/>
      <w:rPr>
        <w:rStyle w:val="Naglaeno"/>
        <w:b w:val="false"/>
        <w:bCs w:val="false"/>
      </w:rPr>
    </w:pPr>
    <w:r w:rsidRPr="00847790">
      <w:t>6 St-</w:t>
    </w:r>
    <w:r>
      <w:t>685/15-8</w:t>
    </w:r>
  </w:p>
  <w:p w:rsidRDefault="005D023F" w:rsidP="005D023F" w:rsidR="005D023F">
    <w:pPr>
      <w:jc w:val="both"/>
    </w:pP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2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3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6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6"/>
  </w:num>
  <w:num w:numId="5">
    <w:abstractNumId w:val="13"/>
  </w:num>
  <w:num w:numId="6">
    <w:abstractNumId w:val="16"/>
  </w:num>
  <w:num w:numId="7">
    <w:abstractNumId w:val="9"/>
  </w:num>
  <w:num w:numId="8">
    <w:abstractNumId w:val="12"/>
  </w:num>
  <w:num w:numId="9">
    <w:abstractNumId w:val="3"/>
  </w:num>
  <w:num w:numId="10">
    <w:abstractNumId w:val="1"/>
  </w:num>
  <w:num w:numId="11">
    <w:abstractNumId w:val="14"/>
  </w:num>
  <w:num w:numId="12">
    <w:abstractNumId w:val="4"/>
  </w:num>
  <w:num w:numId="13">
    <w:abstractNumId w:val="5"/>
  </w:num>
  <w:num w:numId="14">
    <w:abstractNumId w:val="11"/>
  </w:num>
  <w:num w:numId="15">
    <w:abstractNumId w:val="15"/>
  </w:num>
  <w:num w:numId="16">
    <w:abstractNumId w:val="0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2427"/>
    <w:rsid w:val="00032615"/>
    <w:rsid w:val="000472C0"/>
    <w:rsid w:val="0005033A"/>
    <w:rsid w:val="0005324C"/>
    <w:rsid w:val="000549DC"/>
    <w:rsid w:val="00054BF6"/>
    <w:rsid w:val="000569DB"/>
    <w:rsid w:val="00080341"/>
    <w:rsid w:val="00097EDD"/>
    <w:rsid w:val="000A0A06"/>
    <w:rsid w:val="000A36A9"/>
    <w:rsid w:val="000C2EBA"/>
    <w:rsid w:val="000E4DA4"/>
    <w:rsid w:val="000E532B"/>
    <w:rsid w:val="000E6B63"/>
    <w:rsid w:val="000F332B"/>
    <w:rsid w:val="0010057F"/>
    <w:rsid w:val="0010241A"/>
    <w:rsid w:val="001146A9"/>
    <w:rsid w:val="001154A0"/>
    <w:rsid w:val="0013537E"/>
    <w:rsid w:val="001473BF"/>
    <w:rsid w:val="00154D2B"/>
    <w:rsid w:val="00163993"/>
    <w:rsid w:val="00164709"/>
    <w:rsid w:val="00171423"/>
    <w:rsid w:val="00185ABA"/>
    <w:rsid w:val="001956E6"/>
    <w:rsid w:val="001C39D1"/>
    <w:rsid w:val="001C68B7"/>
    <w:rsid w:val="001D04A7"/>
    <w:rsid w:val="001D771B"/>
    <w:rsid w:val="001F1BA6"/>
    <w:rsid w:val="001F7662"/>
    <w:rsid w:val="00212039"/>
    <w:rsid w:val="00240917"/>
    <w:rsid w:val="00271876"/>
    <w:rsid w:val="00271F61"/>
    <w:rsid w:val="002859AC"/>
    <w:rsid w:val="002954B4"/>
    <w:rsid w:val="002B215E"/>
    <w:rsid w:val="002B7A2F"/>
    <w:rsid w:val="002C25B5"/>
    <w:rsid w:val="002C5B24"/>
    <w:rsid w:val="002D7A99"/>
    <w:rsid w:val="002E06A8"/>
    <w:rsid w:val="002E2CA7"/>
    <w:rsid w:val="003136DB"/>
    <w:rsid w:val="00324E7F"/>
    <w:rsid w:val="00331671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960"/>
    <w:rsid w:val="003A4C21"/>
    <w:rsid w:val="003C02D3"/>
    <w:rsid w:val="003C46EF"/>
    <w:rsid w:val="003D478B"/>
    <w:rsid w:val="003E6334"/>
    <w:rsid w:val="003E74DF"/>
    <w:rsid w:val="003F1016"/>
    <w:rsid w:val="00401E49"/>
    <w:rsid w:val="00402E82"/>
    <w:rsid w:val="004038C3"/>
    <w:rsid w:val="00405A3D"/>
    <w:rsid w:val="0042088B"/>
    <w:rsid w:val="00426D87"/>
    <w:rsid w:val="004319DA"/>
    <w:rsid w:val="004508DE"/>
    <w:rsid w:val="00460DFD"/>
    <w:rsid w:val="004752F0"/>
    <w:rsid w:val="004832DB"/>
    <w:rsid w:val="004843FB"/>
    <w:rsid w:val="0048660A"/>
    <w:rsid w:val="004929A7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5174B"/>
    <w:rsid w:val="00563C8E"/>
    <w:rsid w:val="00567EF6"/>
    <w:rsid w:val="00575A6C"/>
    <w:rsid w:val="00582921"/>
    <w:rsid w:val="00590AC7"/>
    <w:rsid w:val="005A1622"/>
    <w:rsid w:val="005A609C"/>
    <w:rsid w:val="005B2397"/>
    <w:rsid w:val="005D023F"/>
    <w:rsid w:val="005E0664"/>
    <w:rsid w:val="005F38B0"/>
    <w:rsid w:val="00631AD2"/>
    <w:rsid w:val="00631B6D"/>
    <w:rsid w:val="006451E7"/>
    <w:rsid w:val="00665935"/>
    <w:rsid w:val="0066649B"/>
    <w:rsid w:val="006810E9"/>
    <w:rsid w:val="0068151D"/>
    <w:rsid w:val="00684189"/>
    <w:rsid w:val="006A048A"/>
    <w:rsid w:val="006A3974"/>
    <w:rsid w:val="006A3F79"/>
    <w:rsid w:val="006A6E09"/>
    <w:rsid w:val="006B2371"/>
    <w:rsid w:val="006B2E64"/>
    <w:rsid w:val="006C0D3B"/>
    <w:rsid w:val="006E1E8F"/>
    <w:rsid w:val="00721F9E"/>
    <w:rsid w:val="00730917"/>
    <w:rsid w:val="007326F3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70EE"/>
    <w:rsid w:val="007C0819"/>
    <w:rsid w:val="007C38FB"/>
    <w:rsid w:val="007C599D"/>
    <w:rsid w:val="007D7E9A"/>
    <w:rsid w:val="007E06AD"/>
    <w:rsid w:val="007E50F5"/>
    <w:rsid w:val="007F2FD6"/>
    <w:rsid w:val="007F6CE4"/>
    <w:rsid w:val="00801141"/>
    <w:rsid w:val="008103DC"/>
    <w:rsid w:val="00820082"/>
    <w:rsid w:val="00820A1A"/>
    <w:rsid w:val="0082151F"/>
    <w:rsid w:val="00834690"/>
    <w:rsid w:val="00837349"/>
    <w:rsid w:val="008444F3"/>
    <w:rsid w:val="00897182"/>
    <w:rsid w:val="008F2EDC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A4342"/>
    <w:rsid w:val="009C32E6"/>
    <w:rsid w:val="00A2140D"/>
    <w:rsid w:val="00A27BAA"/>
    <w:rsid w:val="00A371A9"/>
    <w:rsid w:val="00A439AF"/>
    <w:rsid w:val="00A52B20"/>
    <w:rsid w:val="00A61F6B"/>
    <w:rsid w:val="00A76741"/>
    <w:rsid w:val="00A832BA"/>
    <w:rsid w:val="00A8473B"/>
    <w:rsid w:val="00A87261"/>
    <w:rsid w:val="00A94CD6"/>
    <w:rsid w:val="00AA278D"/>
    <w:rsid w:val="00AA4050"/>
    <w:rsid w:val="00AA6F28"/>
    <w:rsid w:val="00AC5DDA"/>
    <w:rsid w:val="00AE36D5"/>
    <w:rsid w:val="00AF7CD3"/>
    <w:rsid w:val="00B0663D"/>
    <w:rsid w:val="00B26081"/>
    <w:rsid w:val="00B27C9F"/>
    <w:rsid w:val="00B4614D"/>
    <w:rsid w:val="00B46556"/>
    <w:rsid w:val="00B519EB"/>
    <w:rsid w:val="00B74B5C"/>
    <w:rsid w:val="00B76E05"/>
    <w:rsid w:val="00B80806"/>
    <w:rsid w:val="00BA2914"/>
    <w:rsid w:val="00BA5E31"/>
    <w:rsid w:val="00BA7198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04FC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544A"/>
    <w:rsid w:val="00DF4AEA"/>
    <w:rsid w:val="00DF4D5E"/>
    <w:rsid w:val="00DF5F6A"/>
    <w:rsid w:val="00E038A3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B066B"/>
    <w:rsid w:val="00ED72C6"/>
    <w:rsid w:val="00EE1979"/>
    <w:rsid w:val="00EE283C"/>
    <w:rsid w:val="00EE60C5"/>
    <w:rsid w:val="00EF29B1"/>
    <w:rsid w:val="00EF330B"/>
    <w:rsid w:val="00F00605"/>
    <w:rsid w:val="00F058D9"/>
    <w:rsid w:val="00F11DAD"/>
    <w:rsid w:val="00F21871"/>
    <w:rsid w:val="00F43FEE"/>
    <w:rsid w:val="00F63463"/>
    <w:rsid w:val="00F90A1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true" w:styleId="Bezproreda1" w:type="paragraph">
    <w:name w:val="Bez proreda1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20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20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0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0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0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1" w:styleId="Bezproreda1" w:type="paragraph">
    <w:name w:val="Bez proreda1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20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20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0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0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0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St-685/2015</izvorni_sadrzaj>
    <derivirana_varijabla naziv="DomainObject.Predmet.OznakaBroj_1">St-685/2015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NOMAD jednostavno društvo s ograničenom odgovornošću za ugostiteljstvo</izvorni_sadrzaj>
    <derivirana_varijabla naziv="DomainObject.Predmet.ProtustrankaFormated_1">  NOMAD jednostavno društvo s ograničenom odgovornošću za ugostiteljstvo</derivirana_varijabla>
  </DomainObject.Predmet.ProtustrankaFormated>
  <DomainObject.Predmet.ProtustrankaFormatedOIB>
    <izvorni_sadrzaj>  NOMAD jednostavno društvo s ograničenom odgovornošću za ugostiteljstvo, OIB 10179082814</izvorni_sadrzaj>
    <derivirana_varijabla naziv="DomainObject.Predmet.ProtustrankaFormatedOIB_1">  NOMAD jednostavno društvo s ograničenom odgovornošću za ugostiteljstvo, OIB 10179082814</derivirana_varijabla>
  </DomainObject.Predmet.ProtustrankaFormatedOIB>
  <DomainObject.Predmet.ProtustrankaFormatedWithAdress>
    <izvorni_sadrzaj> NOMAD jednostavno društvo s ograničenom odgovornošću za ugostiteljstvo, Drinska 85, 31000 Osijek</izvorni_sadrzaj>
    <derivirana_varijabla naziv="DomainObject.Predmet.ProtustrankaFormatedWithAdress_1"> NOMAD jednostavno društvo s ograničenom odgovornošću za ugostiteljstvo, Drinska 85, 31000 Osijek</derivirana_varijabla>
  </DomainObject.Predmet.ProtustrankaFormatedWithAdress>
  <DomainObject.Predmet.ProtustrankaFormatedWithAdressOIB>
    <izvorni_sadrzaj> NOMAD jednostavno društvo s ograničenom odgovornošću za ugostiteljstvo, OIB 10179082814, Drinska 85, 31000 Osijek</izvorni_sadrzaj>
    <derivirana_varijabla naziv="DomainObject.Predmet.ProtustrankaFormatedWithAdressOIB_1"> NOMAD jednostavno društvo s ograničenom odgovornošću za ugostiteljstvo, OIB 10179082814, Drinska 85, 31000 Osijek</derivirana_varijabla>
  </DomainObject.Predmet.ProtustrankaFormatedWithAdressOIB>
  <DomainObject.Predmet.ProtustrankaWithAdress>
    <izvorni_sadrzaj>NOMAD jednostavno društvo s ograničenom odgovornošću za ugostiteljstvo Drinska 85, 31000 Osijek</izvorni_sadrzaj>
    <derivirana_varijabla naziv="DomainObject.Predmet.ProtustrankaWithAdress_1">NOMAD jednostavno društvo s ograničenom odgovornošću za ugostiteljstvo Drinska 85, 31000 Osijek</derivirana_varijabla>
  </DomainObject.Predmet.ProtustrankaWithAdress>
  <DomainObject.Predmet.ProtustrankaWithAdressOIB>
    <izvorni_sadrzaj>NOMAD jednostavno društvo s ograničenom odgovornošću za ugostiteljstvo, OIB 10179082814, Drinska 85, 31000 Osijek</izvorni_sadrzaj>
    <derivirana_varijabla naziv="DomainObject.Predmet.ProtustrankaWithAdressOIB_1">NOMAD jednostavno društvo s ograničenom odgovornošću za ugostiteljstvo, OIB 10179082814, Drinska 85, 31000 Osijek</derivirana_varijabla>
  </DomainObject.Predmet.ProtustrankaWithAdressOIB>
  <DomainObject.Predmet.ProtustrankaNazivFormated>
    <izvorni_sadrzaj>NOMAD jednostavno društvo s ograničenom odgovornošću za ugostiteljstvo</izvorni_sadrzaj>
    <derivirana_varijabla naziv="DomainObject.Predmet.ProtustrankaNazivFormated_1">NOMAD jednostavno društvo s ograničenom odgovornošću za ugostiteljstvo</derivirana_varijabla>
  </DomainObject.Predmet.ProtustrankaNazivFormated>
  <DomainObject.Predmet.ProtustrankaNazivFormatedOIB>
    <izvorni_sadrzaj>NOMAD jednostavno društvo s ograničenom odgovornošću za ugostiteljstvo, OIB 10179082814</izvorni_sadrzaj>
    <derivirana_varijabla naziv="DomainObject.Predmet.ProtustrankaNazivFormatedOIB_1">NOMAD jednostavno društvo s ograničenom odgovornošću za ugostiteljstvo, OIB 10179082814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NOMAD jednostavno društvo s ograničenom odgovornošću za ugostiteljstvo</item>
    </izvorni_sadrzaj>
    <derivirana_varijabla naziv="DomainObject.Predmet.ProtuStrankaListFormated_1">
      <item>NOMAD jednostavno društvo s ograničenom odgovornošću za ugostiteljstvo</item>
    </derivirana_varijabla>
  </DomainObject.Predmet.ProtuStrankaListFormated>
  <DomainObject.Predmet.ProtuStrankaListFormatedOIB>
    <izvorni_sadrzaj>
      <item>NOMAD jednostavno društvo s ograničenom odgovornošću za ugostiteljstvo, OIB 10179082814</item>
    </izvorni_sadrzaj>
    <derivirana_varijabla naziv="DomainObject.Predmet.ProtuStrankaListFormatedOIB_1">
      <item>NOMAD jednostavno društvo s ograničenom odgovornošću za ugostiteljstvo, OIB 10179082814</item>
    </derivirana_varijabla>
  </DomainObject.Predmet.ProtuStrankaListFormatedOIB>
  <DomainObject.Predmet.ProtuStrankaListFormatedWithAdress>
    <izvorni_sadrzaj>
      <item>NOMAD jednostavno društvo s ograničenom odgovornošću za ugostiteljstvo, Drinska 85, 31000 Osijek</item>
    </izvorni_sadrzaj>
    <derivirana_varijabla naziv="DomainObject.Predmet.ProtuStrankaListFormatedWithAdress_1">
      <item>NOMAD jednostavno društvo s ograničenom odgovornošću za ugostiteljstvo, Drinska 85, 31000 Osijek</item>
    </derivirana_varijabla>
  </DomainObject.Predmet.ProtuStrankaListFormatedWithAdress>
  <DomainObject.Predmet.ProtuStrankaListFormatedWithAdressOIB>
    <izvorni_sadrzaj>
      <item>NOMAD jednostavno društvo s ograničenom odgovornošću za ugostiteljstvo, OIB 10179082814, Drinska 85, 31000 Osijek</item>
    </izvorni_sadrzaj>
    <derivirana_varijabla naziv="DomainObject.Predmet.ProtuStrankaListFormatedWithAdressOIB_1">
      <item>NOMAD jednostavno društvo s ograničenom odgovornošću za ugostiteljstvo, OIB 10179082814, Drinska 85, 31000 Osijek</item>
    </derivirana_varijabla>
  </DomainObject.Predmet.ProtuStrankaListFormatedWithAdressOIB>
  <DomainObject.Predmet.ProtuStrankaListNazivFormated>
    <izvorni_sadrzaj>
      <item>NOMAD jednostavno društvo s ograničenom odgovornošću za ugostiteljstvo</item>
    </izvorni_sadrzaj>
    <derivirana_varijabla naziv="DomainObject.Predmet.ProtuStrankaListNazivFormated_1">
      <item>NOMAD jednostavno društvo s ograničenom odgovornošću za ugostiteljstvo</item>
    </derivirana_varijabla>
  </DomainObject.Predmet.ProtuStrankaListNazivFormated>
  <DomainObject.Predmet.ProtuStrankaListNazivFormatedOIB>
    <izvorni_sadrzaj>
      <item>NOMAD jednostavno društvo s ograničenom odgovornošću za ugostiteljstvo, OIB 10179082814</item>
    </izvorni_sadrzaj>
    <derivirana_varijabla naziv="DomainObject.Predmet.ProtuStrankaListNazivFormatedOIB_1">
      <item>NOMAD jednostavno društvo s ograničenom odgovornošću za ugostiteljstvo, OIB 10179082814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NOMAD jednostavno društvo s ograničenom odgovornošću za ugostiteljstvo</izvorni_sadrzaj>
    <derivirana_varijabla naziv="DomainObject.Predmet.ProtustrankaIDrugi_1">NOMAD jednostavno društvo s ograničenom odgovornošću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NOMAD jednostavno društvo s ograničenom odgovornošću za ugostiteljstvo, OIB 10179082814, Drinska 85, 31000 Osijek</izvorni_sadrzaj>
    <derivirana_varijabla naziv="DomainObject.Predmet.ProtustrankaIDrugiAdressOIB_1">NOMAD jednostavno društvo s ograničenom odgovornošću za ugostiteljstvo, OIB 10179082814, Drinska 85,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NOMAD jednostavno društvo s ograničenom odgovornošću za ugostiteljstvo</item>
      <item>FINA RC OSIJEK</item>
    </izvorni_sadrzaj>
    <derivirana_varijabla naziv="DomainObject.Predmet.SudioniciListNaziv_1">
      <item>NOMAD jednostavno društvo s ograničenom odgovornošću za ugostiteljstvo</item>
      <item>FINA RC OSIJEK</item>
    </derivirana_varijabla>
  </DomainObject.Predmet.SudioniciListNaziv>
  <DomainObject.Predmet.SudioniciListAdressOIB>
    <izvorni_sadrzaj>
      <item>NOMAD jednostavno društvo s ograničenom odgovornošću za ugostiteljstvo, OIB 10179082814, Drinska 85,31000 Osijek</item>
      <item>FINA RC OSIJEK, OIB 85821130368</item>
    </izvorni_sadrzaj>
    <derivirana_varijabla naziv="DomainObject.Predmet.SudioniciListAdressOIB_1">
      <item>NOMAD jednostavno društvo s ograničenom odgovornošću za ugostiteljstvo, OIB 10179082814, Drinska 85,31000 Osijek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10179082814</item>
      <item>, OIB 85821130368</item>
    </izvorni_sadrzaj>
    <derivirana_varijabla naziv="DomainObject.Predmet.SudioniciListNazivOIB_1">
      <item>, OIB 10179082814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5F43FF-2F4F-45B5-8041-D1683AAE78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707</properties:Words>
  <properties:Characters>3869</properties:Characters>
  <properties:Lines>158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4899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2016-06-10T12:12:00Z</dcterms:created>
  <dc:creator>dsekulic</dc:creator>
  <cp:lastModifiedBy>Danijela Sekulić</cp:lastModifiedBy>
  <cp:lastPrinted>2016-06-10T12:11:00Z</cp:lastPrinted>
  <dcterms:modified xmlns:xsi="http://www.w3.org/2001/XMLSchema-instance" xsi:type="dcterms:W3CDTF">2016-06-10T12:13:00Z</dcterms:modified>
  <cp:revision>3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