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69f9" w14:paraId="cc269f9" w:rsidRDefault="00570301" w:rsidP="00570301" w:rsidR="00570301">
      <w:pPr>
        <w:pStyle w:val="Zaglavlje"/>
        <w15:collapsed w:val="false"/>
      </w:pPr>
      <w:bookmarkStart w:name="_GoBack" w:id="0"/>
      <w:bookmarkEnd w:id="0"/>
    </w:p>
    <w:p w:rsidRDefault="00570301" w:rsidP="00570301" w:rsidR="00570301">
      <w:pPr>
        <w:spacing w:lineRule="auto" w:line="240" w:after="0"/>
        <w:ind w:firstLine="708"/>
        <w:rPr>
          <w:rFonts w:eastAsia="Calibri"/>
        </w:rPr>
      </w:pP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301" w:rsidP="00570301" w:rsidR="00570301">
      <w:pPr>
        <w:spacing w:lineRule="auto" w:line="240" w:after="0" w:before="120"/>
        <w:rPr>
          <w:rFonts w:eastAsia="Calibri"/>
        </w:rPr>
      </w:pPr>
      <w:r>
        <w:rPr>
          <w:rFonts w:eastAsia="Calibri"/>
        </w:rPr>
        <w:t xml:space="preserve">     Republika Hrvatska</w:t>
      </w:r>
    </w:p>
    <w:p w:rsidRDefault="00570301" w:rsidP="00570301" w:rsidR="00570301">
      <w:pPr>
        <w:spacing w:lineRule="auto" w:line="240" w:after="0"/>
        <w:rPr>
          <w:rFonts w:eastAsia="Calibri"/>
        </w:rPr>
      </w:pPr>
      <w:r>
        <w:rPr>
          <w:rFonts w:eastAsia="Calibri"/>
        </w:rPr>
        <w:t>Trgovački sud u Varaždinu</w:t>
      </w:r>
    </w:p>
    <w:p w:rsidRDefault="00570301" w:rsidP="00570301" w:rsidR="00570301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Calibri"/>
        </w:rPr>
        <w:t xml:space="preserve">  Varaždin, Braće Radić 2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570301" w:rsidP="00570301" w:rsidR="00570301">
      <w:pPr>
        <w:widowControl w:val="false"/>
        <w:spacing w:lineRule="auto" w:line="240" w:after="0"/>
        <w:jc w:val="right"/>
        <w:rPr>
          <w:rFonts w:eastAsia="Times New Roman"/>
          <w:bCs/>
          <w:snapToGrid w:val="false"/>
        </w:rPr>
      </w:pPr>
      <w:r>
        <w:rPr>
          <w:rFonts w:eastAsia="Times New Roman"/>
          <w:bCs/>
          <w:snapToGrid w:val="false"/>
        </w:rPr>
        <w:t>Poslovni broj. 7 St-281/2017-6</w:t>
      </w:r>
    </w:p>
    <w:p w:rsidRDefault="00570301" w:rsidP="00570301" w:rsidR="00570301">
      <w:pPr>
        <w:widowControl w:val="false"/>
        <w:spacing w:lineRule="auto" w:line="240" w:after="0"/>
        <w:jc w:val="right"/>
        <w:rPr>
          <w:rFonts w:eastAsia="Times New Roman"/>
          <w:bCs/>
          <w:snapToGrid w:val="false"/>
        </w:rPr>
      </w:pPr>
    </w:p>
    <w:p w:rsidRDefault="00570301" w:rsidP="00570301" w:rsidR="00570301">
      <w:pPr>
        <w:pStyle w:val="Zaglavlje"/>
        <w:jc w:val="center"/>
      </w:pPr>
      <w:r>
        <w:t xml:space="preserve">Z A K </w:t>
      </w:r>
      <w:r>
        <w:t>L</w:t>
      </w:r>
      <w:r>
        <w:t>J U Č A K</w:t>
      </w:r>
    </w:p>
    <w:p w:rsidRDefault="00570301" w:rsidP="00570301" w:rsidR="00570301">
      <w:pPr>
        <w:spacing w:lineRule="auto" w:line="240"/>
        <w:ind w:firstLine="720"/>
        <w:jc w:val="both"/>
      </w:pPr>
      <w:r>
        <w:t xml:space="preserve">Trgovački sud u Varaždinu, po sucu toga suda Mariji Levanić-Škerbić, kao stečajnom sucu, u stečajnom predmetu povodom prijedloga podnositelja RH Ministarstvo financija, Porezna uprava, Područni ured Sjeverna Hrvatska zastupanog po Županijskom državnom odvjetništvu u Varaždinu, za pokretanje stečajnog postupka nad dužnikom OSCARKER d.o.o. Varaždin, Vilka Novaka 48/c, OIB: 19680811179,  5. srpnja 2018.               </w:t>
      </w:r>
    </w:p>
    <w:p w:rsidRDefault="00570301" w:rsidP="00570301" w:rsidR="00570301">
      <w:pPr>
        <w:spacing w:lineRule="auto" w:line="240" w:after="0"/>
      </w:pPr>
    </w:p>
    <w:p w:rsidRDefault="00570301" w:rsidP="00570301" w:rsidR="00570301">
      <w:pPr>
        <w:spacing w:lineRule="auto" w:line="240" w:after="0"/>
        <w:jc w:val="center"/>
      </w:pPr>
      <w:r>
        <w:t xml:space="preserve">  z a k lj u č i o   j e</w:t>
      </w:r>
    </w:p>
    <w:p w:rsidRDefault="00570301" w:rsidP="00570301" w:rsidR="00570301">
      <w:pPr>
        <w:spacing w:lineRule="auto" w:line="240" w:after="0"/>
        <w:jc w:val="center"/>
      </w:pPr>
    </w:p>
    <w:p w:rsidRDefault="00570301" w:rsidP="00570301" w:rsidR="00570301">
      <w:pPr>
        <w:spacing w:lineRule="auto" w:line="240" w:after="0"/>
        <w:jc w:val="center"/>
      </w:pPr>
    </w:p>
    <w:p w:rsidRDefault="00570301" w:rsidP="00570301" w:rsidR="0057030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direktoru dužnika OSCARKER d.o.o. Varaždin, Vilka Novaka 48/c, OIB: 19680811179, </w:t>
      </w:r>
      <w:r>
        <w:rPr>
          <w:u w:val="single"/>
        </w:rPr>
        <w:t>Oskaru Szolgai iz Republike Slovačke, Čierny Brod, Čierny Brod 174, OIB: 07162595691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570301" w:rsidP="00570301" w:rsidR="00570301">
      <w:pPr>
        <w:spacing w:lineRule="auto" w:line="240" w:after="0"/>
        <w:jc w:val="both"/>
      </w:pPr>
    </w:p>
    <w:p w:rsidRDefault="00570301" w:rsidP="00570301" w:rsidR="00570301">
      <w:pPr>
        <w:spacing w:lineRule="auto" w:line="240" w:after="0"/>
        <w:jc w:val="both"/>
      </w:pPr>
      <w:r>
        <w:t>1. nekretnina i pokretnina dužnika</w:t>
      </w:r>
    </w:p>
    <w:p w:rsidRDefault="00570301" w:rsidP="00570301" w:rsidR="00570301">
      <w:pPr>
        <w:spacing w:lineRule="auto" w:line="240" w:after="0"/>
        <w:jc w:val="both"/>
      </w:pPr>
      <w:r>
        <w:t>2. imovinskih prava dužnika na tuđim stvarima</w:t>
      </w:r>
    </w:p>
    <w:p w:rsidRDefault="00570301" w:rsidP="00570301" w:rsidR="00570301">
      <w:pPr>
        <w:spacing w:lineRule="auto" w:line="240" w:after="0"/>
        <w:jc w:val="both"/>
      </w:pPr>
      <w:r>
        <w:t>3. novčanih i nenovčanih tražbina dužnika</w:t>
      </w:r>
    </w:p>
    <w:p w:rsidRDefault="00570301" w:rsidP="00570301" w:rsidR="00570301">
      <w:pPr>
        <w:spacing w:lineRule="auto" w:line="240" w:after="0"/>
        <w:jc w:val="both"/>
      </w:pPr>
      <w:r>
        <w:t>4. drugih prava koja čine imovinu dužnika</w:t>
      </w:r>
    </w:p>
    <w:p w:rsidRDefault="00570301" w:rsidP="00570301" w:rsidR="00570301">
      <w:pPr>
        <w:spacing w:lineRule="auto" w:line="240" w:after="0"/>
        <w:jc w:val="both"/>
      </w:pPr>
      <w:r>
        <w:t>5. novčanih sredstava na računima</w:t>
      </w:r>
    </w:p>
    <w:p w:rsidRDefault="00570301" w:rsidP="00570301" w:rsidR="00570301">
      <w:pPr>
        <w:spacing w:lineRule="auto" w:line="240" w:after="0"/>
        <w:jc w:val="both"/>
      </w:pPr>
      <w:r>
        <w:t>6. druge imovine dužnika</w:t>
      </w:r>
    </w:p>
    <w:p w:rsidRDefault="00570301" w:rsidP="00570301" w:rsidR="00570301">
      <w:pPr>
        <w:spacing w:lineRule="auto" w:line="240" w:after="0"/>
        <w:jc w:val="both"/>
      </w:pPr>
      <w:r>
        <w:t>7. obveza dužnika unesenih u njegove poslovne knjige</w:t>
      </w:r>
    </w:p>
    <w:p w:rsidRDefault="00570301" w:rsidP="00570301" w:rsidR="00570301">
      <w:pPr>
        <w:spacing w:lineRule="auto" w:line="240" w:after="0"/>
        <w:jc w:val="both"/>
      </w:pPr>
      <w:r>
        <w:t>8. drugih novčanih i nenovčanih obveza dužnika</w:t>
      </w:r>
    </w:p>
    <w:p w:rsidRDefault="00570301" w:rsidP="00570301" w:rsidR="00570301">
      <w:pPr>
        <w:spacing w:lineRule="auto" w:line="240" w:after="0"/>
        <w:jc w:val="both"/>
      </w:pPr>
      <w:r>
        <w:t>9. razlučnih prava na imovini dužnika</w:t>
      </w:r>
    </w:p>
    <w:p w:rsidRDefault="00570301" w:rsidP="00570301" w:rsidR="00570301">
      <w:pPr>
        <w:spacing w:lineRule="auto" w:line="240" w:after="0"/>
        <w:jc w:val="both"/>
      </w:pPr>
      <w:r>
        <w:t>10. izlučnih prava</w:t>
      </w:r>
    </w:p>
    <w:p w:rsidRDefault="00570301" w:rsidP="00570301" w:rsidR="00570301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570301" w:rsidP="00570301" w:rsidR="00570301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570301" w:rsidP="00570301" w:rsidR="00570301">
      <w:pPr>
        <w:spacing w:lineRule="auto" w:line="240" w:after="0"/>
        <w:jc w:val="both"/>
      </w:pPr>
    </w:p>
    <w:p w:rsidRDefault="00570301" w:rsidP="00570301" w:rsidR="0057030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70301" w:rsidP="00570301" w:rsidR="00570301">
      <w:pPr>
        <w:spacing w:lineRule="auto" w:line="240" w:after="0"/>
        <w:jc w:val="both"/>
      </w:pPr>
    </w:p>
    <w:p w:rsidRDefault="00570301" w:rsidP="00570301" w:rsidR="0057030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570301" w:rsidP="00570301" w:rsidR="00570301">
      <w:pPr>
        <w:pStyle w:val="Odlomakpopisa"/>
      </w:pPr>
    </w:p>
    <w:p w:rsidRDefault="00570301" w:rsidP="00570301" w:rsidR="0057030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firstLine="0" w:left="0"/>
        <w:contextualSpacing/>
      </w:pPr>
    </w:p>
    <w:p w:rsidRDefault="00570301" w:rsidP="00570301" w:rsidR="00570301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570301" w:rsidP="00570301" w:rsidR="0057030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70301" w:rsidP="00570301" w:rsidR="00570301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</w:t>
      </w:r>
      <w:r>
        <w:t>103.389,47 kn. Uvidom u stanje računa poreznog obveznika na dan 27. veljače 2017. proizlazi da dug dužnika prema RH Ministarstvu financija iznosi 103.389,47 kn, uvidom u bilancu poreznog obveznika na dan 31. prosinca 2015. razvidno je da je dužnik iskazao podatak o dugotrajnoj imovinu u iznosu od 0,00 kn i kratkotrajnoj imovini u iznosu od 388.254,00 kn. Iz</w:t>
      </w:r>
      <w:r>
        <w:rPr>
          <w:rFonts w:eastAsia="Times New Roman"/>
          <w:lang w:eastAsia="hr-HR"/>
        </w:rPr>
        <w:t xml:space="preserve"> zahtjeva za provedbu skraćenog stečajnog postupka proizlazi da je dužnik na dan 15. veljače 2017. u Očevidniku redoslijeda osnova za plaćanje ima evidentirane neizvršene osnove za plaćanje u ukupnom iznosu od 10.045,25 kn te dužnik ima nema zaposlenih.</w:t>
      </w:r>
    </w:p>
    <w:p w:rsidRDefault="00570301" w:rsidP="00570301" w:rsidR="0057030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70301" w:rsidP="00570301" w:rsidR="0057030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570301" w:rsidP="00570301" w:rsidR="0057030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70301" w:rsidP="00570301" w:rsidR="0057030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70301" w:rsidP="00570301" w:rsidR="00570301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5. srpnja 2018.</w:t>
      </w:r>
    </w:p>
    <w:p w:rsidRDefault="00570301" w:rsidP="00570301" w:rsidR="0057030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570301" w:rsidP="00570301" w:rsidR="0057030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570301" w:rsidP="00570301" w:rsidR="0057030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70301" w:rsidR="00570301">
        <w:trPr>
          <w:trHeight w:val="2009"/>
        </w:trPr>
        <w:tc>
          <w:tcPr>
            <w:tcW w:type="dxa" w:w="4928"/>
          </w:tcPr>
          <w:p w:rsidRDefault="00570301" w:rsidR="00570301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70301" w:rsidR="0057030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Sudac:</w:t>
            </w:r>
          </w:p>
          <w:p w:rsidRDefault="00570301" w:rsidR="00570301">
            <w:pPr>
              <w:jc w:val="center"/>
              <w:rPr>
                <w:lang w:eastAsia="hr-HR"/>
              </w:rPr>
            </w:pPr>
          </w:p>
          <w:p w:rsidRDefault="00570301" w:rsidR="0057030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Marija Levanić-Škerbić, v. r.</w:t>
            </w:r>
          </w:p>
          <w:p w:rsidRDefault="00570301" w:rsidR="00570301">
            <w:pPr>
              <w:jc w:val="center"/>
              <w:rPr>
                <w:lang w:eastAsia="hr-HR"/>
              </w:rPr>
            </w:pPr>
          </w:p>
          <w:p w:rsidRDefault="00570301" w:rsidR="00570301">
            <w:pPr>
              <w:jc w:val="center"/>
              <w:rPr>
                <w:lang w:eastAsia="hr-HR"/>
              </w:rPr>
            </w:pPr>
          </w:p>
          <w:p w:rsidRDefault="00570301" w:rsidR="0057030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  <w:p w:rsidRDefault="00570301" w:rsidR="00570301">
            <w:pPr>
              <w:jc w:val="center"/>
              <w:rPr>
                <w:lang w:eastAsia="hr-HR"/>
              </w:rPr>
            </w:pPr>
          </w:p>
        </w:tc>
      </w:tr>
    </w:tbl>
    <w:p w:rsidRDefault="00570301" w:rsidP="00570301" w:rsidR="0057030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570301" w:rsidP="00570301" w:rsidR="0057030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70301" w:rsidP="00570301" w:rsidR="00570301">
      <w:pPr>
        <w:spacing w:lineRule="auto" w:line="240" w:after="0"/>
        <w:jc w:val="both"/>
      </w:pPr>
      <w:r>
        <w:t>UPUTA O PRAVNOM LIJEKU :</w:t>
      </w:r>
    </w:p>
    <w:p w:rsidRDefault="00570301" w:rsidP="00570301" w:rsidR="00570301">
      <w:pPr>
        <w:spacing w:lineRule="auto" w:line="240" w:after="0"/>
        <w:jc w:val="both"/>
      </w:pPr>
      <w:r>
        <w:t>Protiv ovoga zaključka žalba nije dopuštena (čl. 19. st. 7. SZ-a).</w:t>
      </w:r>
    </w:p>
    <w:p w:rsidRDefault="00570301" w:rsidP="00570301" w:rsidR="00570301">
      <w:pPr>
        <w:spacing w:lineRule="auto" w:line="240" w:after="0"/>
        <w:jc w:val="both"/>
      </w:pPr>
    </w:p>
    <w:p w:rsidRDefault="00570301" w:rsidP="00570301" w:rsidR="00570301">
      <w:pPr>
        <w:spacing w:lineRule="auto" w:line="240" w:after="0"/>
        <w:jc w:val="both"/>
      </w:pPr>
      <w:r>
        <w:t>DNA:</w:t>
      </w:r>
    </w:p>
    <w:p w:rsidRDefault="00570301" w:rsidP="00570301" w:rsidR="00570301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direktor </w:t>
      </w:r>
      <w:r>
        <w:rPr>
          <w:u w:val="single"/>
        </w:rPr>
        <w:t>Oskar Szolgai iz Republike Slovačke, 92508 Čierny Brod, Čierny Brod 174</w:t>
      </w:r>
    </w:p>
    <w:p w:rsidRDefault="00570301" w:rsidP="00570301" w:rsidR="00570301">
      <w:pPr>
        <w:spacing w:lineRule="auto" w:line="240" w:after="0"/>
        <w:jc w:val="both"/>
      </w:pPr>
      <w:r>
        <w:t>2. e-Oglasna ploča suda</w:t>
      </w:r>
    </w:p>
    <w:p w:rsidRDefault="00570301" w:rsidP="00570301" w:rsidR="00570301">
      <w:pPr>
        <w:spacing w:lineRule="auto" w:line="240" w:after="0"/>
        <w:jc w:val="both"/>
      </w:pPr>
    </w:p>
    <w:p w:rsidRDefault="00AE649C" w:rsidP="00570301" w:rsidR="00AE649C" w:rsidRPr="00570301"/>
    <w:sectPr w:rsidSect="0032366B" w:rsidR="00AE649C" w:rsidRPr="0057030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30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70301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70301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591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St-281/2017-6</izvorni_sadrzaj>
    <derivirana_varijabla naziv="DomainObject.Oznaka_1">St-281/2017-6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OSCARKER društvo s ograničenom odgovornošću za trgovinu i usluge zastupanog po punomoćniku Oskar Szolgai</izvorni_sadrzaj>
    <derivirana_varijabla naziv="DomainObject.Predmet.ProtustrankaFormated_1">  OSCARKER društvo s ograničenom odgovornošću za trgovinu i usluge zastupanog po punomoćniku Oskar Szolgai</derivirana_varijabla>
  </DomainObject.Predmet.ProtustrankaFormated>
  <DomainObject.Predmet.ProtustrankaFormatedOIB>
    <izvorni_sadrzaj>  OSCARKER društvo s ograničenom odgovornošću za trgovinu i usluge, OIB 19680811179 zastupanog po punomoćniku Oskar Szolgai</izvorni_sadrzaj>
    <derivirana_varijabla naziv="DomainObject.Predmet.ProtustrankaFormatedOIB_1">  OSCARKER društvo s ograničenom odgovornošću za trgovinu i usluge, OIB 19680811179 zastupanog po punomoćniku Oskar Szolgai</derivirana_varijabla>
  </DomainObject.Predmet.ProtustrankaFormatedOIB>
  <DomainObject.Predmet.ProtustrankaFormatedWithAdress>
    <izvorni_sadrzaj> OSCARKER društvo s ograničenom odgovornošću za trgovinu i usluge, Vilka Novaka 48/c, 42000 Varaždin zastupanog po punomoćniku Oskar Szolgai</izvorni_sadrzaj>
    <derivirana_varijabla naziv="DomainObject.Predmet.ProtustrankaFormatedWithAdress_1"> OSCARKER društvo s ograničenom odgovornošću za trgovinu i usluge, Vilka Novaka 48/c, 42000 Varaždin zastupanog po punomoćniku Oskar Szolgai</derivirana_varijabla>
  </DomainObject.Predmet.ProtustrankaFormatedWithAdress>
  <DomainObject.Predmet.ProtustrankaFormatedWithAdressOIB>
    <izvorni_sadrzaj> OSCARKER društvo s ograničenom odgovornošću za trgovinu i usluge, OIB 19680811179, Vilka Novaka 48/c, 42000 Varaždin zastupanog po punomoćniku Oskar Szolgai</izvorni_sadrzaj>
    <derivirana_varijabla naziv="DomainObject.Predmet.ProtustrankaFormatedWithAdressOIB_1"> OSCARKER društvo s ograničenom odgovornošću za trgovinu i usluge, OIB 19680811179, Vilka Novaka 48/c, 42000 Varaždin zastupanog po punomoćniku Oskar Szolgai</derivirana_varijabla>
  </DomainObject.Predmet.ProtustrankaFormatedWithAdressOIB>
  <DomainObject.Predmet.ProtustrankaWithAdress>
    <izvorni_sadrzaj>OSCARKER društvo s ograničenom odgovornošću za trgovinu i usluge Vilka Novaka 48/c, 42000 Varaždin</izvorni_sadrzaj>
    <derivirana_varijabla naziv="DomainObject.Predmet.ProtustrankaWithAdress_1">OSCARKER društvo s ograničenom odgovornošću za trgovinu i usluge Vilka Novaka 48/c, 42000 Varaždin</derivirana_varijabla>
  </DomainObject.Predmet.ProtustrankaWithAdress>
  <DomainObject.Predmet.ProtustrankaWithAdressOIB>
    <izvorni_sadrzaj>OSCARKER društvo s ograničenom odgovornošću za trgovinu i usluge, OIB 19680811179, Vilka Novaka 48/c, 42000 Varaždin</izvorni_sadrzaj>
    <derivirana_varijabla naziv="DomainObject.Predmet.ProtustrankaWithAdressOIB_1">OSCARKER društvo s ograničenom odgovornošću za trgovinu i usluge, OIB 19680811179, Vilka Novaka 48/c, 42000 Varaždin</derivirana_varijabla>
  </DomainObject.Predmet.ProtustrankaWithAdressOIB>
  <DomainObject.Predmet.ProtustrankaNazivFormated>
    <izvorni_sadrzaj>OSCARKER društvo s ograničenom odgovornošću za trgovinu i usluge</izvorni_sadrzaj>
    <derivirana_varijabla naziv="DomainObject.Predmet.ProtustrankaNazivFormated_1">OSCARKER društvo s ograničenom odgovornošću za trgovinu i usluge</derivirana_varijabla>
  </DomainObject.Predmet.ProtustrankaNazivFormated>
  <DomainObject.Predmet.ProtustrankaNazivFormatedOIB>
    <izvorni_sadrzaj>OSCARKER društvo s ograničenom odgovornošću za trgovinu i usluge, OIB 19680811179</izvorni_sadrzaj>
    <derivirana_varijabla naziv="DomainObject.Predmet.ProtustrankaNazivFormatedOIB_1">OSCARKER društvo s ograničenom odgovornošću za trgovinu i usluge, OIB 19680811179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- Porezna uprava, Područni ured sjeverna Hrvatska zastupanog po punomoćniku Županijsko državno odvjetništvo u Varaždinu</izvorni_sadrzaj>
    <derivirana_varijabla naziv="DomainObject.Predmet.StrankaFormated_1">  RH,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RH, Ministarstvo financija - Porezna uprava, Područni ured sjeverna Hrvatska, OIB 18683136487 zastupanog po punomoćniku Županijsko državno odvjetništvo u Varaždinu</izvorni_sadrzaj>
    <derivirana_varijabla naziv="DomainObject.Predmet.StrankaFormatedOIB_1">  RH,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RH,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RH,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RH,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RH,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RH, Ministarstvo financija - Porezna uprava, Područni ured sjeverna Hrvatska Graberje 1,42000 Varaždin</izvorni_sadrzaj>
    <derivirana_varijabla naziv="DomainObject.Predmet.StrankaWithAdress_1">RH, Ministarstvo financija - Porezna uprava, Područni ured sjeverna Hrvatska Graberje 1,42000 Varaždin</derivirana_varijabla>
  </DomainObject.Predmet.StrankaWithAdress>
  <DomainObject.Predmet.StrankaWithAdressOIB>
    <izvorni_sadrzaj>RH, Ministarstvo financija - Porezna uprava, Područni ured sjeverna Hrvatska, OIB 18683136487, Graberje 1,42000 Varaždin</izvorni_sadrzaj>
    <derivirana_varijabla naziv="DomainObject.Predmet.StrankaWithAdressOIB_1">RH, Ministarstvo financija - Porezna uprava, Područni ured sjeverna Hrvatska, OIB 18683136487, Graberje 1,42000 Varaždin</derivirana_varijabla>
  </DomainObject.Predmet.StrankaWithAdressOIB>
  <DomainObject.Predmet.StrankaNazivFormated>
    <izvorni_sadrzaj>RH, Ministarstvo financija - Porezna uprava, Područni ured sjeverna Hrvatska</izvorni_sadrzaj>
    <derivirana_varijabla naziv="DomainObject.Predmet.StrankaNazivFormated_1">RH, Ministarstvo financija - Porezna uprava, Područni ured sjeverna Hrvatska</derivirana_varijabla>
  </DomainObject.Predmet.StrankaNazivFormated>
  <DomainObject.Predmet.StrankaNazivFormatedOIB>
    <izvorni_sadrzaj>RH, Ministarstvo financija - Porezna uprava, Područni ured sjeverna Hrvatska, OIB 18683136487</izvorni_sadrzaj>
    <derivirana_varijabla naziv="DomainObject.Predmet.StrankaNazivFormatedOIB_1">RH,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103389.47</izvorni_sadrzaj>
    <derivirana_varijabla naziv="DomainObject.Predmet.TrenutnaVrijednost_1">103389.47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RH, Ministarstvo financija - Porezna uprava, Područni ured sjeverna Hrvatska zastupanog po punomoćniku Županijsko državno odvjetništvo u Varaždinu</item>
    </izvorni_sadrzaj>
    <derivirana_varijabla naziv="DomainObject.Predmet.StrankaListFormated_1">
      <item>RH,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RH,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RH,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RH,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RH,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RH,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RH,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RH, Ministarstvo financija - Porezna uprava, Područni ured sjeverna Hrvatska</item>
    </izvorni_sadrzaj>
    <derivirana_varijabla naziv="DomainObject.Predmet.StrankaListNazivFormated_1">
      <item>RH, Ministarstvo financija - Porezna uprava, Područni ured sjeverna Hrvatska</item>
    </derivirana_varijabla>
  </DomainObject.Predmet.StrankaListNazivFormated>
  <DomainObject.Predmet.StrankaListNazivFormatedOIB>
    <izvorni_sadrzaj>
      <item>RH, Ministarstvo financija - Porezna uprava, Područni ured sjeverna Hrvatska, OIB 18683136487</item>
    </izvorni_sadrzaj>
    <derivirana_varijabla naziv="DomainObject.Predmet.StrankaListNazivFormatedOIB_1">
      <item>RH, Ministarstvo financija - Porezna uprava, Područni ured sjeverna Hrvatska, OIB 18683136487</item>
    </derivirana_varijabla>
  </DomainObject.Predmet.StrankaListNazivFormatedOIB>
  <DomainObject.Predmet.ProtuStrankaListFormated>
    <izvorni_sadrzaj>
      <item>OSCARKER društvo s ograničenom odgovornošću za trgovinu i usluge zastupanog po punomoćniku Oskar Szolgai</item>
    </izvorni_sadrzaj>
    <derivirana_varijabla naziv="DomainObject.Predmet.ProtuStrankaListFormated_1">
      <item>OSCARKER društvo s ograničenom odgovornošću za trgovinu i usluge zastupanog po punomoćniku Oskar Szolgai</item>
    </derivirana_varijabla>
  </DomainObject.Predmet.ProtuStrankaListFormated>
  <DomainObject.Predmet.ProtuStrankaListFormatedOIB>
    <izvorni_sadrzaj>
      <item>OSCARKER društvo s ograničenom odgovornošću za trgovinu i usluge, OIB 19680811179 zastupanog po punomoćniku Oskar Szolgai</item>
    </izvorni_sadrzaj>
    <derivirana_varijabla naziv="DomainObject.Predmet.ProtuStrankaListFormatedOIB_1">
      <item>OSCARKER društvo s ograničenom odgovornošću za trgovinu i usluge, OIB 19680811179 zastupanog po punomoćniku Oskar Szolgai</item>
    </derivirana_varijabla>
  </DomainObject.Predmet.ProtuStrankaListFormatedOIB>
  <DomainObject.Predmet.ProtuStrankaListFormatedWithAdress>
    <izvorni_sadrzaj>
      <item>OSCARKER društvo s ograničenom odgovornošću za trgovinu i usluge, Vilka Novaka 48/c, 42000 Varaždin zastupanog po punomoćniku Oskar Szolgai</item>
    </izvorni_sadrzaj>
    <derivirana_varijabla naziv="DomainObject.Predmet.ProtuStrankaListFormatedWithAdress_1">
      <item>OSCARKER društvo s ograničenom odgovornošću za trgovinu i usluge, Vilka Novaka 48/c, 42000 Varaždin zastupanog po punomoćniku Oskar Szolgai</item>
    </derivirana_varijabla>
  </DomainObject.Predmet.ProtuStrankaListFormatedWithAdress>
  <DomainObject.Predmet.ProtuStrankaListFormatedWithAdressOIB>
    <izvorni_sadrzaj>
      <item>OSCARKER društvo s ograničenom odgovornošću za trgovinu i usluge, OIB 19680811179, Vilka Novaka 48/c, 42000 Varaždin zastupanog po punomoćniku Oskar Szolgai</item>
    </izvorni_sadrzaj>
    <derivirana_varijabla naziv="DomainObject.Predmet.ProtuStrankaListFormatedWithAdressOIB_1">
      <item>OSCARKER društvo s ograničenom odgovornošću za trgovinu i usluge, OIB 19680811179, Vilka Novaka 48/c, 42000 Varaždin zastupanog po punomoćniku Oskar Szolgai</item>
    </derivirana_varijabla>
  </DomainObject.Predmet.ProtuStrankaListFormatedWithAdressOIB>
  <DomainObject.Predmet.ProtuStrankaListNazivFormated>
    <izvorni_sadrzaj>
      <item>OSCARKER društvo s ograničenom odgovornošću za trgovinu i usluge</item>
    </izvorni_sadrzaj>
    <derivirana_varijabla naziv="DomainObject.Predmet.ProtuStrankaListNazivFormated_1">
      <item>OSCARKER društvo s ograničenom odgovornošću za trgovinu i usluge</item>
    </derivirana_varijabla>
  </DomainObject.Predmet.ProtuStrankaListNazivFormated>
  <DomainObject.Predmet.ProtuStrankaListNazivFormatedOIB>
    <izvorni_sadrzaj>
      <item>OSCARKER društvo s ograničenom odgovornošću za trgovinu i usluge, OIB 19680811179</item>
    </izvorni_sadrzaj>
    <derivirana_varijabla naziv="DomainObject.Predmet.ProtuStrankaListNazivFormatedOIB_1">
      <item>OSCARKER društvo s ograničenom odgovornošću za trgovinu i usluge, OIB 19680811179</item>
    </derivirana_varijabla>
  </DomainObject.Predmet.ProtuStrankaListNazivFormatedOIB>
  <DomainObject.Predmet.OstaliListFormated>
    <izvorni_sadrzaj>
      <item>Županijsko državno odvjetništvo u Varaždinu punomoćnik sudionika u postupku RH, Ministarstvo financija - Porezna uprava, Područni ured sjeverna Hrvatska</item>
      <item>Sudski registar Trgovačkog suda u Varaždinu</item>
      <item>Oskar Szolgai punomoćnik sudionika u postupku OSCARKER društvo s ograničenom odgovornošću za trgovinu i usluge</item>
    </izvorni_sadrzaj>
    <derivirana_varijabla naziv="DomainObject.Predmet.OstaliListFormated_1">
      <item>Županijsko državno odvjetništvo u Varaždinu punomoćnik sudionika u postupku RH, Ministarstvo financija - Porezna uprava, Područni ured sjeverna Hrvatska</item>
      <item>Sudski registar Trgovačkog suda u Varaždinu</item>
      <item>Oskar Szolgai punomoćnik sudionika u postupku OSCARKER društvo s ograničenom odgovornošću za trgovinu i usluge</item>
    </derivirana_varijabla>
  </DomainObject.Predmet.OstaliListFormated>
  <DomainObject.Predmet.OstaliListFormatedOIB>
    <izvorni_sadrzaj>
      <item>Županijsko državno odvjetništvo u Varaždinu punomoćnik sudionika u postupku RH, Ministarstvo financija - Porezna uprava, Područni ured sjeverna Hrvatska</item>
      <item>Sudski registar Trgovačkog suda u Varaždinu</item>
      <item>Oskar Szolgai, OIB 07162595691 punomoćnik sudionika u postupku OSCARKER društvo s ograničenom odgovornošću za trgovinu i usluge</item>
    </izvorni_sadrzaj>
    <derivirana_varijabla naziv="DomainObject.Predmet.OstaliListFormatedOIB_1">
      <item>Županijsko državno odvjetništvo u Varaždinu punomoćnik sudionika u postupku RH, Ministarstvo financija - Porezna uprava, Područni ured sjeverna Hrvatska</item>
      <item>Sudski registar Trgovačkog suda u Varaždinu</item>
      <item>Oskar Szolgai, OIB 07162595691 punomoćnik sudionika u postupku OSCARKER društvo s ograničenom odgovornošću za trgovinu i usluge</item>
    </derivirana_varijabla>
  </DomainObject.Predmet.OstaliListFormatedOIB>
  <DomainObject.Predmet.OstaliListFormatedWithAdress>
    <izvorni_sadrzaj>
      <item>Županijsko državno odvjetništvo u Varaždinu punomoćnik sudionika u postupku RH, Ministarstvo financija - Porezna uprava, Područni ured sjeverna Hrvatska</item>
      <item>Sudski registar Trgovačkog suda u Varaždinu</item>
      <item>Oskar Szolgai, Čierny Brod 174, 92508 Čierny Brod punomoćnik sudionika u postupku OSCARKER društvo s ograničenom odgovornošću za trgovinu i usluge</item>
    </izvorni_sadrzaj>
    <derivirana_varijabla naziv="DomainObject.Predmet.OstaliListFormatedWithAdress_1">
      <item>Županijsko državno odvjetništvo u Varaždinu punomoćnik sudionika u postupku RH, Ministarstvo financija - Porezna uprava, Područni ured sjeverna Hrvatska</item>
      <item>Sudski registar Trgovačkog suda u Varaždinu</item>
      <item>Oskar Szolgai, Čierny Brod 174, 92508 Čierny Brod punomoćnik sudionika u postupku OSCARKER društvo s ograničenom odgovornošću za trgovinu i usluge</item>
    </derivirana_varijabla>
  </DomainObject.Predmet.OstaliListFormatedWithAdress>
  <DomainObject.Predmet.OstaliListFormatedWithAdressOIB>
    <izvorni_sadrzaj>
      <item>Županijsko državno odvjetništvo u Varaždinu punomoćnik sudionika u postupku RH, Ministarstvo financija - Porezna uprava, Područni ured sjeverna Hrvatska</item>
      <item>Sudski registar Trgovačkog suda u Varaždinu</item>
      <item>Oskar Szolgai, OIB 07162595691, Čierny Brod 174, 92508 Čierny Brod punomoćnik sudionika u postupku OSCARKER društvo s ograničenom odgovornošću za trgovinu i usluge</item>
    </izvorni_sadrzaj>
    <derivirana_varijabla naziv="DomainObject.Predmet.OstaliListFormatedWithAdressOIB_1">
      <item>Županijsko državno odvjetništvo u Varaždinu punomoćnik sudionika u postupku RH, Ministarstvo financija - Porezna uprava, Područni ured sjeverna Hrvatska</item>
      <item>Sudski registar Trgovačkog suda u Varaždinu</item>
      <item>Oskar Szolgai, OIB 07162595691, Čierny Brod 174, 92508 Čierny Brod punomoćnik sudionika u postupku OSCARKER društvo s ograničenom odgovornošću za trgovinu i usluge</item>
    </derivirana_varijabla>
  </DomainObject.Predmet.OstaliListFormatedWithAdressOIB>
  <DomainObject.Predmet.OstaliListNazivFormated>
    <izvorni_sadrzaj>
      <item>Županijsko državno odvjetništvo u Varaždinu</item>
      <item>Sudski registar Trgovačkog suda u Varaždinu</item>
      <item>Oskar Szolgai</item>
    </izvorni_sadrzaj>
    <derivirana_varijabla naziv="DomainObject.Predmet.OstaliListNazivFormated_1">
      <item>Županijsko državno odvjetništvo u Varaždinu</item>
      <item>Sudski registar Trgovačkog suda u Varaždinu</item>
      <item>Oskar Szolgai</item>
    </derivirana_varijabla>
  </DomainObject.Predmet.OstaliListNazivFormated>
  <DomainObject.Predmet.OstaliListNazivFormatedOIB>
    <izvorni_sadrzaj>
      <item>Županijsko državno odvjetništvo u Varaždinu</item>
      <item>Sudski registar Trgovačkog suda u Varaždinu</item>
      <item>Oskar Szolgai, OIB 07162595691</item>
    </izvorni_sadrzaj>
    <derivirana_varijabla naziv="DomainObject.Predmet.OstaliListNazivFormatedOIB_1">
      <item>Županijsko državno odvjetništvo u Varaždinu</item>
      <item>Sudski registar Trgovačkog suda u Varaždinu</item>
      <item>Oskar Szolgai, OIB 07162595691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St-281/2017-6</izvorni_sadrzaj>
    <derivirana_varijabla naziv="DomainObject.PoslovniBrojDokumenta_1">St-281/2017-6</derivirana_varijabla>
  </DomainObject.PoslovniBrojDokumenta>
  <DomainObject.Predmet.StrankaIDrugi>
    <izvorni_sadrzaj>RH, Ministarstvo financija - Porezna uprava, Područni ured sjeverna Hrvatska</izvorni_sadrzaj>
    <derivirana_varijabla naziv="DomainObject.Predmet.StrankaIDrugi_1">RH, Ministarstvo financija - Porezna uprava, Područni ured sjeverna Hrvatska</derivirana_varijabla>
  </DomainObject.Predmet.StrankaIDrugi>
  <DomainObject.Predmet.ProtustrankaIDrugi>
    <izvorni_sadrzaj>OSCARKER društvo s ograničenom odgovornošću za trgovinu i usluge</izvorni_sadrzaj>
    <derivirana_varijabla naziv="DomainObject.Predmet.ProtustrankaIDrugi_1">OSCARKER društvo s ograničenom odgovornošću za trgovinu i usluge</derivirana_varijabla>
  </DomainObject.Predmet.ProtustrankaIDrugi>
  <DomainObject.Predmet.StrankaIDrugiAdressOIB>
    <izvorni_sadrzaj>RH, Ministarstvo financija - Porezna uprava, Područni ured sjeverna Hrvatska, OIB 18683136487, Graberje 1, 42000 Varaždin</izvorni_sadrzaj>
    <derivirana_varijabla naziv="DomainObject.Predmet.StrankaIDrugiAdressOIB_1">RH, Ministarstvo financija - Porezna uprava, Područni ured sjeverna Hrvatska, OIB 18683136487, Graberje 1, 42000 Varaždin</derivirana_varijabla>
  </DomainObject.Predmet.StrankaIDrugiAdressOIB>
  <DomainObject.Predmet.ProtustrankaIDrugiAdressOIB>
    <izvorni_sadrzaj>OSCARKER društvo s ograničenom odgovornošću za trgovinu i usluge, OIB 19680811179, Vilka Novaka 48/c, 42000 Varaždin</izvorni_sadrzaj>
    <derivirana_varijabla naziv="DomainObject.Predmet.ProtustrankaIDrugiAdressOIB_1">OSCARKER društvo s ograničenom odgovornošću za trgovinu i usluge, OIB 19680811179, Vilka Novaka 48/c,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OSCARKER društvo s ograničenom odgovornošću za trgovinu i usluge</item>
      <item>RH, Ministarstvo financija - Porezna uprava, Područni ured sjeverna Hrvatska</item>
      <item>Županijsko državno odvjetništvo u Varaždinu</item>
      <item>Sudski registar Trgovačkog suda u Varaždinu</item>
      <item>Oskar Szolgai</item>
    </izvorni_sadrzaj>
    <derivirana_varijabla naziv="DomainObject.Predmet.SudioniciListNaziv_1">
      <item>OSCARKER društvo s ograničenom odgovornošću za trgovinu i usluge</item>
      <item>RH, Ministarstvo financija - Porezna uprava, Područni ured sjeverna Hrvatska</item>
      <item>Županijsko državno odvjetništvo u Varaždinu</item>
      <item>Sudski registar Trgovačkog suda u Varaždinu</item>
      <item>Oskar Szolgai</item>
    </derivirana_varijabla>
  </DomainObject.Predmet.SudioniciListNaziv>
  <DomainObject.Predmet.SudioniciListAdressOIB>
    <izvorni_sadrzaj>
      <item>OSCARKER društvo s ograničenom odgovornošću za trgovinu i usluge, OIB 19680811179, Vilka Novaka 48/c,42000 Varaždin</item>
      <item>RH, Ministarstvo financija - Porezna uprava, Područni ured sjeverna Hrvatska, OIB 18683136487, Graberje 1,42000 Varaždin</item>
      <item>Županijsko državno odvjetništvo u Varaždinu</item>
      <item>Sudski registar Trgovačkog suda u Varaždinu</item>
      <item>Oskar Szolgai, OIB 07162595691, Čierny Brod 174,92508 Čierny Brod</item>
    </izvorni_sadrzaj>
    <derivirana_varijabla naziv="DomainObject.Predmet.SudioniciListAdressOIB_1">
      <item>OSCARKER društvo s ograničenom odgovornošću za trgovinu i usluge, OIB 19680811179, Vilka Novaka 48/c,42000 Varaždin</item>
      <item>RH, Ministarstvo financija - Porezna uprava, Područni ured sjeverna Hrvatska, OIB 18683136487, Graberje 1,42000 Varaždin</item>
      <item>Županijsko državno odvjetništvo u Varaždinu</item>
      <item>Sudski registar Trgovačkog suda u Varaždinu</item>
      <item>Oskar Szolgai, OIB 07162595691, Čierny Brod 174,92508 Čierny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968182-9D62-486D-89EA-AEF4074CBD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2736</properties:Characters>
  <properties:Lines>83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2018-07-05T13:15:00Z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St-281/2017-6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