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17059" w14:paraId="9217059" w:rsidRDefault="009D3CD2" w:rsidP="00E34EFC" w:rsidR="009D3CD2">
      <w:pPr>
        <w:jc w:val="both"/>
        <w15:collapsed w:val="false"/>
      </w:pPr>
      <w:bookmarkStart w:name="_GoBack" w:id="0"/>
      <w:bookmarkEnd w:id="0"/>
    </w:p>
    <w:p w:rsidRDefault="00420F9A" w:rsidP="00E34EFC" w:rsidR="00420F9A">
      <w:pPr>
        <w:jc w:val="both"/>
      </w:pPr>
    </w:p>
    <w:p w:rsidRDefault="006E1EF7" w:rsidP="006E1EF7" w:rsidR="006E1EF7">
      <w:pPr>
        <w:jc w:val="both"/>
      </w:pPr>
    </w:p>
    <w:p w:rsidRDefault="006E1EF7" w:rsidP="006E1EF7" w:rsidR="006E1EF7">
      <w:pPr>
        <w:pStyle w:val="Bezproreda"/>
      </w:pPr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6E1EF7" w:rsidP="006E1EF7" w:rsidR="006E1EF7">
      <w:pPr>
        <w:pStyle w:val="Bezproreda"/>
      </w:pPr>
    </w:p>
    <w:p w:rsidRDefault="006E1EF7" w:rsidP="006E1EF7" w:rsidR="006E1EF7">
      <w:pPr>
        <w:pStyle w:val="Bezproreda"/>
      </w:pPr>
    </w:p>
    <w:p w:rsidRDefault="006E1EF7" w:rsidP="006E1EF7" w:rsidR="006E1EF7">
      <w:pPr>
        <w:pStyle w:val="Bezproreda"/>
      </w:pPr>
      <w:r>
        <w:t xml:space="preserve">               REPUBLIKA HRVATSKA</w:t>
      </w:r>
    </w:p>
    <w:p w:rsidRDefault="006E1EF7" w:rsidP="006E1EF7" w:rsidR="006E1EF7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6E1EF7" w:rsidP="006E1EF7" w:rsidR="006E1EF7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420F9A" w:rsidP="00E34EFC" w:rsidR="00420F9A">
      <w:pPr>
        <w:jc w:val="both"/>
      </w:pPr>
    </w:p>
    <w:p w:rsidRDefault="00420F9A" w:rsidP="00420F9A" w:rsidR="00420F9A">
      <w:pPr>
        <w:jc w:val="center"/>
      </w:pPr>
      <w:r>
        <w:t>U   I M E   R E P U B L I K E   H R V A T S K E</w:t>
      </w:r>
    </w:p>
    <w:p w:rsidRDefault="00420F9A" w:rsidP="00420F9A" w:rsidR="00420F9A">
      <w:pPr>
        <w:jc w:val="center"/>
      </w:pPr>
    </w:p>
    <w:p w:rsidRDefault="00420F9A" w:rsidP="00420F9A" w:rsidR="00420F9A">
      <w:pPr>
        <w:jc w:val="center"/>
      </w:pPr>
      <w:r>
        <w:t>R J E Š E NJ E</w:t>
      </w:r>
    </w:p>
    <w:p w:rsidRDefault="00C9293C" w:rsidP="00C9293C" w:rsidR="00C9293C">
      <w:pPr>
        <w:jc w:val="center"/>
      </w:pPr>
    </w:p>
    <w:p w:rsidRDefault="00C9293C" w:rsidP="00C9293C" w:rsidR="00420F9A">
      <w:pPr>
        <w:jc w:val="both"/>
      </w:pPr>
      <w:r>
        <w:tab/>
        <w:t>Općinski</w:t>
      </w:r>
      <w:r w:rsidR="00C25DA4">
        <w:t xml:space="preserve"> građanski</w:t>
      </w:r>
      <w:r>
        <w:t xml:space="preserve"> sud u </w:t>
      </w:r>
      <w:r w:rsidR="00C25DA4">
        <w:t>Zagrebu</w:t>
      </w:r>
      <w:r>
        <w:t xml:space="preserve"> po sucu </w:t>
      </w:r>
      <w:r w:rsidR="00C25DA4">
        <w:t>Jasni Gažić Ferenčina</w:t>
      </w:r>
      <w:r>
        <w:t xml:space="preserve"> kao sucu pojedincu, </w:t>
      </w:r>
      <w:r w:rsidR="009D3CD2">
        <w:t xml:space="preserve">povodom prijedloga potrošača </w:t>
      </w:r>
      <w:r w:rsidR="003B663B">
        <w:t>Ivice Tabula</w:t>
      </w:r>
      <w:r w:rsidR="008E6FA8">
        <w:t xml:space="preserve">, iz Zagreba, </w:t>
      </w:r>
      <w:r w:rsidR="003B663B">
        <w:t>Turopoljska 16,</w:t>
      </w:r>
      <w:r w:rsidR="0056564C">
        <w:t xml:space="preserve"> </w:t>
      </w:r>
      <w:r w:rsidR="00C25DA4">
        <w:t>OIB:</w:t>
      </w:r>
      <w:r w:rsidR="0056564C">
        <w:t xml:space="preserve"> </w:t>
      </w:r>
      <w:r w:rsidR="003B663B">
        <w:t>31889280071</w:t>
      </w:r>
      <w:r w:rsidR="009D3CD2">
        <w:t xml:space="preserve">, za otvaranje postupka stečaja potrošača, </w:t>
      </w:r>
      <w:r w:rsidR="00C25DA4">
        <w:t>nakon pripremnog ročišta</w:t>
      </w:r>
      <w:r w:rsidR="00420F9A">
        <w:t xml:space="preserve"> odr</w:t>
      </w:r>
      <w:r w:rsidR="00C25DA4">
        <w:t xml:space="preserve">žanog </w:t>
      </w:r>
      <w:r w:rsidR="003B663B">
        <w:t>24. svibnja</w:t>
      </w:r>
      <w:r w:rsidR="00C25DA4">
        <w:t xml:space="preserve"> 2017</w:t>
      </w:r>
      <w:r w:rsidR="006339F7">
        <w:t>.</w:t>
      </w:r>
      <w:r w:rsidR="000177C0">
        <w:t xml:space="preserve"> u prisutnosti potrošač</w:t>
      </w:r>
      <w:r w:rsidR="006339F7">
        <w:t>a</w:t>
      </w:r>
      <w:r w:rsidR="008E6FA8">
        <w:t>,</w:t>
      </w:r>
      <w:r w:rsidR="004F0C31">
        <w:t xml:space="preserve"> </w:t>
      </w:r>
      <w:r w:rsidR="006339F7">
        <w:t>20. srpnja</w:t>
      </w:r>
      <w:r w:rsidR="00C25DA4">
        <w:t xml:space="preserve"> 2017.</w:t>
      </w:r>
      <w:r w:rsidR="00420F9A">
        <w:t xml:space="preserve"> godine </w:t>
      </w:r>
    </w:p>
    <w:p w:rsidRDefault="00420F9A" w:rsidP="00C9293C" w:rsidR="00420F9A">
      <w:pPr>
        <w:jc w:val="both"/>
      </w:pPr>
    </w:p>
    <w:p w:rsidRDefault="00420F9A" w:rsidP="00420F9A" w:rsidR="00420F9A">
      <w:pPr>
        <w:jc w:val="center"/>
      </w:pPr>
      <w:r>
        <w:t>r i j e š i o   j e</w:t>
      </w:r>
    </w:p>
    <w:p w:rsidRDefault="00420F9A" w:rsidP="00420F9A" w:rsidR="00420F9A">
      <w:pPr>
        <w:jc w:val="center"/>
      </w:pPr>
    </w:p>
    <w:p w:rsidRDefault="00420F9A" w:rsidP="00420F9A" w:rsidR="008E6FA8">
      <w:pPr>
        <w:jc w:val="both"/>
      </w:pPr>
      <w:r>
        <w:tab/>
        <w:t xml:space="preserve">I. O t v a r a  s e  postupak stečaja potrošača nad potrošačem </w:t>
      </w:r>
      <w:r w:rsidR="008E6FA8" w:rsidRPr="008E6FA8">
        <w:t xml:space="preserve"> </w:t>
      </w:r>
      <w:r w:rsidR="003B663B">
        <w:t>Ivica Tabula, iz Zagreba, Turopoljska 16, OIB: 31889280071.</w:t>
      </w:r>
    </w:p>
    <w:p w:rsidRDefault="003B663B" w:rsidP="00420F9A" w:rsidR="003B663B">
      <w:pPr>
        <w:ind w:firstLine="708"/>
        <w:jc w:val="both"/>
      </w:pPr>
    </w:p>
    <w:p w:rsidRDefault="00420F9A" w:rsidP="00420F9A" w:rsidR="00420F9A">
      <w:pPr>
        <w:ind w:firstLine="708"/>
        <w:jc w:val="both"/>
      </w:pPr>
      <w:r>
        <w:t xml:space="preserve">Postupak stečaja </w:t>
      </w:r>
      <w:r w:rsidR="00691CFC">
        <w:t xml:space="preserve">potrošača </w:t>
      </w:r>
      <w:r w:rsidR="008604A3">
        <w:t xml:space="preserve">otvoren je </w:t>
      </w:r>
      <w:r w:rsidR="006339F7">
        <w:t>20</w:t>
      </w:r>
      <w:r w:rsidR="004F0C31">
        <w:t xml:space="preserve">. </w:t>
      </w:r>
      <w:r w:rsidR="006339F7">
        <w:t>srpnja</w:t>
      </w:r>
      <w:r w:rsidR="004F0C31">
        <w:t xml:space="preserve"> </w:t>
      </w:r>
      <w:r w:rsidR="008604A3">
        <w:t xml:space="preserve">2017. </w:t>
      </w:r>
      <w:r>
        <w:t xml:space="preserve"> godine u 1</w:t>
      </w:r>
      <w:r w:rsidR="008604A3">
        <w:t>5</w:t>
      </w:r>
      <w:r>
        <w:t>,00 sati kada je ovo rješenje objavljeno na mrežnoj stranici e–oglasna ploča sudova.</w:t>
      </w:r>
    </w:p>
    <w:p w:rsidRDefault="00420F9A" w:rsidP="00420F9A" w:rsidR="00420F9A">
      <w:pPr>
        <w:ind w:firstLine="708"/>
        <w:jc w:val="both"/>
      </w:pPr>
    </w:p>
    <w:p w:rsidRDefault="00420F9A" w:rsidP="00420F9A" w:rsidR="008E6FA8">
      <w:pPr>
        <w:ind w:firstLine="708"/>
        <w:jc w:val="both"/>
      </w:pPr>
      <w:r>
        <w:t xml:space="preserve">II. Z a k lj u č u j e  s e  postupak stečaja potrošača nad potrošačem </w:t>
      </w:r>
      <w:r w:rsidR="003B663B">
        <w:t>Ivica Tabula, iz Zagreba, Turopoljska 16, OIB: 31889280071.</w:t>
      </w:r>
    </w:p>
    <w:p w:rsidRDefault="003B663B" w:rsidP="00420F9A" w:rsidR="003B663B">
      <w:pPr>
        <w:ind w:firstLine="708"/>
        <w:jc w:val="both"/>
      </w:pPr>
    </w:p>
    <w:p w:rsidRDefault="00420F9A" w:rsidP="00420F9A" w:rsidR="00420F9A">
      <w:pPr>
        <w:ind w:firstLine="708"/>
        <w:jc w:val="both"/>
      </w:pPr>
      <w:r>
        <w:t>I</w:t>
      </w:r>
      <w:r w:rsidR="00C00C76">
        <w:t>II</w:t>
      </w:r>
      <w:r>
        <w:t>. Određuje se razdoblje provjere ponašanja u trajanju od 5 (pet) godina.</w:t>
      </w:r>
    </w:p>
    <w:p w:rsidRDefault="00C00C76" w:rsidP="00420F9A" w:rsidR="00C00C76">
      <w:pPr>
        <w:ind w:firstLine="708"/>
        <w:jc w:val="both"/>
      </w:pPr>
    </w:p>
    <w:p w:rsidRDefault="00C00C76" w:rsidP="00C00C76" w:rsidR="008E6FA8">
      <w:pPr>
        <w:ind w:firstLine="708"/>
        <w:jc w:val="both"/>
      </w:pPr>
      <w:r>
        <w:t>IV.</w:t>
      </w:r>
      <w:r w:rsidRPr="00C00C76">
        <w:t xml:space="preserve"> </w:t>
      </w:r>
      <w:r w:rsidR="00073604">
        <w:t xml:space="preserve">Povjerenikom se imenuje </w:t>
      </w:r>
      <w:r w:rsidR="003B663B">
        <w:t>Bože Guvo, iz Splita, Smiljanićeva 2, OIB: 55368811100.</w:t>
      </w:r>
    </w:p>
    <w:p w:rsidRDefault="00C00C76" w:rsidP="00C00C76" w:rsidR="00C00C76">
      <w:pPr>
        <w:ind w:firstLine="708"/>
        <w:jc w:val="both"/>
      </w:pPr>
    </w:p>
    <w:p w:rsidRDefault="00AB7C63" w:rsidP="00E75BAD" w:rsidR="00AB7C63">
      <w:pPr>
        <w:ind w:firstLine="708"/>
        <w:jc w:val="both"/>
      </w:pPr>
      <w:r>
        <w:t>Prije prihvaćanja dužnosti povjerenik će pred sudom dati izjavu da će savjesno, držeći se Ustava, zakona i pravnog poretka Republike Hrvatske, obavljati svoju dužnost.</w:t>
      </w:r>
    </w:p>
    <w:p w:rsidRDefault="00AB7C63" w:rsidP="00E75BAD" w:rsidR="00AB7C63">
      <w:pPr>
        <w:ind w:firstLine="708"/>
        <w:jc w:val="both"/>
      </w:pPr>
      <w:r>
        <w:t xml:space="preserve">Nakon davanja izjave sud će </w:t>
      </w:r>
      <w:r w:rsidR="00C25DA4">
        <w:t>povjereniku</w:t>
      </w:r>
      <w:r>
        <w:t xml:space="preserve"> predati potvrdu o </w:t>
      </w:r>
      <w:r w:rsidR="00C25DA4">
        <w:t>imenovanju</w:t>
      </w:r>
      <w:r>
        <w:t xml:space="preserve"> u kojoj je navedeno da je rješenjem o otvaranju postupka stečaja potrošača imenovan za povjerenika u ovom postupku.</w:t>
      </w:r>
    </w:p>
    <w:p w:rsidRDefault="00420F9A" w:rsidP="00E75BAD" w:rsidR="00420F9A">
      <w:pPr>
        <w:ind w:firstLine="708"/>
        <w:jc w:val="both"/>
      </w:pPr>
      <w:r>
        <w:t>Povjerenik će nakon zaključenja postupka, u razdoblju provjere ponašanja, u ime i za račun potrošača unovčavati imovinu potrošača i prikupljenim sredstvima namiriti nastale troškove postupka. O obavljenim radnjama povjerenik je dužan podnositi izviješća sudu.</w:t>
      </w:r>
    </w:p>
    <w:p w:rsidRDefault="00420F9A" w:rsidP="00E75BAD" w:rsidR="00420F9A">
      <w:pPr>
        <w:ind w:firstLine="708"/>
        <w:jc w:val="both"/>
      </w:pPr>
      <w:r>
        <w:t>A</w:t>
      </w:r>
      <w:r w:rsidR="00691CFC">
        <w:t>ko potrošač</w:t>
      </w:r>
      <w:r>
        <w:t xml:space="preserve"> u razdoblju provjere ponašanje stekne imovinu iz koje se mogu namiriti vjerovnici, na </w:t>
      </w:r>
      <w:r w:rsidR="00C25DA4">
        <w:t>odgovarajući</w:t>
      </w:r>
      <w:r>
        <w:t xml:space="preserve"> će se način primijeniti odredbe Stečajnog zakona o nastavljanju postupka radi naknade diobe u slučajevima u kojima se stečajni postupak ne provodi.</w:t>
      </w:r>
    </w:p>
    <w:p w:rsidRDefault="00620161" w:rsidP="00E75BAD" w:rsidR="00620161">
      <w:pPr>
        <w:ind w:firstLine="708"/>
        <w:jc w:val="both"/>
      </w:pPr>
    </w:p>
    <w:p w:rsidRDefault="00620161" w:rsidP="00620161" w:rsidR="00620161">
      <w:pPr>
        <w:ind w:firstLine="708"/>
        <w:jc w:val="both"/>
      </w:pPr>
      <w:r>
        <w:t>V. Nalaže se povjereniku</w:t>
      </w:r>
      <w:r w:rsidR="004F0C31">
        <w:t xml:space="preserve"> </w:t>
      </w:r>
      <w:r w:rsidR="003B663B">
        <w:t>Bože Guvo</w:t>
      </w:r>
      <w:r>
        <w:t xml:space="preserve"> da otvori poseban transakcijski račun kod financijske </w:t>
      </w:r>
      <w:r w:rsidR="004F0C31">
        <w:t xml:space="preserve"> </w:t>
      </w:r>
      <w:r>
        <w:t xml:space="preserve">institucije  za potrošača. </w:t>
      </w:r>
    </w:p>
    <w:p w:rsidRDefault="00620161" w:rsidP="00620161" w:rsidR="00620161">
      <w:pPr>
        <w:ind w:firstLine="708"/>
        <w:jc w:val="both"/>
      </w:pPr>
      <w:r>
        <w:t xml:space="preserve">Poseban račun povjerenik mora otvoriti prvi dan nakon što ga je sud imenovao. </w:t>
      </w:r>
    </w:p>
    <w:p w:rsidRDefault="00620161" w:rsidP="00620161" w:rsidR="00620161">
      <w:pPr>
        <w:ind w:firstLine="708"/>
        <w:jc w:val="both"/>
      </w:pPr>
      <w:r>
        <w:lastRenderedPageBreak/>
        <w:t xml:space="preserve">U stečajnu masu ne ulazi imovina potrošača na kojoj se ne može provesti ovrha u skladu sa zakonom koji uređuje ovršni postupak (primanja i naknade iz čl. 172. Ovršnog zakona). </w:t>
      </w:r>
    </w:p>
    <w:p w:rsidRDefault="00620161" w:rsidP="00E75BAD" w:rsidR="00620161">
      <w:pPr>
        <w:ind w:firstLine="708"/>
        <w:jc w:val="both"/>
      </w:pPr>
    </w:p>
    <w:p w:rsidRDefault="00420F9A" w:rsidP="00E75BAD" w:rsidR="00420F9A">
      <w:pPr>
        <w:jc w:val="both"/>
      </w:pPr>
    </w:p>
    <w:p w:rsidRDefault="00420F9A" w:rsidP="00420F9A" w:rsidR="00420F9A">
      <w:pPr>
        <w:jc w:val="center"/>
      </w:pPr>
      <w:r>
        <w:t>Obrazloženje</w:t>
      </w:r>
    </w:p>
    <w:p w:rsidRDefault="00420F9A" w:rsidP="00420F9A" w:rsidR="00420F9A">
      <w:pPr>
        <w:jc w:val="center"/>
      </w:pPr>
    </w:p>
    <w:p w:rsidRDefault="00691CFC" w:rsidP="009D23CE" w:rsidR="00420F9A">
      <w:pPr>
        <w:jc w:val="both"/>
      </w:pPr>
      <w:r>
        <w:tab/>
        <w:t>Potrošač</w:t>
      </w:r>
      <w:r w:rsidR="009D23CE">
        <w:t xml:space="preserve"> </w:t>
      </w:r>
      <w:r w:rsidR="003B663B">
        <w:t>Ivica Tabula</w:t>
      </w:r>
      <w:r w:rsidR="00552EBA">
        <w:t xml:space="preserve"> podnio</w:t>
      </w:r>
      <w:r w:rsidR="009D23CE">
        <w:t xml:space="preserve"> je prijedlog za otvaranje postupka steča</w:t>
      </w:r>
      <w:r w:rsidR="00552EBA">
        <w:t>ja potrošača te istome priložio</w:t>
      </w:r>
      <w:r w:rsidR="009D23CE">
        <w:t xml:space="preserve"> popis imovine i obveza te plan ispunjenja obveza.</w:t>
      </w:r>
    </w:p>
    <w:p w:rsidRDefault="0070592B" w:rsidP="009D23CE" w:rsidR="0070592B">
      <w:pPr>
        <w:jc w:val="both"/>
      </w:pPr>
    </w:p>
    <w:p w:rsidRDefault="009D23CE" w:rsidP="009D23CE" w:rsidR="009D23CE">
      <w:pPr>
        <w:jc w:val="both"/>
      </w:pPr>
      <w:r>
        <w:tab/>
        <w:t xml:space="preserve">Poziv za pripremno ročište u postupku stečaja potrošača za dan </w:t>
      </w:r>
      <w:r w:rsidR="003B663B">
        <w:t>24. svibnja</w:t>
      </w:r>
      <w:r w:rsidR="00C25DA4">
        <w:t xml:space="preserve"> 2017</w:t>
      </w:r>
      <w:r>
        <w:t xml:space="preserve">. godine objavljen je na e-oglasnoj ploči sudova </w:t>
      </w:r>
      <w:r w:rsidR="003B663B">
        <w:t>27. veljače</w:t>
      </w:r>
      <w:r w:rsidR="006339F7">
        <w:t xml:space="preserve"> 2017</w:t>
      </w:r>
      <w:r>
        <w:t>. godine zajedno s popisom imovine i obveza te planom ispunjenja obveza.</w:t>
      </w:r>
    </w:p>
    <w:p w:rsidRDefault="003B663B" w:rsidP="009D23CE" w:rsidR="009D23CE">
      <w:pPr>
        <w:jc w:val="both"/>
      </w:pPr>
      <w:r>
        <w:tab/>
        <w:t xml:space="preserve">Vjerovnik Zagrebačka banka </w:t>
      </w:r>
      <w:r w:rsidR="008E6FA8">
        <w:t xml:space="preserve">d.d. </w:t>
      </w:r>
      <w:r>
        <w:t>se očitovala</w:t>
      </w:r>
      <w:r w:rsidR="00552EBA">
        <w:t xml:space="preserve"> da ne </w:t>
      </w:r>
      <w:r>
        <w:t>prihvaća</w:t>
      </w:r>
      <w:r w:rsidR="009D23CE">
        <w:t xml:space="preserve"> predloženi plan ispunjenja obveza.</w:t>
      </w:r>
    </w:p>
    <w:p w:rsidRDefault="009D23CE" w:rsidP="00C25DA4" w:rsidR="009D23CE">
      <w:pPr>
        <w:jc w:val="both"/>
      </w:pPr>
      <w:r>
        <w:tab/>
      </w:r>
      <w:r>
        <w:tab/>
      </w:r>
    </w:p>
    <w:p w:rsidRDefault="006B19D5" w:rsidP="009D23CE" w:rsidR="00E75BAD">
      <w:pPr>
        <w:jc w:val="both"/>
      </w:pPr>
      <w:r>
        <w:tab/>
        <w:t xml:space="preserve">Iz popisa imovine i obveza </w:t>
      </w:r>
      <w:r w:rsidR="006339F7">
        <w:t xml:space="preserve">i iskaza </w:t>
      </w:r>
      <w:r>
        <w:t>proizlazi da</w:t>
      </w:r>
      <w:r w:rsidR="00691CFC">
        <w:t xml:space="preserve"> </w:t>
      </w:r>
      <w:r w:rsidR="008E6FA8">
        <w:t xml:space="preserve">je potrošač </w:t>
      </w:r>
      <w:r w:rsidR="003B663B">
        <w:t xml:space="preserve">u mirovini od 1995. nakon što je radio kao telefonist i koja mirovina iznosi 2.600,00 kn, no na ruke dobiva 1.700,00 kn jer je ostalo opterećeno ovrhama. Na ime invalidnine prima mjesečno 1.600,00 kn, a od Grada Zagreba novčanu pomoć od 200,00 kn. Živi u gradskom stanu površine 32 m2 koji plaća 228,00 kn zajedno sa suprugom koja je prijavljena na zavodu za zapošljavanje. Boluje od dijabetesa, uzima inzulin pet puta dnevno a dugovi su nastali jer je zbog genetske bolesti uzima hormonske injekcije koje je morao plaćati i zbog čega se zadužio. Tijekom života ništa od imovine nije stekao, 2007. mu je umro otac i iza njega ništa nije naslijedio jer je kuću dobio brat a njemu nije pripalo ništa od nasljedstva. Dijagnosticirana mu je i shizofrenija zbog čega uzima lijekove a izlaz iz situacije ne vidi jer ne može raditi nikakav posao zbog svog zdravstvenog stanja. </w:t>
      </w:r>
    </w:p>
    <w:p w:rsidRDefault="00FC0FD8" w:rsidP="00E75BAD" w:rsidR="00FC0FD8">
      <w:pPr>
        <w:ind w:firstLine="708"/>
        <w:jc w:val="both"/>
      </w:pPr>
      <w:r>
        <w:t xml:space="preserve">Iz plana ispunjenja obveza vidljivo je da potrošač prema vjerovnicima ima dugovanja </w:t>
      </w:r>
      <w:r w:rsidR="00E75BAD">
        <w:t xml:space="preserve">u ukupnom iznosu od </w:t>
      </w:r>
      <w:r w:rsidR="003B663B">
        <w:t>159.785,99</w:t>
      </w:r>
      <w:r>
        <w:t xml:space="preserve"> kuna, samo po osnovi glavnica, dakle, bez kamata te predlaže da se prema </w:t>
      </w:r>
      <w:r w:rsidR="00E75BAD">
        <w:t>svim vjerovnicima</w:t>
      </w:r>
      <w:r>
        <w:t xml:space="preserve"> umanji ob</w:t>
      </w:r>
      <w:r w:rsidR="00E75BAD">
        <w:t xml:space="preserve">veza za 100 %. </w:t>
      </w:r>
    </w:p>
    <w:p w:rsidRDefault="00FC0FD8" w:rsidP="00FC0FD8" w:rsidR="005B1E85">
      <w:pPr>
        <w:jc w:val="both"/>
      </w:pPr>
      <w:r>
        <w:tab/>
        <w:t xml:space="preserve">S obzirom na navedeno, sasvim </w:t>
      </w:r>
      <w:r w:rsidR="00691CFC">
        <w:t>je jasno da je</w:t>
      </w:r>
      <w:r w:rsidR="000177C0">
        <w:t xml:space="preserve"> potrošač nesposoban za plaćanje čime je ispunjen stečajni razlog u smislu odredbi čl 5. Zakona o stečaju potrošača, Narodne novine, br. 100/15, dalje: ZSP), a da je </w:t>
      </w:r>
      <w:r w:rsidR="00691CFC">
        <w:t>imovina pot</w:t>
      </w:r>
      <w:r w:rsidR="008604A3">
        <w:t>r</w:t>
      </w:r>
      <w:r w:rsidR="00691CFC">
        <w:t>ošača</w:t>
      </w:r>
      <w:r>
        <w:t xml:space="preserve"> koja bi ušla u stečajnu masu neznatne vrijednosti te nije dovoljna niti za namirenje troškova postupka pa je valjalo, temeljem odredbi čl. 58. </w:t>
      </w:r>
      <w:r w:rsidR="000177C0">
        <w:t>ZSP-a</w:t>
      </w:r>
      <w:r>
        <w:t>, riješiti kao u izreci.</w:t>
      </w:r>
    </w:p>
    <w:p w:rsidRDefault="00C00C76" w:rsidP="00FC0FD8" w:rsidR="00C00C76">
      <w:pPr>
        <w:jc w:val="both"/>
      </w:pPr>
      <w:r>
        <w:tab/>
        <w:t xml:space="preserve">Povjerenik je izabran i imenovan temeljem odredbi čl. 37. </w:t>
      </w:r>
      <w:r w:rsidR="00AB7C63">
        <w:t xml:space="preserve">i 38. </w:t>
      </w:r>
      <w:r>
        <w:t>ZSP-a, metodom slučajnog odabira u skladu s odredbama čl. 6. i 7. Pravilnika o pretpostavkama i načinu izbora povjerenika metodom slučajnog odabira (Narodne novine, br. 7/16).</w:t>
      </w:r>
    </w:p>
    <w:p w:rsidRDefault="00620161" w:rsidP="00FC0FD8" w:rsidR="00620161">
      <w:pPr>
        <w:jc w:val="both"/>
      </w:pPr>
    </w:p>
    <w:p w:rsidRDefault="00620161" w:rsidP="00620161" w:rsidR="00620161">
      <w:pPr>
        <w:jc w:val="both"/>
      </w:pPr>
      <w:r>
        <w:t xml:space="preserve">Prema čl. 42. ZSP povjerenik je dužan otvoriti transakcijski račun a potrebno je  zatvoriti druge račune potrošača, sukladno čl.218. Stečajnog zakona koji se u ovom postupku podredno primjenjuje. </w:t>
      </w:r>
    </w:p>
    <w:p w:rsidRDefault="00620161" w:rsidP="00620161" w:rsidR="00620161">
      <w:pPr>
        <w:jc w:val="both"/>
      </w:pPr>
      <w:r>
        <w:tab/>
        <w:t xml:space="preserve">Otvaranjem postupka stečaja cjelokupna imovina potrošača koju je stekao do zaključenja stečajnog postupka i imovina koju će steći do isteka razdoblja provjere ponašanja ulazi u stečajnu masu. U stečajnu masu ne ulazi imovina potrošača na kojoj se ne može provesti ovrha u skladu sa zakonom koji uređuju ovršni postupak, a sukladno čl. 60. ZSP. Radi se o primanjima i naknadama iz čl. 172. Ovršnog zakona. Stoga sredstva koja potrošač s tog osnova prima ne ulaze u stečajnu masu i račun na koji mu se isplaćuju se ne zatvara. </w:t>
      </w:r>
    </w:p>
    <w:p w:rsidRDefault="00620161" w:rsidP="00FC0FD8" w:rsidR="00620161">
      <w:pPr>
        <w:jc w:val="both"/>
      </w:pPr>
    </w:p>
    <w:p w:rsidRDefault="009566A2" w:rsidP="009566A2" w:rsidR="009566A2">
      <w:pPr>
        <w:jc w:val="both"/>
      </w:pPr>
    </w:p>
    <w:p w:rsidRDefault="00FD6492" w:rsidP="008604A3" w:rsidR="008604A3">
      <w:pPr>
        <w:jc w:val="center"/>
      </w:pPr>
      <w:r>
        <w:lastRenderedPageBreak/>
        <w:t xml:space="preserve">U </w:t>
      </w:r>
      <w:r w:rsidR="008604A3">
        <w:t xml:space="preserve">Zagrebu, </w:t>
      </w:r>
      <w:r w:rsidR="006339F7">
        <w:t>20. srpnja</w:t>
      </w:r>
      <w:r w:rsidR="008604A3">
        <w:t xml:space="preserve"> 2017. </w:t>
      </w:r>
    </w:p>
    <w:p w:rsidRDefault="00AB7C63" w:rsidP="009566A2" w:rsidR="00AB7C63">
      <w:pPr>
        <w:jc w:val="right"/>
      </w:pPr>
    </w:p>
    <w:p w:rsidRDefault="009566A2" w:rsidP="009566A2" w:rsidR="009566A2">
      <w:pPr>
        <w:jc w:val="right"/>
      </w:pPr>
      <w:r>
        <w:t>S u d a c:</w:t>
      </w:r>
    </w:p>
    <w:p w:rsidRDefault="009566A2" w:rsidP="009566A2" w:rsidR="009566A2">
      <w:pPr>
        <w:jc w:val="right"/>
      </w:pPr>
    </w:p>
    <w:p w:rsidRDefault="008604A3" w:rsidP="009566A2" w:rsidR="009566A2">
      <w:pPr>
        <w:jc w:val="right"/>
      </w:pPr>
      <w:r>
        <w:t>Jasna Gažić Ferenčina</w:t>
      </w:r>
      <w:r w:rsidR="00FB45C2">
        <w:t>,v.r.</w:t>
      </w:r>
    </w:p>
    <w:p w:rsidRDefault="00AB7C63" w:rsidP="009566A2" w:rsidR="00AB7C63">
      <w:pPr>
        <w:jc w:val="right"/>
      </w:pPr>
    </w:p>
    <w:p w:rsidRDefault="00AB7C63" w:rsidP="00AB7C63" w:rsidR="00AB7C63">
      <w:pPr>
        <w:jc w:val="both"/>
      </w:pPr>
      <w:r>
        <w:t>UPUTA O PRAVNOM LIJEKU:</w:t>
      </w:r>
    </w:p>
    <w:p w:rsidRDefault="009D083C" w:rsidP="00AB7C63" w:rsidR="009D083C">
      <w:pPr>
        <w:jc w:val="both"/>
      </w:pPr>
    </w:p>
    <w:p w:rsidRDefault="009D083C" w:rsidP="00AB7C63" w:rsidR="009D083C">
      <w:pPr>
        <w:jc w:val="both"/>
      </w:pPr>
      <w:r>
        <w:tab/>
        <w:t>Protiv ovog je rješenja dopuštena žalba županijskom sudu u roku od 15 dana.</w:t>
      </w:r>
    </w:p>
    <w:p w:rsidRDefault="009D083C" w:rsidP="00AB7C63" w:rsidR="009D083C">
      <w:pPr>
        <w:jc w:val="both"/>
      </w:pPr>
      <w:r>
        <w:tab/>
        <w:t>Žalba ne odgađa provedbu rješenja (čl. 27. st. 2. ZSP-a).</w:t>
      </w:r>
    </w:p>
    <w:p w:rsidRDefault="0070592B" w:rsidP="00AB7C63" w:rsidR="0070592B">
      <w:pPr>
        <w:jc w:val="both"/>
      </w:pPr>
    </w:p>
    <w:p w:rsidRDefault="009566A2" w:rsidP="009566A2" w:rsidR="009566A2">
      <w:pPr>
        <w:jc w:val="both"/>
      </w:pPr>
      <w:r>
        <w:t>DNA:</w:t>
      </w:r>
    </w:p>
    <w:p w:rsidRDefault="009566A2" w:rsidP="009566A2" w:rsidR="009566A2">
      <w:pPr>
        <w:jc w:val="both"/>
      </w:pPr>
    </w:p>
    <w:p w:rsidRDefault="00B40156" w:rsidP="00B40156" w:rsidR="00B40156">
      <w:pPr>
        <w:ind w:firstLine="708"/>
        <w:jc w:val="both"/>
      </w:pPr>
      <w:r>
        <w:t>Svim sudionicima putem mrežne stranice e-oglasna ploča sudova</w:t>
      </w:r>
      <w:r w:rsidR="00FC0FD8">
        <w:t>.</w:t>
      </w:r>
    </w:p>
    <w:p w:rsidRDefault="00B40156" w:rsidP="00B40156" w:rsidR="00B40156">
      <w:pPr>
        <w:ind w:firstLine="708"/>
        <w:jc w:val="both"/>
      </w:pPr>
      <w:r>
        <w:t xml:space="preserve">Smatra se da je dostava pismena obavljena istekom osmog dana od dana objave pismena na mrežnoj stranici e-oglasna ploča sudova (čl. 25. st. </w:t>
      </w:r>
      <w:r w:rsidR="00FC0FD8">
        <w:t xml:space="preserve">1. i st. </w:t>
      </w:r>
      <w:r>
        <w:t>2. ZSP-a).</w:t>
      </w:r>
    </w:p>
    <w:p w:rsidRDefault="000177C0" w:rsidP="000177C0" w:rsidR="000177C0">
      <w:pPr>
        <w:jc w:val="both"/>
      </w:pPr>
    </w:p>
    <w:p w:rsidRDefault="000177C0" w:rsidP="000177C0" w:rsidR="000177C0">
      <w:pPr>
        <w:jc w:val="both"/>
      </w:pPr>
      <w:r>
        <w:t>Poštom (čl. 56. ZSP-a):</w:t>
      </w:r>
    </w:p>
    <w:p w:rsidRDefault="00FC0FD8" w:rsidP="00FC0FD8" w:rsidR="00FC0FD8">
      <w:pPr>
        <w:jc w:val="both"/>
      </w:pPr>
    </w:p>
    <w:p w:rsidRDefault="00C00C76" w:rsidP="008604A3" w:rsidR="00C00C76">
      <w:pPr>
        <w:pStyle w:val="Odlomakpopisa"/>
        <w:numPr>
          <w:ilvl w:val="0"/>
          <w:numId w:val="9"/>
        </w:numPr>
        <w:jc w:val="both"/>
      </w:pPr>
      <w:r>
        <w:t>potroša</w:t>
      </w:r>
      <w:r w:rsidR="008604A3">
        <w:t xml:space="preserve">ču </w:t>
      </w:r>
      <w:r w:rsidR="003B663B">
        <w:t>po pun. Diani Kladar odvj. iz Zagreba</w:t>
      </w:r>
    </w:p>
    <w:p w:rsidRDefault="008604A3" w:rsidP="00C00C76" w:rsidR="00C00C76">
      <w:pPr>
        <w:pStyle w:val="Odlomakpopisa"/>
        <w:numPr>
          <w:ilvl w:val="0"/>
          <w:numId w:val="9"/>
        </w:numPr>
        <w:jc w:val="both"/>
      </w:pPr>
      <w:r>
        <w:t>Poreznoj upravi, Zagreb</w:t>
      </w:r>
    </w:p>
    <w:p w:rsidRDefault="00C00C76" w:rsidP="00C00C76" w:rsidR="00C00C76">
      <w:pPr>
        <w:pStyle w:val="Odlomakpopisa"/>
        <w:numPr>
          <w:ilvl w:val="0"/>
          <w:numId w:val="9"/>
        </w:numPr>
        <w:jc w:val="both"/>
      </w:pPr>
      <w:r>
        <w:t>Općinskom</w:t>
      </w:r>
      <w:r w:rsidR="008604A3">
        <w:t xml:space="preserve"> državnom odvjetništvu u Zagrebu</w:t>
      </w:r>
    </w:p>
    <w:p w:rsidRDefault="00691CFC" w:rsidP="00C00C76" w:rsidR="00691CFC">
      <w:pPr>
        <w:pStyle w:val="Odlomakpopisa"/>
        <w:numPr>
          <w:ilvl w:val="0"/>
          <w:numId w:val="9"/>
        </w:numPr>
        <w:jc w:val="both"/>
      </w:pPr>
      <w:r>
        <w:t>povjereniku</w:t>
      </w:r>
      <w:r w:rsidR="00073604" w:rsidRPr="00073604">
        <w:t xml:space="preserve"> </w:t>
      </w:r>
      <w:r w:rsidR="003B663B">
        <w:t>Bože Guvo</w:t>
      </w:r>
      <w:r w:rsidR="006339F7">
        <w:t xml:space="preserve"> </w:t>
      </w:r>
    </w:p>
    <w:p w:rsidRDefault="003B663B" w:rsidP="00C00C76" w:rsidR="006339F7">
      <w:pPr>
        <w:pStyle w:val="Odlomakpopisa"/>
        <w:numPr>
          <w:ilvl w:val="0"/>
          <w:numId w:val="9"/>
        </w:numPr>
        <w:jc w:val="both"/>
      </w:pPr>
      <w:r>
        <w:t xml:space="preserve">OTP banka Hrvatska d.d. </w:t>
      </w:r>
    </w:p>
    <w:p w:rsidRDefault="003B663B" w:rsidP="003B663B" w:rsidR="003B663B">
      <w:pPr>
        <w:pStyle w:val="Odlomakpopisa"/>
        <w:jc w:val="both"/>
      </w:pPr>
    </w:p>
    <w:p w:rsidRDefault="006E1EF7" w:rsidP="006339F7" w:rsidR="006E1EF7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  <w:t xml:space="preserve"> </w:t>
      </w:r>
    </w:p>
    <w:p w:rsidRDefault="00FB45C2" w:rsidP="00590FB7" w:rsidR="00FB45C2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</w:p>
    <w:p w:rsidRDefault="00FB45C2" w:rsidP="00590FB7" w:rsidR="00FB45C2" w:rsidRPr="00590FB7">
      <w:pPr>
        <w:ind w:firstLine="720" w:left="2880"/>
        <w:jc w:val="both"/>
      </w:pPr>
      <w:r w:rsidRPr="00590FB7">
        <w:t>Za točnost otpravka – ovlašteni službenik</w:t>
      </w:r>
    </w:p>
    <w:p w:rsidRDefault="00FB45C2" w:rsidP="00590FB7" w:rsidR="00FB45C2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  <w:t xml:space="preserve">Jelena Pavić </w:t>
      </w:r>
    </w:p>
    <w:p w:rsidRDefault="00C00C76" w:rsidP="00C00C76" w:rsidR="00C00C76">
      <w:pPr>
        <w:ind w:left="360"/>
        <w:jc w:val="both"/>
      </w:pPr>
    </w:p>
    <w:sectPr w:rsidSect="00E42AC2" w:rsidR="00C00C76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70BD" w:rsidR="000D70BD">
      <w:r>
        <w:separator/>
      </w:r>
    </w:p>
  </w:endnote>
  <w:endnote w:id="0" w:type="continuationSeparator">
    <w:p w:rsidRDefault="000D70BD" w:rsidR="000D70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70BD" w:rsidR="000D70BD">
      <w:r>
        <w:separator/>
      </w:r>
    </w:p>
  </w:footnote>
  <w:footnote w:id="0" w:type="continuationSeparator">
    <w:p w:rsidRDefault="000D70BD" w:rsidR="000D70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3BEA" w:rsidP="00E42AC2" w:rsidR="005F3B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3BEA" w:rsidR="005F3BE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3BEA" w:rsidP="00E42AC2" w:rsidR="005F3B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74E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E1EF7" w:rsidP="006E1EF7" w:rsidR="006E1EF7">
    <w:pPr>
      <w:pStyle w:val="Zaglavlje"/>
      <w:jc w:val="right"/>
    </w:pPr>
    <w:r>
      <w:t>Posl. broj: 40 Sp-</w:t>
    </w:r>
    <w:r w:rsidR="003B663B">
      <w:t>39/16-12</w:t>
    </w:r>
  </w:p>
  <w:p w:rsidRDefault="005F3BEA" w:rsidR="005F3BE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0C31" w:rsidP="004F0C31" w:rsidR="004F0C31">
    <w:pPr>
      <w:pStyle w:val="Zaglavlje"/>
      <w:jc w:val="right"/>
    </w:pPr>
    <w:r>
      <w:t>Posl. broj: 40 Sp-</w:t>
    </w:r>
    <w:r w:rsidR="003B663B">
      <w:t>39/16-12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06D65"/>
    <w:multiLevelType w:val="hybridMultilevel"/>
    <w:tmpl w:val="F7C294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7B7701F"/>
    <w:multiLevelType w:val="hybridMultilevel"/>
    <w:tmpl w:val="AD9E0D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C096FD0"/>
    <w:multiLevelType w:val="hybridMultilevel"/>
    <w:tmpl w:val="1EF864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3E16B9"/>
    <w:multiLevelType w:val="hybridMultilevel"/>
    <w:tmpl w:val="803E5ACE"/>
    <w:lvl w:tplc="1744D8D8" w:ilvl="0">
      <w:start w:val="1"/>
      <w:numFmt w:val="decimal"/>
      <w:lvlText w:val="%1-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8A23FAD"/>
    <w:multiLevelType w:val="hybridMultilevel"/>
    <w:tmpl w:val="36A24C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18528D2"/>
    <w:multiLevelType w:val="hybridMultilevel"/>
    <w:tmpl w:val="097AF7A2"/>
    <w:lvl w:tplc="BBE2829C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6F53BB7"/>
    <w:multiLevelType w:val="hybridMultilevel"/>
    <w:tmpl w:val="3620D888"/>
    <w:lvl w:tplc="16BEDB1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5CF44107"/>
    <w:multiLevelType w:val="hybridMultilevel"/>
    <w:tmpl w:val="13EE03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D53569A"/>
    <w:multiLevelType w:val="hybridMultilevel"/>
    <w:tmpl w:val="E8F0D0C6"/>
    <w:lvl w:tplc="B3E606E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8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6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17BA"/>
    <w:rsid w:val="000177C0"/>
    <w:rsid w:val="00073604"/>
    <w:rsid w:val="0009557A"/>
    <w:rsid w:val="000D70BD"/>
    <w:rsid w:val="001178EC"/>
    <w:rsid w:val="001329AB"/>
    <w:rsid w:val="00136DCF"/>
    <w:rsid w:val="00151023"/>
    <w:rsid w:val="00154EDB"/>
    <w:rsid w:val="001B7C3B"/>
    <w:rsid w:val="00220664"/>
    <w:rsid w:val="002674EF"/>
    <w:rsid w:val="002C7D7F"/>
    <w:rsid w:val="002D74B3"/>
    <w:rsid w:val="00305CA6"/>
    <w:rsid w:val="00344D8F"/>
    <w:rsid w:val="0035631E"/>
    <w:rsid w:val="003841B1"/>
    <w:rsid w:val="003B663B"/>
    <w:rsid w:val="003D17BA"/>
    <w:rsid w:val="003D6E32"/>
    <w:rsid w:val="00420F9A"/>
    <w:rsid w:val="0042288A"/>
    <w:rsid w:val="00453C35"/>
    <w:rsid w:val="004734CC"/>
    <w:rsid w:val="004E28E6"/>
    <w:rsid w:val="004F0C31"/>
    <w:rsid w:val="00552EBA"/>
    <w:rsid w:val="00557463"/>
    <w:rsid w:val="005624E7"/>
    <w:rsid w:val="0056564C"/>
    <w:rsid w:val="005B1E85"/>
    <w:rsid w:val="005F3BEA"/>
    <w:rsid w:val="00620161"/>
    <w:rsid w:val="006339F7"/>
    <w:rsid w:val="00655471"/>
    <w:rsid w:val="006626FF"/>
    <w:rsid w:val="00691CFC"/>
    <w:rsid w:val="00695EDE"/>
    <w:rsid w:val="006B19D5"/>
    <w:rsid w:val="006B5FEE"/>
    <w:rsid w:val="006D15E9"/>
    <w:rsid w:val="006E1EF7"/>
    <w:rsid w:val="0070592B"/>
    <w:rsid w:val="00712752"/>
    <w:rsid w:val="00752920"/>
    <w:rsid w:val="00773FC7"/>
    <w:rsid w:val="007B0FEE"/>
    <w:rsid w:val="007E41D5"/>
    <w:rsid w:val="00813598"/>
    <w:rsid w:val="00835EA0"/>
    <w:rsid w:val="00855D28"/>
    <w:rsid w:val="008604A3"/>
    <w:rsid w:val="008E6FA8"/>
    <w:rsid w:val="00913843"/>
    <w:rsid w:val="009566A2"/>
    <w:rsid w:val="00966B9D"/>
    <w:rsid w:val="009D083C"/>
    <w:rsid w:val="009D23CE"/>
    <w:rsid w:val="009D3CD2"/>
    <w:rsid w:val="00A318D5"/>
    <w:rsid w:val="00A36766"/>
    <w:rsid w:val="00A538B5"/>
    <w:rsid w:val="00AB7C63"/>
    <w:rsid w:val="00AF6AE0"/>
    <w:rsid w:val="00B40156"/>
    <w:rsid w:val="00B45140"/>
    <w:rsid w:val="00B453B8"/>
    <w:rsid w:val="00B53E13"/>
    <w:rsid w:val="00BA6EF3"/>
    <w:rsid w:val="00BD018A"/>
    <w:rsid w:val="00C00C76"/>
    <w:rsid w:val="00C202C7"/>
    <w:rsid w:val="00C25DA4"/>
    <w:rsid w:val="00C25FD1"/>
    <w:rsid w:val="00C6192A"/>
    <w:rsid w:val="00C9293C"/>
    <w:rsid w:val="00CD5CC4"/>
    <w:rsid w:val="00D07016"/>
    <w:rsid w:val="00D25B55"/>
    <w:rsid w:val="00D92CA8"/>
    <w:rsid w:val="00E34EFC"/>
    <w:rsid w:val="00E42AC2"/>
    <w:rsid w:val="00E46C32"/>
    <w:rsid w:val="00E735C8"/>
    <w:rsid w:val="00E75BAD"/>
    <w:rsid w:val="00EF5DD7"/>
    <w:rsid w:val="00F45669"/>
    <w:rsid w:val="00F5159D"/>
    <w:rsid w:val="00F540E1"/>
    <w:rsid w:val="00F5649F"/>
    <w:rsid w:val="00FB45C2"/>
    <w:rsid w:val="00FC0FD8"/>
    <w:rsid w:val="00FD6492"/>
    <w:rsid w:val="00FF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42AC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42AC2"/>
  </w:style>
  <w:style w:styleId="Odlomakpopisa" w:type="paragraph">
    <w:name w:val="List Paragraph"/>
    <w:basedOn w:val="Normal"/>
    <w:uiPriority w:val="34"/>
    <w:qFormat/>
    <w:rsid w:val="009D3CD2"/>
    <w:pPr>
      <w:ind w:left="720"/>
      <w:contextualSpacing/>
    </w:pPr>
  </w:style>
  <w:style w:customStyle="true" w:styleId="t-9-8" w:type="paragraph">
    <w:name w:val="t-9-8"/>
    <w:basedOn w:val="Normal"/>
    <w:rsid w:val="00B40156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rsid w:val="00A367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3676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74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74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74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74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4F0C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F0C31"/>
    <w:rPr>
      <w:sz w:val="24"/>
      <w:szCs w:val="24"/>
    </w:rPr>
  </w:style>
  <w:style w:styleId="Bezproreda" w:type="paragraph">
    <w:name w:val="No Spacing"/>
    <w:uiPriority w:val="1"/>
    <w:qFormat/>
    <w:rsid w:val="006E1EF7"/>
    <w:rPr>
      <w:rFonts w:cstheme="minorBidi" w:eastAsiaTheme="minorHAnsi"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42AC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42AC2"/>
  </w:style>
  <w:style w:styleId="Odlomakpopisa" w:type="paragraph">
    <w:name w:val="List Paragraph"/>
    <w:basedOn w:val="Normal"/>
    <w:uiPriority w:val="34"/>
    <w:qFormat/>
    <w:rsid w:val="009D3CD2"/>
    <w:pPr>
      <w:ind w:left="720"/>
      <w:contextualSpacing/>
    </w:pPr>
  </w:style>
  <w:style w:customStyle="1" w:styleId="t-9-8" w:type="paragraph">
    <w:name w:val="t-9-8"/>
    <w:basedOn w:val="Normal"/>
    <w:rsid w:val="00B40156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rsid w:val="00A367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3676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74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74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74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74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oje" w:type="paragraph">
    <w:name w:val="footer"/>
    <w:basedOn w:val="Normal"/>
    <w:link w:val="PodnojeChar"/>
    <w:rsid w:val="004F0C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F0C31"/>
    <w:rPr>
      <w:sz w:val="24"/>
      <w:szCs w:val="24"/>
    </w:rPr>
  </w:style>
  <w:style w:styleId="Bezproreda" w:type="paragraph">
    <w:name w:val="No Spacing"/>
    <w:uiPriority w:val="1"/>
    <w:qFormat/>
    <w:rsid w:val="006E1EF7"/>
    <w:rPr>
      <w:rFonts w:cstheme="minorBidi" w:eastAsiaTheme="minorHAnsi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710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64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556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625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3439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332488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61387526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2017.</izvorni_sadrzaj>
    <derivirana_varijabla naziv="DomainObject.DatumDonosenjaOdluke_1">20.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Sp-39/2016-12</izvorni_sadrzaj>
    <derivirana_varijabla naziv="DomainObject.Oznaka_1">Sp-39/2016-12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2016.</izvorni_sadrzaj>
    <derivirana_varijabla naziv="DomainObject.Predmet.DatumOsnivanja_1">29.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Sp-39/2016</izvorni_sadrzaj>
    <derivirana_varijabla naziv="DomainObject.Predmet.OznakaBroj_1">Sp-39/2016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Tabula</izvorni_sadrzaj>
    <derivirana_varijabla naziv="DomainObject.Predmet.StrankaFormated_1">  Ivica Tabula</derivirana_varijabla>
  </DomainObject.Predmet.StrankaFormated>
  <DomainObject.Predmet.StrankaFormatedOIB>
    <izvorni_sadrzaj>  Ivica Tabula, OIB 31889280071</izvorni_sadrzaj>
    <derivirana_varijabla naziv="DomainObject.Predmet.StrankaFormatedOIB_1">  Ivica Tabula, OIB 31889280071</derivirana_varijabla>
  </DomainObject.Predmet.StrankaFormatedOIB>
  <DomainObject.Predmet.StrankaFormatedWithAdress>
    <izvorni_sadrzaj> Ivica Tabula, Turopoljska 16, 10000 Zagreb</izvorni_sadrzaj>
    <derivirana_varijabla naziv="DomainObject.Predmet.StrankaFormatedWithAdress_1"> Ivica Tabula, Turopoljska 16, 10000 Zagreb</derivirana_varijabla>
  </DomainObject.Predmet.StrankaFormatedWithAdress>
  <DomainObject.Predmet.StrankaFormatedWithAdressOIB>
    <izvorni_sadrzaj> Ivica Tabula, OIB 31889280071, Turopoljska 16, 10000 Zagreb</izvorni_sadrzaj>
    <derivirana_varijabla naziv="DomainObject.Predmet.StrankaFormatedWithAdressOIB_1"> Ivica Tabula, OIB 31889280071, Turopoljska 16, 10000 Zagreb</derivirana_varijabla>
  </DomainObject.Predmet.StrankaFormatedWithAdressOIB>
  <DomainObject.Predmet.StrankaWithAdress>
    <izvorni_sadrzaj>Ivica Tabula Turopoljska 16,10000 Zagreb</izvorni_sadrzaj>
    <derivirana_varijabla naziv="DomainObject.Predmet.StrankaWithAdress_1">Ivica Tabula Turopoljska 16,10000 Zagreb</derivirana_varijabla>
  </DomainObject.Predmet.StrankaWithAdress>
  <DomainObject.Predmet.StrankaWithAdressOIB>
    <izvorni_sadrzaj>Ivica Tabula, OIB 31889280071, Turopoljska 16,10000 Zagreb</izvorni_sadrzaj>
    <derivirana_varijabla naziv="DomainObject.Predmet.StrankaWithAdressOIB_1">Ivica Tabula, OIB 31889280071, Turopoljska 16,10000 Zagreb</derivirana_varijabla>
  </DomainObject.Predmet.StrankaWithAdressOIB>
  <DomainObject.Predmet.StrankaNazivFormated>
    <izvorni_sadrzaj>Ivica Tabula</izvorni_sadrzaj>
    <derivirana_varijabla naziv="DomainObject.Predmet.StrankaNazivFormated_1">Ivica Tabula</derivirana_varijabla>
  </DomainObject.Predmet.StrankaNazivFormated>
  <DomainObject.Predmet.StrankaNazivFormatedOIB>
    <izvorni_sadrzaj>Ivica Tabula, OIB 31889280071</izvorni_sadrzaj>
    <derivirana_varijabla naziv="DomainObject.Predmet.StrankaNazivFormatedOIB_1">Ivica Tabula, OIB 31889280071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Jelena  Pavić</izvorni_sadrzaj>
    <derivirana_varijabla naziv="DomainObject.Predmet.Zapisnicar_1">Jelena  Pavić</derivirana_varijabla>
  </DomainObject.Predmet.Zapisnicar>
  <DomainObject.Predmet.StrankaListFormated>
    <izvorni_sadrzaj>
      <item>Ivica Tabula</item>
    </izvorni_sadrzaj>
    <derivirana_varijabla naziv="DomainObject.Predmet.StrankaListFormated_1">
      <item>Ivica Tabula</item>
    </derivirana_varijabla>
  </DomainObject.Predmet.StrankaListFormated>
  <DomainObject.Predmet.StrankaListFormatedOIB>
    <izvorni_sadrzaj>
      <item>Ivica Tabula, OIB 31889280071</item>
    </izvorni_sadrzaj>
    <derivirana_varijabla naziv="DomainObject.Predmet.StrankaListFormatedOIB_1">
      <item>Ivica Tabula, OIB 31889280071</item>
    </derivirana_varijabla>
  </DomainObject.Predmet.StrankaListFormatedOIB>
  <DomainObject.Predmet.StrankaListFormatedWithAdress>
    <izvorni_sadrzaj>
      <item>Ivica Tabula, Turopoljska 16, 10000 Zagreb</item>
    </izvorni_sadrzaj>
    <derivirana_varijabla naziv="DomainObject.Predmet.StrankaListFormatedWithAdress_1">
      <item>Ivica Tabula, Turopoljska 16, 10000 Zagreb</item>
    </derivirana_varijabla>
  </DomainObject.Predmet.StrankaListFormatedWithAdress>
  <DomainObject.Predmet.StrankaListFormatedWithAdressOIB>
    <izvorni_sadrzaj>
      <item>Ivica Tabula, OIB 31889280071, Turopoljska 16, 10000 Zagreb</item>
    </izvorni_sadrzaj>
    <derivirana_varijabla naziv="DomainObject.Predmet.StrankaListFormatedWithAdressOIB_1">
      <item>Ivica Tabula, OIB 31889280071, Turopoljska 16, 10000 Zagreb</item>
    </derivirana_varijabla>
  </DomainObject.Predmet.StrankaListFormatedWithAdressOIB>
  <DomainObject.Predmet.StrankaListNazivFormated>
    <izvorni_sadrzaj>
      <item>Ivica Tabula</item>
    </izvorni_sadrzaj>
    <derivirana_varijabla naziv="DomainObject.Predmet.StrankaListNazivFormated_1">
      <item>Ivica Tabula</item>
    </derivirana_varijabla>
  </DomainObject.Predmet.StrankaListNazivFormated>
  <DomainObject.Predmet.StrankaListNazivFormatedOIB>
    <izvorni_sadrzaj>
      <item>Ivica Tabula, OIB 31889280071</item>
    </izvorni_sadrzaj>
    <derivirana_varijabla naziv="DomainObject.Predmet.StrankaListNazivFormatedOIB_1">
      <item>Ivica Tabula, OIB 31889280071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Snežana Kaceski</item>
      <item>ZAGREBAČKA BANKA DIONIČKO DRUŠTVO</item>
      <item>Dijana Kladar</item>
    </izvorni_sadrzaj>
    <derivirana_varijabla naziv="DomainObject.Predmet.OstaliListFormated_1">
      <item>Snežana Kaceski</item>
      <item>ZAGREBAČKA BANKA DIONIČKO DRUŠTVO</item>
      <item>Dijana Kladar</item>
    </derivirana_varijabla>
  </DomainObject.Predmet.OstaliListFormated>
  <DomainObject.Predmet.OstaliListFormatedOIB>
    <izvorni_sadrzaj>
      <item>Snežana Kaceski, OIB 19223366507</item>
      <item>ZAGREBAČKA BANKA DIONIČKO DRUŠTVO, OIB 92963223473</item>
      <item>Dijana Kladar</item>
    </izvorni_sadrzaj>
    <derivirana_varijabla naziv="DomainObject.Predmet.OstaliListFormatedOIB_1">
      <item>Snežana Kaceski, OIB 19223366507</item>
      <item>ZAGREBAČKA BANKA DIONIČKO DRUŠTVO, OIB 92963223473</item>
      <item>Dijana Kladar</item>
    </derivirana_varijabla>
  </DomainObject.Predmet.OstaliListFormatedOIB>
  <DomainObject.Predmet.OstaliListFormatedWithAdress>
    <izvorni_sadrzaj>
      <item>Snežana Kaceski, Turopoljska 16, 10000 Zagreb</item>
      <item>ZAGREBAČKA BANKA DIONIČKO DRUŠTVO, Trg bana Josipa Jelačića 10, 10000 Zagreb</item>
      <item>Dijana Kladar, Republike Austrije 23, 10000 Zagreb</item>
    </izvorni_sadrzaj>
    <derivirana_varijabla naziv="DomainObject.Predmet.OstaliListFormatedWithAdress_1">
      <item>Snežana Kaceski, Turopoljska 16, 10000 Zagreb</item>
      <item>ZAGREBAČKA BANKA DIONIČKO DRUŠTVO, Trg bana Josipa Jelačića 10, 10000 Zagreb</item>
      <item>Dijana Kladar, Republike Austrije 23, 10000 Zagreb</item>
    </derivirana_varijabla>
  </DomainObject.Predmet.OstaliListFormatedWithAdress>
  <DomainObject.Predmet.OstaliListFormatedWithAdressOIB>
    <izvorni_sadrzaj>
      <item>Snežana Kaceski, OIB 19223366507, Turopoljska 16, 10000 Zagreb</item>
      <item>ZAGREBAČKA BANKA DIONIČKO DRUŠTVO, OIB 92963223473, Trg bana Josipa Jelačića 10, 10000 Zagreb</item>
      <item>Dijana Kladar, Republike Austrije 23, 10000 Zagreb</item>
    </izvorni_sadrzaj>
    <derivirana_varijabla naziv="DomainObject.Predmet.OstaliListFormatedWithAdressOIB_1">
      <item>Snežana Kaceski, OIB 19223366507, Turopoljska 16, 10000 Zagreb</item>
      <item>ZAGREBAČKA BANKA DIONIČKO DRUŠTVO, OIB 92963223473, Trg bana Josipa Jelačića 10, 10000 Zagreb</item>
      <item>Dijana Kladar, Republike Austrije 23, 10000 Zagreb</item>
    </derivirana_varijabla>
  </DomainObject.Predmet.OstaliListFormatedWithAdressOIB>
  <DomainObject.Predmet.OstaliListNazivFormated>
    <izvorni_sadrzaj>
      <item>Snežana Kaceski</item>
      <item>ZAGREBAČKA BANKA DIONIČKO DRUŠTVO</item>
      <item>Dijana Kladar</item>
    </izvorni_sadrzaj>
    <derivirana_varijabla naziv="DomainObject.Predmet.OstaliListNazivFormated_1">
      <item>Snežana Kaceski</item>
      <item>ZAGREBAČKA BANKA DIONIČKO DRUŠTVO</item>
      <item>Dijana Kladar</item>
    </derivirana_varijabla>
  </DomainObject.Predmet.OstaliListNazivFormated>
  <DomainObject.Predmet.OstaliListNazivFormatedOIB>
    <izvorni_sadrzaj>
      <item>Snežana Kaceski, OIB 19223366507</item>
      <item>ZAGREBAČKA BANKA DIONIČKO DRUŠTVO, OIB 92963223473</item>
      <item>Dijana Kladar</item>
    </izvorni_sadrzaj>
    <derivirana_varijabla naziv="DomainObject.Predmet.OstaliListNazivFormatedOIB_1">
      <item>Snežana Kaceski, OIB 19223366507</item>
      <item>ZAGREBAČKA BANKA DIONIČKO DRUŠTVO, OIB 92963223473</item>
      <item>Dijana Kladar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>Sp-39/2016-12</izvorni_sadrzaj>
    <derivirana_varijabla naziv="DomainObject.PoslovniBrojDokumenta_1">Sp-39/2016-12</derivirana_varijabla>
  </DomainObject.PoslovniBrojDokumenta>
  <DomainObject.Predmet.StrankaIDrugi>
    <izvorni_sadrzaj>Ivica Tabula</izvorni_sadrzaj>
    <derivirana_varijabla naziv="DomainObject.Predmet.StrankaIDrugi_1">Ivica Tabula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Ivica Tabula, OIB 31889280071, Turopoljska 16, 10000 Zagreb</izvorni_sadrzaj>
    <derivirana_varijabla naziv="DomainObject.Predmet.StrankaIDrugiAdressOIB_1">Ivica Tabula, OIB 31889280071, Turopoljska 16,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Tabula</item>
      <item>Snežana Kaceski</item>
      <item>ZAGREBAČKA BANKA DIONIČKO DRUŠTVO</item>
      <item>Dijana Kladar</item>
    </izvorni_sadrzaj>
    <derivirana_varijabla naziv="DomainObject.Predmet.SudioniciListNaziv_1">
      <item>Ivica Tabula</item>
      <item>Snežana Kaceski</item>
      <item>ZAGREBAČKA BANKA DIONIČKO DRUŠTVO</item>
      <item>Dijana Kladar</item>
    </derivirana_varijabla>
  </DomainObject.Predmet.SudioniciListNaziv>
  <DomainObject.Predmet.SudioniciListAdressOIB>
    <izvorni_sadrzaj>
      <item>Ivica Tabula, OIB 31889280071, Turopoljska 16,10000 Zagreb</item>
      <item>Snežana Kaceski, OIB 19223366507, Turopoljska 16,10000 Zagreb</item>
      <item>ZAGREBAČKA BANKA DIONIČKO DRUŠTVO, OIB 92963223473, Trg bana Josipa Jelačića 10,10000 Zagreb</item>
      <item>Dijana Kladar, Republike Austrije 23,10000 Zagreb</item>
    </izvorni_sadrzaj>
    <derivirana_varijabla naziv="DomainObject.Predmet.SudioniciListAdressOIB_1">
      <item>Ivica Tabula, OIB 31889280071, Turopoljska 16,10000 Zagreb</item>
      <item>Snežana Kaceski, OIB 19223366507, Turopoljska 16,10000 Zagreb</item>
      <item>ZAGREBAČKA BANKA DIONIČKO DRUŠTVO, OIB 92963223473, Trg bana Josipa Jelačića 10,10000 Zagreb</item>
      <item>Dijana Kladar, Republike Austrije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31889280071</item>
      <item>, OIB 19223366507</item>
      <item>, OIB 92963223473</item>
      <item>, OIB null</item>
    </izvorni_sadrzaj>
    <derivirana_varijabla naziv="DomainObject.Predmet.SudioniciListNazivOIB_1">
      <item>, OIB 31889280071</item>
      <item>, OIB 19223366507</item>
      <item>, OIB 92963223473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5B0C4D-20C3-4E0F-9655-50AA5F80F9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3</properties:Pages>
  <properties:Words>970</properties:Words>
  <properties:Characters>5002</properties:Characters>
  <properties:Lines>129</properties:Lines>
  <properties:Paragraphs>46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2017-07-20T11:05:00Z</dcterms:created>
  <dc:creator>RH - TDU</dc:creator>
  <cp:lastModifiedBy>Jelena Pavić</cp:lastModifiedBy>
  <cp:lastPrinted>2017-07-20T11:04:00Z</cp:lastPrinted>
  <dcterms:modified xmlns:xsi="http://www.w3.org/2001/XMLSchema-instance" xsi:type="dcterms:W3CDTF">2017-07-20T12:20:00Z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Sp-39/2016-12 / Odluka - Rješenje o otvaranju i zaključenju postupka stečaja potrošača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