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d22f" w14:paraId="656d22f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88127E">
        <w:rPr>
          <w:lang w:val="hr-HR"/>
        </w:rPr>
        <w:t>St-157/15-4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88127E">
        <w:t>TRGOVAČKO PROIZVODNA ZADRUGA PAULA, OIB: 02136273294, sa sjedištem u Trg kralja Tomislava 3, 48327 Molve</w:t>
      </w:r>
      <w:r w:rsidR="00F25737">
        <w:t>, dana 23</w:t>
      </w:r>
      <w:r w:rsidR="00920620">
        <w:t>. listopada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88127E">
        <w:t>TRGOVAČKO PROIZVODNA ZADRUGA PAULA, OIB: 02136273294, sa sjedištem u Trg kralja Tomislava 3, 48327 Molve</w:t>
      </w:r>
      <w:r w:rsidR="00830E49">
        <w:t xml:space="preserve">, iznosi </w:t>
      </w:r>
      <w:r w:rsidR="0088127E">
        <w:t>238.199,36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88127E">
        <w:t>upravitelj</w:t>
      </w:r>
      <w:r w:rsidR="002E00D7">
        <w:t xml:space="preserve"> dužnika </w:t>
      </w:r>
      <w:r w:rsidR="0088127E">
        <w:t>Mato Cirimotić iz Zagreba, Vukovinska 20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88127E">
        <w:t>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stečajnog postupka u iznosu od 6.000,00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88127E" w:rsidR="00B41B30" w:rsidRPr="0088127E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88127E">
        <w:t>.</w:t>
      </w: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88127E">
        <w:rPr>
          <w:lang w:val="hr-HR"/>
        </w:rPr>
        <w:t>16. rujna</w:t>
      </w:r>
      <w:r>
        <w:rPr>
          <w:lang w:val="hr-HR"/>
        </w:rPr>
        <w:t xml:space="preserve">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88127E">
        <w:t>TRGOVAČKO PROIZVODNA ZADRUGA PAULA, OIB: 02136273294, sa sjedištem u Trg kralja Tomislava 3, 48327 Molve</w:t>
      </w:r>
      <w:r>
        <w:t>, navodeći da du</w:t>
      </w:r>
      <w:r w:rsidR="00715C85">
        <w:t xml:space="preserve">žnik na dan </w:t>
      </w:r>
      <w:r w:rsidR="0088127E">
        <w:t>11. rujna</w:t>
      </w:r>
      <w:r>
        <w:t xml:space="preserve"> 2015.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88127E">
        <w:t>238.199,36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715C85">
        <w:rPr>
          <w:lang w:val="hr-HR"/>
        </w:rPr>
        <w:t>2</w:t>
      </w:r>
      <w:r w:rsidR="00F25737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listopada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6F1246" w:rsidR="003E47E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456906">
      <w:pPr>
        <w:outlineLvl w:val="0"/>
      </w:pPr>
      <w:r>
        <w:rPr>
          <w:lang w:val="hr-HR"/>
        </w:rPr>
        <w:t>-</w:t>
      </w:r>
      <w:r w:rsidR="00456906" w:rsidRPr="00456906">
        <w:t xml:space="preserve"> </w:t>
      </w:r>
      <w:r w:rsidR="0088127E">
        <w:t>upravitelj Mato Cirimotić iz Zagreba, Vukovinska 20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3767" w:rsidP="007F64E0" w:rsidR="006D3767">
      <w:r>
        <w:separator/>
      </w:r>
    </w:p>
  </w:endnote>
  <w:endnote w:id="0" w:type="continuationSeparator">
    <w:p w:rsidRDefault="006D3767" w:rsidP="007F64E0" w:rsidR="006D3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3767" w:rsidP="007F64E0" w:rsidR="006D3767">
      <w:r>
        <w:separator/>
      </w:r>
    </w:p>
  </w:footnote>
  <w:footnote w:id="0" w:type="continuationSeparator">
    <w:p w:rsidRDefault="006D3767" w:rsidP="007F64E0" w:rsidR="006D37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F1246" w:rsidRPr="006F1246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88127E">
      <w:rPr>
        <w:lang w:val="hr-HR"/>
      </w:rPr>
      <w:t>St-157/15-4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D3767"/>
    <w:rsid w:val="006E1ADD"/>
    <w:rsid w:val="006E1C76"/>
    <w:rsid w:val="006E20C7"/>
    <w:rsid w:val="006E47DF"/>
    <w:rsid w:val="006E5537"/>
    <w:rsid w:val="006F1246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127E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St-157/2015</izvorni_sadrzaj>
    <derivirana_varijabla naziv="DomainObject.Predmet.OznakaBroj_1">St-157/2015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TRGOVAČKO PROIZVODNA ZADRUGA PAULA</izvorni_sadrzaj>
    <derivirana_varijabla naziv="DomainObject.Predmet.ProtustrankaFormated_1">  TRGOVAČKO PROIZVODNA ZADRUGA PAULA</derivirana_varijabla>
  </DomainObject.Predmet.ProtustrankaFormated>
  <DomainObject.Predmet.ProtustrankaFormatedOIB>
    <izvorni_sadrzaj>  TRGOVAČKO PROIZVODNA ZADRUGA PAULA, OIB 02136273294</izvorni_sadrzaj>
    <derivirana_varijabla naziv="DomainObject.Predmet.ProtustrankaFormatedOIB_1">  TRGOVAČKO PROIZVODNA ZADRUGA PAULA, OIB 02136273294</derivirana_varijabla>
  </DomainObject.Predmet.ProtustrankaFormatedOIB>
  <DomainObject.Predmet.ProtustrankaFormatedWithAdress>
    <izvorni_sadrzaj> TRGOVAČKO PROIZVODNA ZADRUGA PAULA, Trg Kralja Tomislava 3, 48327 Molve</izvorni_sadrzaj>
    <derivirana_varijabla naziv="DomainObject.Predmet.ProtustrankaFormatedWithAdress_1"> TRGOVAČKO PROIZVODNA ZADRUGA PAULA, Trg Kralja Tomislava 3, 48327 Molve</derivirana_varijabla>
  </DomainObject.Predmet.ProtustrankaFormatedWithAdress>
  <DomainObject.Predmet.ProtustrankaFormatedWithAdressOIB>
    <izvorni_sadrzaj> TRGOVAČKO PROIZVODNA ZADRUGA PAULA, OIB 02136273294, Trg Kralja Tomislava 3, 48327 Molve</izvorni_sadrzaj>
    <derivirana_varijabla naziv="DomainObject.Predmet.ProtustrankaFormatedWithAdressOIB_1"> TRGOVAČKO PROIZVODNA ZADRUGA PAULA, OIB 02136273294, Trg Kralja Tomislava 3, 48327 Molve</derivirana_varijabla>
  </DomainObject.Predmet.ProtustrankaFormatedWithAdressOIB>
  <DomainObject.Predmet.ProtustrankaWithAdress>
    <izvorni_sadrzaj>TRGOVAČKO PROIZVODNA ZADRUGA PAULA Trg Kralja Tomislava 3, 48327 Molve</izvorni_sadrzaj>
    <derivirana_varijabla naziv="DomainObject.Predmet.ProtustrankaWithAdress_1">TRGOVAČKO PROIZVODNA ZADRUGA PAULA Trg Kralja Tomislava 3, 48327 Molve</derivirana_varijabla>
  </DomainObject.Predmet.ProtustrankaWithAdress>
  <DomainObject.Predmet.ProtustrankaWithAdressOIB>
    <izvorni_sadrzaj>TRGOVAČKO PROIZVODNA ZADRUGA PAULA, OIB 02136273294, Trg Kralja Tomislava 3, 48327 Molve</izvorni_sadrzaj>
    <derivirana_varijabla naziv="DomainObject.Predmet.ProtustrankaWithAdressOIB_1">TRGOVAČKO PROIZVODNA ZADRUGA PAULA, OIB 02136273294, Trg Kralja Tomislava 3, 48327 Molve</derivirana_varijabla>
  </DomainObject.Predmet.ProtustrankaWithAdressOIB>
  <DomainObject.Predmet.ProtustrankaNazivFormated>
    <izvorni_sadrzaj>TRGOVAČKO PROIZVODNA ZADRUGA PAULA</izvorni_sadrzaj>
    <derivirana_varijabla naziv="DomainObject.Predmet.ProtustrankaNazivFormated_1">TRGOVAČKO PROIZVODNA ZADRUGA PAULA</derivirana_varijabla>
  </DomainObject.Predmet.ProtustrankaNazivFormated>
  <DomainObject.Predmet.ProtustrankaNazivFormatedOIB>
    <izvorni_sadrzaj>TRGOVAČKO PROIZVODNA ZADRUGA PAULA, OIB 02136273294</izvorni_sadrzaj>
    <derivirana_varijabla naziv="DomainObject.Predmet.ProtustrankaNazivFormatedOIB_1">TRGOVAČKO PROIZVODNA ZADRUGA PAULA, OIB 02136273294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238013.41</izvorni_sadrzaj>
    <derivirana_varijabla naziv="DomainObject.Predmet.TrenutnaVrijednost_1">238013.41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TRGOVAČKO PROIZVODNA ZADRUGA PAULA</item>
    </izvorni_sadrzaj>
    <derivirana_varijabla naziv="DomainObject.Predmet.ProtuStrankaListFormated_1">
      <item>TRGOVAČKO PROIZVODNA ZADRUGA PAULA</item>
    </derivirana_varijabla>
  </DomainObject.Predmet.ProtuStrankaListFormated>
  <DomainObject.Predmet.ProtuStrankaListFormatedOIB>
    <izvorni_sadrzaj>
      <item>TRGOVAČKO PROIZVODNA ZADRUGA PAULA, OIB 02136273294</item>
    </izvorni_sadrzaj>
    <derivirana_varijabla naziv="DomainObject.Predmet.ProtuStrankaListFormatedOIB_1">
      <item>TRGOVAČKO PROIZVODNA ZADRUGA PAULA, OIB 02136273294</item>
    </derivirana_varijabla>
  </DomainObject.Predmet.ProtuStrankaListFormatedOIB>
  <DomainObject.Predmet.ProtuStrankaListFormatedWithAdress>
    <izvorni_sadrzaj>
      <item>TRGOVAČKO PROIZVODNA ZADRUGA PAULA, Trg Kralja Tomislava 3, 48327 Molve</item>
    </izvorni_sadrzaj>
    <derivirana_varijabla naziv="DomainObject.Predmet.ProtuStrankaListFormatedWithAdress_1">
      <item>TRGOVAČKO PROIZVODNA ZADRUGA PAULA, Trg Kralja Tomislava 3, 48327 Molve</item>
    </derivirana_varijabla>
  </DomainObject.Predmet.ProtuStrankaListFormatedWithAdress>
  <DomainObject.Predmet.ProtuStrankaListFormatedWithAdressOIB>
    <izvorni_sadrzaj>
      <item>TRGOVAČKO PROIZVODNA ZADRUGA PAULA, OIB 02136273294, Trg Kralja Tomislava 3, 48327 Molve</item>
    </izvorni_sadrzaj>
    <derivirana_varijabla naziv="DomainObject.Predmet.ProtuStrankaListFormatedWithAdressOIB_1">
      <item>TRGOVAČKO PROIZVODNA ZADRUGA PAULA, OIB 02136273294, Trg Kralja Tomislava 3, 48327 Molve</item>
    </derivirana_varijabla>
  </DomainObject.Predmet.ProtuStrankaListFormatedWithAdressOIB>
  <DomainObject.Predmet.ProtuStrankaListNazivFormated>
    <izvorni_sadrzaj>
      <item>TRGOVAČKO PROIZVODNA ZADRUGA PAULA</item>
    </izvorni_sadrzaj>
    <derivirana_varijabla naziv="DomainObject.Predmet.ProtuStrankaListNazivFormated_1">
      <item>TRGOVAČKO PROIZVODNA ZADRUGA PAULA</item>
    </derivirana_varijabla>
  </DomainObject.Predmet.ProtuStrankaListNazivFormated>
  <DomainObject.Predmet.ProtuStrankaListNazivFormatedOIB>
    <izvorni_sadrzaj>
      <item>TRGOVAČKO PROIZVODNA ZADRUGA PAULA, OIB 02136273294</item>
    </izvorni_sadrzaj>
    <derivirana_varijabla naziv="DomainObject.Predmet.ProtuStrankaListNazivFormatedOIB_1">
      <item>TRGOVAČKO PROIZVODNA ZADRUGA PAULA, OIB 02136273294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TRGOVAČKO PROIZVODNA ZADRUGA PAULA</izvorni_sadrzaj>
    <derivirana_varijabla naziv="DomainObject.Predmet.ProtustrankaIDrugi_1">TRGOVAČKO PROIZVODNA ZADRUGA PAULA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TRGOVAČKO PROIZVODNA ZADRUGA PAULA, OIB 02136273294, Trg Kralja Tomislava 3, 48327 Molve</izvorni_sadrzaj>
    <derivirana_varijabla naziv="DomainObject.Predmet.ProtustrankaIDrugiAdressOIB_1">TRGOVAČKO PROIZVODNA ZADRUGA PAULA, OIB 02136273294, Trg Kralja Tomislava 3,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TRGOVAČKO PROIZVODNA ZADRUGA PAULA</item>
      <item>Sudski registar</item>
    </izvorni_sadrzaj>
    <derivirana_varijabla naziv="DomainObject.Predmet.SudioniciListNaziv_1">
      <item>Financijska agencija, Regionalni centar Zagreb, Podružnica Varaždin</item>
      <item>TRGOVAČKO PROIZVODNA ZADRUGA PAULA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TRGOVAČKO PROIZVODNA ZADRUGA PAULA, OIB 02136273294, Trg Kralja Tomislava 3,48327 Molve</item>
      <item>Sudski registar</item>
    </izvorni_sadrzaj>
    <derivirana_varijabla naziv="DomainObject.Predmet.SudioniciListAdressOIB_1">
      <item>Financijska agencija, Regionalni centar Zagreb, Podružnica Varaždin, A. Cesarca 2,42000 Varaždin</item>
      <item>TRGOVAČKO PROIZVODNA ZADRUGA PAULA, OIB 02136273294, Trg Kralja Tomislava 3,48327 Molve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02136273294</item>
      <item>, OIB null</item>
    </izvorni_sadrzaj>
    <derivirana_varijabla naziv="DomainObject.Predmet.SudioniciListNazivOIB_1">
      <item>, OIB null</item>
      <item>, OIB 02136273294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482</properties:Words>
  <properties:Characters>2616</properties:Characters>
  <properties:Lines>69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2015-10-23T10:21:00Z</dcterms:created>
  <dc:creator>user</dc:creator>
  <cp:lastModifiedBy>Marko Makaj</cp:lastModifiedBy>
  <cp:lastPrinted>2015-10-23T10:21:00Z</cp:lastPrinted>
  <dcterms:modified xmlns:xsi="http://www.w3.org/2001/XMLSchema-instance" xsi:type="dcterms:W3CDTF">2015-10-23T10:27:00Z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