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cf9e2" w14:paraId="02cf9e2" w:rsidRDefault="00F51030" w:rsidP="00F51030" w:rsidR="00F51030" w:rsidRPr="0048323B">
      <w:pPr>
        <w15:collapsed w:val="false"/>
        <w:rPr>
          <w:sz w:val="24"/>
          <w:szCs w:val="24"/>
        </w:rPr>
      </w:pPr>
      <w:bookmarkStart w:name="_GoBack" w:id="0"/>
      <w:bookmarkEnd w:id="0"/>
      <w:r w:rsidRPr="0048323B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48323B">
      <w:pPr>
        <w:rPr>
          <w:sz w:val="24"/>
          <w:szCs w:val="24"/>
        </w:rPr>
      </w:pPr>
      <w:r w:rsidRPr="0048323B">
        <w:rPr>
          <w:sz w:val="24"/>
          <w:szCs w:val="24"/>
        </w:rPr>
        <w:t>REPUBLIKA HRVATSKA</w:t>
      </w:r>
    </w:p>
    <w:p w:rsidRDefault="00F51030" w:rsidP="00F51030" w:rsidR="00F51030" w:rsidRPr="0048323B">
      <w:pPr>
        <w:rPr>
          <w:sz w:val="24"/>
          <w:szCs w:val="24"/>
        </w:rPr>
      </w:pPr>
      <w:r w:rsidRPr="0048323B">
        <w:rPr>
          <w:sz w:val="24"/>
          <w:szCs w:val="24"/>
        </w:rPr>
        <w:t>Trgovački sud u Zagrebu</w:t>
      </w:r>
    </w:p>
    <w:p w:rsidRDefault="00F51030" w:rsidP="00F51030" w:rsidR="00F51030" w:rsidRPr="0048323B">
      <w:pPr>
        <w:rPr>
          <w:sz w:val="24"/>
          <w:szCs w:val="24"/>
        </w:rPr>
      </w:pPr>
      <w:r w:rsidRPr="0048323B">
        <w:rPr>
          <w:sz w:val="24"/>
          <w:szCs w:val="24"/>
        </w:rPr>
        <w:t>Zagreb, Amruševa 2/II</w:t>
      </w:r>
      <w:r w:rsidRPr="0048323B">
        <w:rPr>
          <w:b/>
          <w:sz w:val="24"/>
          <w:szCs w:val="24"/>
        </w:rPr>
        <w:t xml:space="preserve">                                                                          </w:t>
      </w:r>
    </w:p>
    <w:p w:rsidRDefault="00F51030" w:rsidP="00F51030" w:rsidR="00F51030" w:rsidRPr="0048323B">
      <w:pPr>
        <w:jc w:val="right"/>
        <w:rPr>
          <w:sz w:val="24"/>
          <w:szCs w:val="24"/>
        </w:rPr>
      </w:pPr>
    </w:p>
    <w:p w:rsidRDefault="00A6649B" w:rsidP="00F51030" w:rsidR="00F51030" w:rsidRPr="0048323B">
      <w:pPr>
        <w:jc w:val="center"/>
        <w:rPr>
          <w:b/>
          <w:sz w:val="24"/>
          <w:szCs w:val="24"/>
        </w:rPr>
      </w:pPr>
      <w:r w:rsidRPr="0048323B">
        <w:rPr>
          <w:sz w:val="24"/>
          <w:szCs w:val="24"/>
        </w:rPr>
        <w:t xml:space="preserve">U  I M E  </w:t>
      </w:r>
      <w:r w:rsidR="00F51030" w:rsidRPr="0048323B">
        <w:rPr>
          <w:sz w:val="24"/>
          <w:szCs w:val="24"/>
        </w:rPr>
        <w:t>R</w:t>
      </w:r>
      <w:r w:rsidRPr="0048323B">
        <w:rPr>
          <w:sz w:val="24"/>
          <w:szCs w:val="24"/>
        </w:rPr>
        <w:t xml:space="preserve"> </w:t>
      </w:r>
      <w:r w:rsidR="00F51030" w:rsidRPr="0048323B">
        <w:rPr>
          <w:sz w:val="24"/>
          <w:szCs w:val="24"/>
        </w:rPr>
        <w:t>E</w:t>
      </w:r>
      <w:r w:rsidRPr="0048323B">
        <w:rPr>
          <w:sz w:val="24"/>
          <w:szCs w:val="24"/>
        </w:rPr>
        <w:t xml:space="preserve"> </w:t>
      </w:r>
      <w:r w:rsidR="00F51030" w:rsidRPr="0048323B">
        <w:rPr>
          <w:sz w:val="24"/>
          <w:szCs w:val="24"/>
        </w:rPr>
        <w:t>P</w:t>
      </w:r>
      <w:r w:rsidRPr="0048323B">
        <w:rPr>
          <w:sz w:val="24"/>
          <w:szCs w:val="24"/>
        </w:rPr>
        <w:t xml:space="preserve"> </w:t>
      </w:r>
      <w:r w:rsidR="00F51030" w:rsidRPr="0048323B">
        <w:rPr>
          <w:sz w:val="24"/>
          <w:szCs w:val="24"/>
        </w:rPr>
        <w:t>U</w:t>
      </w:r>
      <w:r w:rsidRPr="0048323B">
        <w:rPr>
          <w:sz w:val="24"/>
          <w:szCs w:val="24"/>
        </w:rPr>
        <w:t xml:space="preserve"> </w:t>
      </w:r>
      <w:r w:rsidR="00F51030" w:rsidRPr="0048323B">
        <w:rPr>
          <w:sz w:val="24"/>
          <w:szCs w:val="24"/>
        </w:rPr>
        <w:t>B</w:t>
      </w:r>
      <w:r w:rsidRPr="0048323B">
        <w:rPr>
          <w:sz w:val="24"/>
          <w:szCs w:val="24"/>
        </w:rPr>
        <w:t xml:space="preserve"> </w:t>
      </w:r>
      <w:r w:rsidR="00F51030" w:rsidRPr="0048323B">
        <w:rPr>
          <w:sz w:val="24"/>
          <w:szCs w:val="24"/>
        </w:rPr>
        <w:t>L</w:t>
      </w:r>
      <w:r w:rsidRPr="0048323B">
        <w:rPr>
          <w:sz w:val="24"/>
          <w:szCs w:val="24"/>
        </w:rPr>
        <w:t xml:space="preserve"> </w:t>
      </w:r>
      <w:r w:rsidR="00F51030" w:rsidRPr="0048323B">
        <w:rPr>
          <w:sz w:val="24"/>
          <w:szCs w:val="24"/>
        </w:rPr>
        <w:t>I</w:t>
      </w:r>
      <w:r w:rsidRPr="0048323B">
        <w:rPr>
          <w:sz w:val="24"/>
          <w:szCs w:val="24"/>
        </w:rPr>
        <w:t xml:space="preserve"> </w:t>
      </w:r>
      <w:r w:rsidR="00F51030" w:rsidRPr="0048323B">
        <w:rPr>
          <w:sz w:val="24"/>
          <w:szCs w:val="24"/>
        </w:rPr>
        <w:t>K</w:t>
      </w:r>
      <w:r w:rsidRPr="0048323B">
        <w:rPr>
          <w:sz w:val="24"/>
          <w:szCs w:val="24"/>
        </w:rPr>
        <w:t xml:space="preserve"> E</w:t>
      </w:r>
      <w:r w:rsidR="00F51030" w:rsidRPr="0048323B">
        <w:rPr>
          <w:sz w:val="24"/>
          <w:szCs w:val="24"/>
        </w:rPr>
        <w:t xml:space="preserve"> </w:t>
      </w:r>
      <w:r w:rsidRPr="0048323B">
        <w:rPr>
          <w:sz w:val="24"/>
          <w:szCs w:val="24"/>
        </w:rPr>
        <w:t xml:space="preserve"> </w:t>
      </w:r>
      <w:r w:rsidR="00F51030" w:rsidRPr="0048323B">
        <w:rPr>
          <w:sz w:val="24"/>
          <w:szCs w:val="24"/>
        </w:rPr>
        <w:t>H</w:t>
      </w:r>
      <w:r w:rsidRPr="0048323B">
        <w:rPr>
          <w:sz w:val="24"/>
          <w:szCs w:val="24"/>
        </w:rPr>
        <w:t xml:space="preserve"> </w:t>
      </w:r>
      <w:r w:rsidR="00F51030" w:rsidRPr="0048323B">
        <w:rPr>
          <w:sz w:val="24"/>
          <w:szCs w:val="24"/>
        </w:rPr>
        <w:t>R</w:t>
      </w:r>
      <w:r w:rsidRPr="0048323B">
        <w:rPr>
          <w:sz w:val="24"/>
          <w:szCs w:val="24"/>
        </w:rPr>
        <w:t xml:space="preserve"> </w:t>
      </w:r>
      <w:r w:rsidR="00F51030" w:rsidRPr="0048323B">
        <w:rPr>
          <w:sz w:val="24"/>
          <w:szCs w:val="24"/>
        </w:rPr>
        <w:t>V</w:t>
      </w:r>
      <w:r w:rsidRPr="0048323B">
        <w:rPr>
          <w:sz w:val="24"/>
          <w:szCs w:val="24"/>
        </w:rPr>
        <w:t xml:space="preserve"> </w:t>
      </w:r>
      <w:r w:rsidR="00F51030" w:rsidRPr="0048323B">
        <w:rPr>
          <w:sz w:val="24"/>
          <w:szCs w:val="24"/>
        </w:rPr>
        <w:t>A</w:t>
      </w:r>
      <w:r w:rsidRPr="0048323B">
        <w:rPr>
          <w:sz w:val="24"/>
          <w:szCs w:val="24"/>
        </w:rPr>
        <w:t xml:space="preserve"> </w:t>
      </w:r>
      <w:r w:rsidR="00F51030" w:rsidRPr="0048323B">
        <w:rPr>
          <w:sz w:val="24"/>
          <w:szCs w:val="24"/>
        </w:rPr>
        <w:t>T</w:t>
      </w:r>
      <w:r w:rsidRPr="0048323B">
        <w:rPr>
          <w:sz w:val="24"/>
          <w:szCs w:val="24"/>
        </w:rPr>
        <w:t xml:space="preserve"> </w:t>
      </w:r>
      <w:r w:rsidR="00F51030" w:rsidRPr="0048323B">
        <w:rPr>
          <w:sz w:val="24"/>
          <w:szCs w:val="24"/>
        </w:rPr>
        <w:t>S</w:t>
      </w:r>
      <w:r w:rsidRPr="0048323B">
        <w:rPr>
          <w:sz w:val="24"/>
          <w:szCs w:val="24"/>
        </w:rPr>
        <w:t xml:space="preserve"> </w:t>
      </w:r>
      <w:r w:rsidR="00F51030" w:rsidRPr="0048323B">
        <w:rPr>
          <w:sz w:val="24"/>
          <w:szCs w:val="24"/>
        </w:rPr>
        <w:t>K</w:t>
      </w:r>
      <w:r w:rsidRPr="0048323B">
        <w:rPr>
          <w:sz w:val="24"/>
          <w:szCs w:val="24"/>
        </w:rPr>
        <w:t xml:space="preserve"> E</w:t>
      </w:r>
    </w:p>
    <w:p w:rsidRDefault="00F51030" w:rsidP="00F51030" w:rsidR="00F51030" w:rsidRPr="0048323B">
      <w:pPr>
        <w:jc w:val="center"/>
        <w:rPr>
          <w:sz w:val="24"/>
          <w:szCs w:val="24"/>
        </w:rPr>
      </w:pPr>
      <w:r w:rsidRPr="0048323B">
        <w:rPr>
          <w:sz w:val="24"/>
          <w:szCs w:val="24"/>
        </w:rPr>
        <w:t>R J E Š E NJ E</w:t>
      </w:r>
    </w:p>
    <w:p w:rsidRDefault="00CC1FE2" w:rsidP="00CC1FE2" w:rsidR="00CC1FE2" w:rsidRPr="0048323B">
      <w:pPr>
        <w:jc w:val="both"/>
        <w:rPr>
          <w:sz w:val="24"/>
          <w:szCs w:val="24"/>
        </w:rPr>
      </w:pPr>
    </w:p>
    <w:p w:rsidRDefault="00026813" w:rsidP="00890C8D" w:rsidR="00890C8D" w:rsidRPr="0048323B">
      <w:pPr>
        <w:jc w:val="both"/>
        <w:rPr>
          <w:sz w:val="24"/>
          <w:szCs w:val="24"/>
        </w:rPr>
      </w:pPr>
      <w:r w:rsidRPr="0048323B">
        <w:rPr>
          <w:sz w:val="24"/>
          <w:szCs w:val="24"/>
        </w:rPr>
        <w:tab/>
      </w:r>
      <w:r w:rsidR="00890C8D" w:rsidRPr="0048323B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890C8D" w:rsidP="00890C8D" w:rsidR="00706655" w:rsidRPr="0048323B">
      <w:pPr>
        <w:jc w:val="both"/>
        <w:rPr>
          <w:sz w:val="24"/>
          <w:szCs w:val="24"/>
        </w:rPr>
      </w:pPr>
      <w:r w:rsidRPr="0048323B">
        <w:rPr>
          <w:sz w:val="24"/>
          <w:szCs w:val="24"/>
        </w:rPr>
        <w:t>RELACIJE j.d.o.o. za promidžbu i usluge, OIB: 36150647527, Sesvete (Grad Zagreb), Zvornička 9, dana 21. prosinca 2018. godine</w:t>
      </w:r>
    </w:p>
    <w:p w:rsidRDefault="003F0E50" w:rsidP="003F0E50" w:rsidR="003F0E50" w:rsidRPr="0048323B">
      <w:pPr>
        <w:jc w:val="both"/>
        <w:rPr>
          <w:sz w:val="24"/>
          <w:szCs w:val="24"/>
        </w:rPr>
      </w:pPr>
    </w:p>
    <w:p w:rsidRDefault="001C364D" w:rsidP="0012073F" w:rsidR="001C364D" w:rsidRPr="0048323B">
      <w:pPr>
        <w:ind w:left="3540"/>
        <w:rPr>
          <w:sz w:val="24"/>
          <w:szCs w:val="24"/>
        </w:rPr>
      </w:pPr>
      <w:r w:rsidRPr="0048323B">
        <w:rPr>
          <w:sz w:val="24"/>
          <w:szCs w:val="24"/>
        </w:rPr>
        <w:t>r i j e š i o     j e</w:t>
      </w:r>
    </w:p>
    <w:p w:rsidRDefault="001C364D" w:rsidP="001C364D" w:rsidR="001C364D" w:rsidRPr="0048323B">
      <w:pPr>
        <w:rPr>
          <w:sz w:val="24"/>
          <w:szCs w:val="24"/>
        </w:rPr>
      </w:pPr>
      <w:r w:rsidRPr="0048323B">
        <w:rPr>
          <w:sz w:val="24"/>
          <w:szCs w:val="24"/>
        </w:rPr>
        <w:t xml:space="preserve"> </w:t>
      </w:r>
    </w:p>
    <w:p w:rsidRDefault="001C364D" w:rsidP="00D84076" w:rsidR="001C364D" w:rsidRPr="0048323B">
      <w:pPr>
        <w:jc w:val="both"/>
        <w:rPr>
          <w:sz w:val="24"/>
          <w:szCs w:val="24"/>
        </w:rPr>
      </w:pPr>
      <w:r w:rsidRPr="0048323B">
        <w:rPr>
          <w:sz w:val="24"/>
          <w:szCs w:val="24"/>
        </w:rPr>
        <w:t xml:space="preserve">I. Otvara se stečajni postupak nad </w:t>
      </w:r>
      <w:r w:rsidR="00ED0766" w:rsidRPr="0048323B">
        <w:rPr>
          <w:sz w:val="24"/>
          <w:szCs w:val="24"/>
          <w:lang w:val="pt-BR"/>
        </w:rPr>
        <w:t>dužnik</w:t>
      </w:r>
      <w:r w:rsidR="0075306B" w:rsidRPr="0048323B">
        <w:rPr>
          <w:sz w:val="24"/>
          <w:szCs w:val="24"/>
          <w:lang w:val="pt-BR"/>
        </w:rPr>
        <w:t>om</w:t>
      </w:r>
      <w:r w:rsidR="00ED0766" w:rsidRPr="0048323B">
        <w:rPr>
          <w:sz w:val="24"/>
          <w:szCs w:val="24"/>
          <w:lang w:val="pt-BR"/>
        </w:rPr>
        <w:t xml:space="preserve"> </w:t>
      </w:r>
      <w:r w:rsidR="00890C8D" w:rsidRPr="0048323B">
        <w:rPr>
          <w:sz w:val="24"/>
          <w:szCs w:val="24"/>
        </w:rPr>
        <w:t>RELACIJE j.d.o.o. za promidžbu i usluge, OIB: 36150647527, Sesvete (Grad Zagreb), Zvornička 9</w:t>
      </w:r>
      <w:r w:rsidRPr="0048323B">
        <w:rPr>
          <w:sz w:val="24"/>
          <w:szCs w:val="24"/>
        </w:rPr>
        <w:t>. Oglas o otvaranju stečajnog postupka nad dužnikom istaknut je na</w:t>
      </w:r>
      <w:r w:rsidR="00D30A36" w:rsidRPr="0048323B">
        <w:rPr>
          <w:sz w:val="24"/>
          <w:szCs w:val="24"/>
        </w:rPr>
        <w:t xml:space="preserve"> </w:t>
      </w:r>
      <w:r w:rsidR="00ED0766" w:rsidRPr="0048323B">
        <w:rPr>
          <w:sz w:val="24"/>
          <w:szCs w:val="24"/>
        </w:rPr>
        <w:t xml:space="preserve">mrežnoj stranici </w:t>
      </w:r>
      <w:r w:rsidR="00D30A36" w:rsidRPr="0048323B">
        <w:rPr>
          <w:sz w:val="24"/>
          <w:szCs w:val="24"/>
        </w:rPr>
        <w:t>E - O</w:t>
      </w:r>
      <w:r w:rsidRPr="0048323B">
        <w:rPr>
          <w:sz w:val="24"/>
          <w:szCs w:val="24"/>
        </w:rPr>
        <w:t>glasn</w:t>
      </w:r>
      <w:r w:rsidR="003F0E50" w:rsidRPr="0048323B">
        <w:rPr>
          <w:sz w:val="24"/>
          <w:szCs w:val="24"/>
        </w:rPr>
        <w:t>a</w:t>
      </w:r>
      <w:r w:rsidRPr="0048323B">
        <w:rPr>
          <w:sz w:val="24"/>
          <w:szCs w:val="24"/>
        </w:rPr>
        <w:t xml:space="preserve"> ploč</w:t>
      </w:r>
      <w:r w:rsidR="003F0E50" w:rsidRPr="0048323B">
        <w:rPr>
          <w:sz w:val="24"/>
          <w:szCs w:val="24"/>
        </w:rPr>
        <w:t>a</w:t>
      </w:r>
      <w:r w:rsidRPr="0048323B">
        <w:rPr>
          <w:sz w:val="24"/>
          <w:szCs w:val="24"/>
        </w:rPr>
        <w:t xml:space="preserve"> </w:t>
      </w:r>
      <w:r w:rsidR="0012073F" w:rsidRPr="0048323B">
        <w:rPr>
          <w:sz w:val="24"/>
          <w:szCs w:val="24"/>
        </w:rPr>
        <w:t xml:space="preserve">Trgovačkog suda u Zagrebu dana </w:t>
      </w:r>
      <w:r w:rsidR="00890C8D" w:rsidRPr="0048323B">
        <w:rPr>
          <w:sz w:val="24"/>
          <w:szCs w:val="24"/>
        </w:rPr>
        <w:t>21</w:t>
      </w:r>
      <w:r w:rsidRPr="0048323B">
        <w:rPr>
          <w:sz w:val="24"/>
          <w:szCs w:val="24"/>
        </w:rPr>
        <w:t>.</w:t>
      </w:r>
      <w:r w:rsidR="003F0E50" w:rsidRPr="0048323B">
        <w:rPr>
          <w:sz w:val="24"/>
          <w:szCs w:val="24"/>
        </w:rPr>
        <w:t xml:space="preserve"> prosinca</w:t>
      </w:r>
      <w:r w:rsidRPr="0048323B">
        <w:rPr>
          <w:sz w:val="24"/>
          <w:szCs w:val="24"/>
        </w:rPr>
        <w:t xml:space="preserve"> 201</w:t>
      </w:r>
      <w:r w:rsidR="00890C8D" w:rsidRPr="0048323B">
        <w:rPr>
          <w:sz w:val="24"/>
          <w:szCs w:val="24"/>
        </w:rPr>
        <w:t>8</w:t>
      </w:r>
      <w:r w:rsidR="00F51030" w:rsidRPr="0048323B">
        <w:rPr>
          <w:sz w:val="24"/>
          <w:szCs w:val="24"/>
        </w:rPr>
        <w:t>. u 1</w:t>
      </w:r>
      <w:r w:rsidR="008C72D1" w:rsidRPr="0048323B">
        <w:rPr>
          <w:sz w:val="24"/>
          <w:szCs w:val="24"/>
        </w:rPr>
        <w:t>6</w:t>
      </w:r>
      <w:r w:rsidRPr="0048323B">
        <w:rPr>
          <w:sz w:val="24"/>
          <w:szCs w:val="24"/>
        </w:rPr>
        <w:t>.00 sati.</w:t>
      </w:r>
    </w:p>
    <w:p w:rsidRDefault="004728DE" w:rsidP="00497AB7" w:rsidR="00E24EB3" w:rsidRPr="0048323B">
      <w:pPr>
        <w:jc w:val="both"/>
        <w:rPr>
          <w:sz w:val="24"/>
          <w:szCs w:val="24"/>
        </w:rPr>
      </w:pPr>
      <w:r w:rsidRPr="0048323B">
        <w:rPr>
          <w:sz w:val="24"/>
          <w:szCs w:val="24"/>
        </w:rPr>
        <w:t xml:space="preserve">II. Za stečajnog upravitelja imenuje se </w:t>
      </w:r>
      <w:r w:rsidR="00497AB7" w:rsidRPr="0048323B">
        <w:rPr>
          <w:sz w:val="24"/>
          <w:szCs w:val="24"/>
        </w:rPr>
        <w:t>Bešlić Zdenko, OIB: 40568270984, P. Krešimira IV. br. 4, Slavonski Brod.</w:t>
      </w:r>
    </w:p>
    <w:p w:rsidRDefault="001C364D" w:rsidP="00743790" w:rsidR="00743790" w:rsidRPr="0048323B">
      <w:pPr>
        <w:jc w:val="both"/>
        <w:rPr>
          <w:sz w:val="24"/>
          <w:szCs w:val="24"/>
          <w:lang w:val="pt-BR"/>
        </w:rPr>
      </w:pPr>
      <w:r w:rsidRPr="0048323B">
        <w:rPr>
          <w:sz w:val="24"/>
          <w:szCs w:val="24"/>
        </w:rPr>
        <w:t>III. Zaključuje s</w:t>
      </w:r>
      <w:r w:rsidR="00A6649B" w:rsidRPr="0048323B">
        <w:rPr>
          <w:sz w:val="24"/>
          <w:szCs w:val="24"/>
        </w:rPr>
        <w:t xml:space="preserve">e stečajni postupak </w:t>
      </w:r>
      <w:r w:rsidR="00ED0766" w:rsidRPr="0048323B">
        <w:rPr>
          <w:sz w:val="24"/>
          <w:szCs w:val="24"/>
          <w:lang w:val="pt-BR"/>
        </w:rPr>
        <w:t xml:space="preserve">nad </w:t>
      </w:r>
      <w:r w:rsidR="0075306B" w:rsidRPr="0048323B">
        <w:rPr>
          <w:sz w:val="24"/>
          <w:szCs w:val="24"/>
          <w:lang w:val="pt-BR"/>
        </w:rPr>
        <w:t>dužnikom</w:t>
      </w:r>
      <w:r w:rsidR="00ED0766" w:rsidRPr="0048323B">
        <w:rPr>
          <w:sz w:val="24"/>
          <w:szCs w:val="24"/>
          <w:lang w:val="pt-BR"/>
        </w:rPr>
        <w:t xml:space="preserve"> </w:t>
      </w:r>
      <w:r w:rsidR="00890C8D" w:rsidRPr="0048323B">
        <w:rPr>
          <w:sz w:val="24"/>
          <w:szCs w:val="24"/>
        </w:rPr>
        <w:t>RELACIJE j.d.o.o. za promidžbu i usluge, OIB: 36150647527, Sesvete (Grad Zagreb), Zvornička 9</w:t>
      </w:r>
      <w:r w:rsidR="00743790" w:rsidRPr="0048323B">
        <w:rPr>
          <w:sz w:val="24"/>
          <w:szCs w:val="24"/>
          <w:lang w:val="pt-BR"/>
        </w:rPr>
        <w:t>.</w:t>
      </w:r>
    </w:p>
    <w:p w:rsidRDefault="001C364D" w:rsidP="00743790" w:rsidR="001C364D" w:rsidRPr="0048323B">
      <w:pPr>
        <w:jc w:val="both"/>
        <w:rPr>
          <w:sz w:val="24"/>
          <w:szCs w:val="24"/>
        </w:rPr>
      </w:pPr>
      <w:r w:rsidRPr="0048323B">
        <w:rPr>
          <w:sz w:val="24"/>
          <w:szCs w:val="24"/>
        </w:rPr>
        <w:t>IV. Nastali troškovi podmirit će se iz Fonda za pokriće troškova stečajnog postupka</w:t>
      </w:r>
      <w:r w:rsidR="00234926" w:rsidRPr="0048323B">
        <w:rPr>
          <w:sz w:val="24"/>
          <w:szCs w:val="24"/>
        </w:rPr>
        <w:t>, a</w:t>
      </w:r>
      <w:r w:rsidRPr="0048323B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48323B">
      <w:pPr>
        <w:rPr>
          <w:sz w:val="24"/>
          <w:szCs w:val="24"/>
        </w:rPr>
      </w:pPr>
      <w:r w:rsidRPr="0048323B">
        <w:rPr>
          <w:sz w:val="24"/>
          <w:szCs w:val="24"/>
        </w:rPr>
        <w:t xml:space="preserve">V. Ovo rješenje objavljuje se na mrežnim stranicama E-Oglasna ploča </w:t>
      </w:r>
      <w:r w:rsidR="001C364D" w:rsidRPr="0048323B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48323B">
      <w:pPr>
        <w:rPr>
          <w:sz w:val="24"/>
          <w:szCs w:val="24"/>
        </w:rPr>
      </w:pPr>
    </w:p>
    <w:p w:rsidRDefault="001C364D" w:rsidP="006A32FF" w:rsidR="001C364D" w:rsidRPr="0048323B">
      <w:pPr>
        <w:ind w:firstLine="708" w:left="3540"/>
        <w:rPr>
          <w:sz w:val="24"/>
          <w:szCs w:val="24"/>
        </w:rPr>
      </w:pPr>
      <w:r w:rsidRPr="0048323B">
        <w:rPr>
          <w:sz w:val="24"/>
          <w:szCs w:val="24"/>
        </w:rPr>
        <w:t>Obrazloženje</w:t>
      </w:r>
    </w:p>
    <w:p w:rsidRDefault="004728DE" w:rsidP="001C364D" w:rsidR="004728DE" w:rsidRPr="0048323B">
      <w:pPr>
        <w:rPr>
          <w:sz w:val="24"/>
          <w:szCs w:val="24"/>
        </w:rPr>
      </w:pPr>
    </w:p>
    <w:p w:rsidRDefault="00890C8D" w:rsidP="00890C8D" w:rsidR="00890C8D" w:rsidRPr="0048323B">
      <w:pPr>
        <w:ind w:firstLine="709"/>
        <w:jc w:val="both"/>
        <w:rPr>
          <w:sz w:val="24"/>
          <w:szCs w:val="24"/>
        </w:rPr>
      </w:pPr>
      <w:r w:rsidRPr="0048323B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890C8D" w:rsidP="00890C8D" w:rsidR="00890C8D" w:rsidRPr="0048323B">
      <w:pPr>
        <w:ind w:firstLine="709"/>
        <w:jc w:val="both"/>
        <w:rPr>
          <w:sz w:val="24"/>
          <w:szCs w:val="24"/>
        </w:rPr>
      </w:pPr>
    </w:p>
    <w:p w:rsidRDefault="00890C8D" w:rsidP="00890C8D" w:rsidR="00890C8D" w:rsidRPr="0048323B">
      <w:pPr>
        <w:ind w:firstLine="709"/>
        <w:jc w:val="both"/>
        <w:rPr>
          <w:sz w:val="24"/>
          <w:szCs w:val="24"/>
        </w:rPr>
      </w:pPr>
      <w:r w:rsidRPr="0048323B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90C8D" w:rsidP="00890C8D" w:rsidR="00890C8D" w:rsidRPr="0048323B">
      <w:pPr>
        <w:ind w:firstLine="709"/>
        <w:jc w:val="both"/>
        <w:rPr>
          <w:sz w:val="24"/>
          <w:szCs w:val="24"/>
        </w:rPr>
      </w:pPr>
    </w:p>
    <w:p w:rsidRDefault="00890C8D" w:rsidP="00890C8D" w:rsidR="00890C8D" w:rsidRPr="0048323B">
      <w:pPr>
        <w:ind w:firstLine="709"/>
        <w:jc w:val="both"/>
        <w:rPr>
          <w:sz w:val="24"/>
          <w:szCs w:val="24"/>
        </w:rPr>
      </w:pPr>
      <w:r w:rsidRPr="0048323B">
        <w:rPr>
          <w:sz w:val="24"/>
          <w:szCs w:val="24"/>
        </w:rPr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120 dana, u ukupnom iznosu od 32.343,94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890C8D" w:rsidP="00890C8D" w:rsidR="00890C8D" w:rsidRPr="0048323B">
      <w:pPr>
        <w:ind w:firstLine="709"/>
        <w:jc w:val="both"/>
        <w:rPr>
          <w:sz w:val="24"/>
          <w:szCs w:val="24"/>
        </w:rPr>
      </w:pPr>
    </w:p>
    <w:p w:rsidRDefault="00890C8D" w:rsidP="00890C8D" w:rsidR="00890C8D" w:rsidRPr="0048323B">
      <w:pPr>
        <w:ind w:firstLine="709"/>
        <w:jc w:val="both"/>
        <w:rPr>
          <w:sz w:val="24"/>
          <w:szCs w:val="24"/>
        </w:rPr>
      </w:pPr>
      <w:r w:rsidRPr="0048323B">
        <w:rPr>
          <w:sz w:val="24"/>
          <w:szCs w:val="24"/>
        </w:rP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890C8D" w:rsidP="00890C8D" w:rsidR="00890C8D" w:rsidRPr="0048323B">
      <w:pPr>
        <w:ind w:firstLine="709"/>
        <w:jc w:val="both"/>
        <w:rPr>
          <w:sz w:val="24"/>
          <w:szCs w:val="24"/>
        </w:rPr>
      </w:pPr>
    </w:p>
    <w:p w:rsidRDefault="00890C8D" w:rsidP="00890C8D" w:rsidR="00890C8D" w:rsidRPr="0048323B">
      <w:pPr>
        <w:ind w:firstLine="709"/>
        <w:jc w:val="both"/>
        <w:rPr>
          <w:sz w:val="24"/>
          <w:szCs w:val="24"/>
        </w:rPr>
      </w:pPr>
      <w:r w:rsidRPr="0048323B">
        <w:rPr>
          <w:sz w:val="24"/>
          <w:szCs w:val="24"/>
        </w:rPr>
        <w:t>Rješenjem od 28. kolovoza 2017. pokrenut je prethodni postupak, te je određeno ročište radi izjašnjenja o prijedlogu za otvaranje stečajnog postupka.</w:t>
      </w:r>
    </w:p>
    <w:p w:rsidRDefault="00890C8D" w:rsidP="00890C8D" w:rsidR="00890C8D" w:rsidRPr="0048323B">
      <w:pPr>
        <w:ind w:firstLine="709"/>
        <w:jc w:val="both"/>
        <w:rPr>
          <w:sz w:val="24"/>
          <w:szCs w:val="24"/>
        </w:rPr>
      </w:pPr>
    </w:p>
    <w:p w:rsidRDefault="00890C8D" w:rsidP="00890C8D" w:rsidR="00890C8D" w:rsidRPr="0048323B">
      <w:pPr>
        <w:ind w:firstLine="709"/>
        <w:jc w:val="both"/>
        <w:rPr>
          <w:sz w:val="24"/>
          <w:szCs w:val="24"/>
        </w:rPr>
      </w:pPr>
      <w:r w:rsidRPr="0048323B">
        <w:rPr>
          <w:sz w:val="24"/>
          <w:szCs w:val="24"/>
        </w:rPr>
        <w:t>Na ročište radi očitovanja o prijedlogu za otvaranjem stečajnog postupka dana 17. listopada 2017. godine pristupio je zastupnik po zakonu dužnika, isti se nije protivio prijedlogu za otvaranje stečajnog postupka. Predlagatelj je ustrajao kod prijedloga.</w:t>
      </w:r>
    </w:p>
    <w:p w:rsidRDefault="00890C8D" w:rsidP="00890C8D" w:rsidR="00890C8D" w:rsidRPr="0048323B">
      <w:pPr>
        <w:ind w:firstLine="709"/>
        <w:jc w:val="both"/>
        <w:rPr>
          <w:sz w:val="24"/>
          <w:szCs w:val="24"/>
        </w:rPr>
      </w:pPr>
    </w:p>
    <w:p w:rsidRDefault="00890C8D" w:rsidP="00890C8D" w:rsidR="00890C8D" w:rsidRPr="0048323B">
      <w:pPr>
        <w:ind w:firstLine="709"/>
        <w:jc w:val="both"/>
        <w:rPr>
          <w:sz w:val="24"/>
          <w:szCs w:val="24"/>
        </w:rPr>
      </w:pPr>
      <w:r w:rsidRPr="0048323B">
        <w:rPr>
          <w:sz w:val="24"/>
          <w:szCs w:val="24"/>
        </w:rPr>
        <w:t>Ročište radi rasprave o pretpostavkama za otvaranje stečajnog postupka održano je 17. listopada 2017. godine. Izvršen je uvid i u podatak o vlasništvu nekretnina iz kojeg je vidljivo kako predloženi stečajni dužnik nije evidentiran kao vlasnik nekretnina (list 15 spisa).</w:t>
      </w:r>
    </w:p>
    <w:p w:rsidRDefault="00890C8D" w:rsidP="00890C8D" w:rsidR="00890C8D" w:rsidRPr="0048323B">
      <w:pPr>
        <w:ind w:firstLine="709"/>
        <w:jc w:val="both"/>
        <w:rPr>
          <w:sz w:val="24"/>
          <w:szCs w:val="24"/>
        </w:rPr>
      </w:pPr>
    </w:p>
    <w:p w:rsidRDefault="00890C8D" w:rsidP="00890C8D" w:rsidR="00890C8D" w:rsidRPr="0048323B">
      <w:pPr>
        <w:ind w:firstLine="709"/>
        <w:jc w:val="both"/>
        <w:rPr>
          <w:sz w:val="24"/>
          <w:szCs w:val="24"/>
        </w:rPr>
      </w:pPr>
      <w:r w:rsidRPr="0048323B">
        <w:rPr>
          <w:sz w:val="24"/>
          <w:szCs w:val="24"/>
        </w:rPr>
        <w:t>Temeljem ovako utvrđenog činjeničnog stanja sud je utvrdio kako imovina predloženog stečajnog dužnika nije dostatna za pokriće troškova stečajnog postupka.</w:t>
      </w:r>
    </w:p>
    <w:p w:rsidRDefault="00890C8D" w:rsidP="00890C8D" w:rsidR="00890C8D" w:rsidRPr="0048323B">
      <w:pPr>
        <w:ind w:firstLine="709"/>
        <w:jc w:val="both"/>
        <w:rPr>
          <w:sz w:val="24"/>
          <w:szCs w:val="24"/>
        </w:rPr>
      </w:pPr>
    </w:p>
    <w:p w:rsidRDefault="00890C8D" w:rsidP="00890C8D" w:rsidR="00890C8D" w:rsidRPr="0048323B">
      <w:pPr>
        <w:ind w:firstLine="709"/>
        <w:jc w:val="both"/>
        <w:rPr>
          <w:sz w:val="24"/>
          <w:szCs w:val="24"/>
        </w:rPr>
      </w:pPr>
      <w:r w:rsidRPr="0048323B">
        <w:rPr>
          <w:sz w:val="24"/>
          <w:szCs w:val="24"/>
        </w:rP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890C8D" w:rsidP="00890C8D" w:rsidR="00890C8D" w:rsidRPr="0048323B">
      <w:pPr>
        <w:ind w:firstLine="709"/>
        <w:jc w:val="both"/>
        <w:rPr>
          <w:sz w:val="24"/>
          <w:szCs w:val="24"/>
        </w:rPr>
      </w:pPr>
    </w:p>
    <w:p w:rsidRDefault="00890C8D" w:rsidP="00890C8D" w:rsidR="00031BA3" w:rsidRPr="0048323B">
      <w:pPr>
        <w:ind w:firstLine="709"/>
        <w:jc w:val="both"/>
        <w:rPr>
          <w:sz w:val="24"/>
          <w:szCs w:val="24"/>
        </w:rPr>
      </w:pPr>
      <w:r w:rsidRPr="0048323B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Default="00890C8D" w:rsidP="00031BA3" w:rsidR="00890C8D" w:rsidRPr="0048323B">
      <w:pPr>
        <w:ind w:firstLine="709"/>
        <w:jc w:val="both"/>
        <w:rPr>
          <w:sz w:val="24"/>
          <w:szCs w:val="24"/>
        </w:rPr>
      </w:pPr>
    </w:p>
    <w:p w:rsidRDefault="00890C8D" w:rsidP="00890C8D" w:rsidR="00890C8D" w:rsidRPr="0048323B">
      <w:pPr>
        <w:ind w:firstLine="708"/>
        <w:jc w:val="both"/>
        <w:rPr>
          <w:sz w:val="24"/>
          <w:szCs w:val="24"/>
        </w:rPr>
      </w:pPr>
      <w:r w:rsidRPr="0048323B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890C8D" w:rsidP="006A5593" w:rsidR="00890C8D" w:rsidRPr="0048323B">
      <w:pPr>
        <w:ind w:firstLine="709"/>
        <w:jc w:val="both"/>
        <w:rPr>
          <w:sz w:val="24"/>
          <w:szCs w:val="24"/>
        </w:rPr>
      </w:pPr>
    </w:p>
    <w:p w:rsidRDefault="002D62CE" w:rsidP="002D62CE" w:rsidR="002D62CE" w:rsidRPr="0048323B">
      <w:pPr>
        <w:ind w:firstLine="708"/>
        <w:jc w:val="both"/>
        <w:rPr>
          <w:sz w:val="24"/>
          <w:szCs w:val="24"/>
        </w:rPr>
      </w:pPr>
      <w:r w:rsidRPr="0048323B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 w:rsidRPr="0048323B">
      <w:pPr>
        <w:pStyle w:val="Tijeloteksta"/>
        <w:ind w:left="2832"/>
        <w:jc w:val="center"/>
      </w:pPr>
    </w:p>
    <w:p w:rsidRDefault="0048323B" w:rsidP="00556D2E" w:rsidR="0048323B">
      <w:pPr>
        <w:pStyle w:val="Tijeloteksta"/>
        <w:ind w:left="2832"/>
        <w:jc w:val="center"/>
      </w:pPr>
    </w:p>
    <w:p w:rsidRDefault="00F51030" w:rsidP="00556D2E" w:rsidR="00663464" w:rsidRPr="0048323B">
      <w:pPr>
        <w:pStyle w:val="Tijeloteksta"/>
        <w:ind w:left="2832"/>
        <w:jc w:val="center"/>
      </w:pPr>
      <w:r w:rsidRPr="0048323B">
        <w:t xml:space="preserve">U Zagrebu, </w:t>
      </w:r>
      <w:r w:rsidR="00890C8D" w:rsidRPr="0048323B">
        <w:t>21</w:t>
      </w:r>
      <w:r w:rsidR="006D0780" w:rsidRPr="0048323B">
        <w:t>.</w:t>
      </w:r>
      <w:r w:rsidR="00890C8D" w:rsidRPr="0048323B">
        <w:t xml:space="preserve"> </w:t>
      </w:r>
      <w:r w:rsidR="003F0E50" w:rsidRPr="0048323B">
        <w:t>prosinca</w:t>
      </w:r>
      <w:r w:rsidR="006D0780" w:rsidRPr="0048323B">
        <w:t xml:space="preserve"> 201</w:t>
      </w:r>
      <w:r w:rsidR="00890C8D" w:rsidRPr="0048323B">
        <w:t>8</w:t>
      </w:r>
      <w:r w:rsidR="006D0780" w:rsidRPr="0048323B">
        <w:t>. godine</w:t>
      </w:r>
      <w:r w:rsidR="001C364D" w:rsidRPr="0048323B">
        <w:t xml:space="preserve">          </w:t>
      </w:r>
      <w:r w:rsidR="0012073F" w:rsidRPr="0048323B">
        <w:tab/>
      </w:r>
      <w:r w:rsidR="0058449E" w:rsidRPr="0048323B">
        <w:tab/>
      </w:r>
      <w:r w:rsidR="0058449E" w:rsidRPr="0048323B">
        <w:tab/>
      </w:r>
      <w:r w:rsidR="0012073F" w:rsidRPr="0048323B">
        <w:tab/>
      </w:r>
      <w:r w:rsidR="0012073F" w:rsidRPr="0048323B">
        <w:tab/>
      </w:r>
      <w:r w:rsidR="0012073F" w:rsidRPr="0048323B">
        <w:tab/>
      </w:r>
      <w:r w:rsidR="0012073F" w:rsidRPr="0048323B">
        <w:tab/>
      </w:r>
      <w:r w:rsidR="0012073F" w:rsidRPr="0048323B">
        <w:tab/>
      </w:r>
      <w:r w:rsidR="0012073F" w:rsidRPr="0048323B">
        <w:tab/>
      </w:r>
      <w:r w:rsidR="0012073F" w:rsidRPr="0048323B">
        <w:tab/>
      </w:r>
      <w:r w:rsidR="00663464" w:rsidRPr="0048323B">
        <w:t xml:space="preserve">                                                              </w:t>
      </w:r>
    </w:p>
    <w:p w:rsidRDefault="00786D95" w:rsidP="0048323B" w:rsidR="00786D95" w:rsidRPr="0048323B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48323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86D95" w:rsidP="0048323B" w:rsidR="008F514B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48323B">
        <w:rPr>
          <w:rFonts w:hAnsi="Times New Roman" w:ascii="Times New Roman"/>
          <w:b w:val="false"/>
          <w:color w:val="auto"/>
          <w:szCs w:val="24"/>
        </w:rPr>
        <w:t>Nikola Ribarić</w:t>
      </w:r>
      <w:r w:rsidR="008F514B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8F514B" w:rsidP="0048323B" w:rsidR="008F514B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8F514B" w:rsidP="008F514B" w:rsidR="008F514B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Za točnost otpravka – ovlašteni službenik</w:t>
      </w:r>
    </w:p>
    <w:p w:rsidRDefault="008F514B" w:rsidP="0048323B" w:rsidR="00786D95" w:rsidRPr="0048323B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786D95" w:rsidRPr="0048323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90C8D" w:rsidP="00890C8D" w:rsidR="00890C8D" w:rsidRPr="0048323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F514B" w:rsidP="008F514B" w:rsidR="008F514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63464" w:rsidP="008F514B" w:rsidR="001C364D" w:rsidRPr="008F514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8F514B">
        <w:rPr>
          <w:rFonts w:hAnsi="Times New Roman" w:ascii="Times New Roman"/>
          <w:b w:val="false"/>
          <w:color w:val="auto"/>
          <w:szCs w:val="24"/>
        </w:rPr>
        <w:lastRenderedPageBreak/>
        <w:t>U</w:t>
      </w:r>
      <w:r w:rsidR="001C364D" w:rsidRPr="008F514B">
        <w:rPr>
          <w:rFonts w:hAnsi="Times New Roman" w:ascii="Times New Roman"/>
          <w:b w:val="false"/>
          <w:color w:val="auto"/>
          <w:szCs w:val="24"/>
        </w:rPr>
        <w:t>PUTA O PRAVNOM LIJEKU:</w:t>
      </w:r>
    </w:p>
    <w:p w:rsidRDefault="001C364D" w:rsidP="00497AB7" w:rsidR="00556D2E" w:rsidRPr="0048323B">
      <w:pPr>
        <w:jc w:val="both"/>
        <w:rPr>
          <w:sz w:val="24"/>
          <w:szCs w:val="24"/>
        </w:rPr>
      </w:pPr>
      <w:r w:rsidRPr="0048323B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  <w:r w:rsidR="00497AB7" w:rsidRPr="0048323B">
        <w:rPr>
          <w:sz w:val="24"/>
          <w:szCs w:val="24"/>
        </w:rPr>
        <w:t xml:space="preserve"> Dostava se smatra obavljenom istekom osmoga dana od dana objave pismena na mrežnoj stranici e-Oglasna ploča sudova.</w:t>
      </w:r>
    </w:p>
    <w:p w:rsidRDefault="00D93BD2" w:rsidP="00743790" w:rsidR="00D93BD2" w:rsidRPr="0048323B">
      <w:pPr>
        <w:jc w:val="both"/>
        <w:rPr>
          <w:sz w:val="24"/>
          <w:szCs w:val="24"/>
        </w:rPr>
      </w:pPr>
    </w:p>
    <w:p w:rsidRDefault="00103BB3" w:rsidP="00743790" w:rsidR="00103BB3" w:rsidRPr="0048323B">
      <w:pPr>
        <w:jc w:val="both"/>
        <w:rPr>
          <w:sz w:val="24"/>
          <w:szCs w:val="24"/>
        </w:rPr>
      </w:pPr>
    </w:p>
    <w:p w:rsidRDefault="001C364D" w:rsidP="001C364D" w:rsidR="001C364D" w:rsidRPr="0048323B">
      <w:pPr>
        <w:rPr>
          <w:sz w:val="24"/>
          <w:szCs w:val="24"/>
        </w:rPr>
      </w:pPr>
    </w:p>
    <w:sectPr w:rsidSect="00706655" w:rsidR="001C364D" w:rsidRPr="0048323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257FB5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="0048323B" w:rsidRPr="0058449E">
      <w:rPr>
        <w:sz w:val="24"/>
        <w:szCs w:val="24"/>
      </w:rPr>
      <w:t>72.</w:t>
    </w:r>
    <w:r w:rsidR="0048323B">
      <w:rPr>
        <w:sz w:val="24"/>
        <w:szCs w:val="24"/>
      </w:rPr>
      <w:t xml:space="preserve"> </w:t>
    </w:r>
    <w:r w:rsidR="0048323B" w:rsidRPr="0058449E">
      <w:rPr>
        <w:sz w:val="24"/>
        <w:szCs w:val="24"/>
      </w:rPr>
      <w:t>St-</w:t>
    </w:r>
    <w:r w:rsidR="0048323B">
      <w:rPr>
        <w:sz w:val="24"/>
        <w:szCs w:val="24"/>
      </w:rPr>
      <w:t>2579/2016-14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277AD"/>
    <w:rsid w:val="00031BA3"/>
    <w:rsid w:val="000713C8"/>
    <w:rsid w:val="00081CB7"/>
    <w:rsid w:val="000D0DBD"/>
    <w:rsid w:val="000D0E18"/>
    <w:rsid w:val="00103BB3"/>
    <w:rsid w:val="00116BD3"/>
    <w:rsid w:val="0012073F"/>
    <w:rsid w:val="00135A2D"/>
    <w:rsid w:val="00156302"/>
    <w:rsid w:val="001C364D"/>
    <w:rsid w:val="001E528E"/>
    <w:rsid w:val="00234926"/>
    <w:rsid w:val="00257FB5"/>
    <w:rsid w:val="0026332F"/>
    <w:rsid w:val="00275BBF"/>
    <w:rsid w:val="00276DD1"/>
    <w:rsid w:val="002A1726"/>
    <w:rsid w:val="002D6066"/>
    <w:rsid w:val="002D62CE"/>
    <w:rsid w:val="002F156E"/>
    <w:rsid w:val="002F6A91"/>
    <w:rsid w:val="002F7C7E"/>
    <w:rsid w:val="00311C71"/>
    <w:rsid w:val="00321949"/>
    <w:rsid w:val="00361247"/>
    <w:rsid w:val="00392C86"/>
    <w:rsid w:val="003D3469"/>
    <w:rsid w:val="003D4306"/>
    <w:rsid w:val="003F0E50"/>
    <w:rsid w:val="00400237"/>
    <w:rsid w:val="00421116"/>
    <w:rsid w:val="0046402F"/>
    <w:rsid w:val="004728DE"/>
    <w:rsid w:val="0048323B"/>
    <w:rsid w:val="00497AB7"/>
    <w:rsid w:val="004C71AC"/>
    <w:rsid w:val="004D2B70"/>
    <w:rsid w:val="004D793C"/>
    <w:rsid w:val="004E72AF"/>
    <w:rsid w:val="00556D2E"/>
    <w:rsid w:val="0058449E"/>
    <w:rsid w:val="005F6972"/>
    <w:rsid w:val="005F7734"/>
    <w:rsid w:val="006061EB"/>
    <w:rsid w:val="00611328"/>
    <w:rsid w:val="00613635"/>
    <w:rsid w:val="0062435C"/>
    <w:rsid w:val="00663464"/>
    <w:rsid w:val="00674640"/>
    <w:rsid w:val="00675460"/>
    <w:rsid w:val="006A32FF"/>
    <w:rsid w:val="006A5593"/>
    <w:rsid w:val="006D0780"/>
    <w:rsid w:val="006D7FFE"/>
    <w:rsid w:val="006F666B"/>
    <w:rsid w:val="00706655"/>
    <w:rsid w:val="00730FDB"/>
    <w:rsid w:val="00743727"/>
    <w:rsid w:val="00743790"/>
    <w:rsid w:val="0075306B"/>
    <w:rsid w:val="00782A57"/>
    <w:rsid w:val="00786D95"/>
    <w:rsid w:val="007A3404"/>
    <w:rsid w:val="007D1465"/>
    <w:rsid w:val="00814C0C"/>
    <w:rsid w:val="00840B0A"/>
    <w:rsid w:val="0084374A"/>
    <w:rsid w:val="00852962"/>
    <w:rsid w:val="00867E4E"/>
    <w:rsid w:val="008732E3"/>
    <w:rsid w:val="00890C8D"/>
    <w:rsid w:val="008A1BF6"/>
    <w:rsid w:val="008C72D1"/>
    <w:rsid w:val="008D1D84"/>
    <w:rsid w:val="008F514B"/>
    <w:rsid w:val="009140DE"/>
    <w:rsid w:val="00920ED2"/>
    <w:rsid w:val="009449D7"/>
    <w:rsid w:val="009725EB"/>
    <w:rsid w:val="009A1E5A"/>
    <w:rsid w:val="009A342B"/>
    <w:rsid w:val="009A3F92"/>
    <w:rsid w:val="009B1A2F"/>
    <w:rsid w:val="00A13980"/>
    <w:rsid w:val="00A30F7A"/>
    <w:rsid w:val="00A6649B"/>
    <w:rsid w:val="00A97199"/>
    <w:rsid w:val="00AA5A0F"/>
    <w:rsid w:val="00B13ECE"/>
    <w:rsid w:val="00B9135A"/>
    <w:rsid w:val="00BD1828"/>
    <w:rsid w:val="00BE3C60"/>
    <w:rsid w:val="00BE45DB"/>
    <w:rsid w:val="00C36879"/>
    <w:rsid w:val="00C63CAC"/>
    <w:rsid w:val="00C93568"/>
    <w:rsid w:val="00CC1FE2"/>
    <w:rsid w:val="00CF1D6C"/>
    <w:rsid w:val="00D04186"/>
    <w:rsid w:val="00D30A36"/>
    <w:rsid w:val="00D60A37"/>
    <w:rsid w:val="00D84076"/>
    <w:rsid w:val="00D93BD2"/>
    <w:rsid w:val="00DE0C54"/>
    <w:rsid w:val="00E24EB3"/>
    <w:rsid w:val="00E9313A"/>
    <w:rsid w:val="00E965BE"/>
    <w:rsid w:val="00EA161B"/>
    <w:rsid w:val="00EC4F6C"/>
    <w:rsid w:val="00ED0766"/>
    <w:rsid w:val="00EE66E1"/>
    <w:rsid w:val="00F51030"/>
    <w:rsid w:val="00FA0480"/>
    <w:rsid w:val="00FD22E2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51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1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14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1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1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51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1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14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1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1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2579</izvorni_sadrzaj>
    <derivirana_varijabla naziv="DomainObject.Predmet.Broj_1">2579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St-2579/2016</izvorni_sadrzaj>
    <derivirana_varijabla naziv="DomainObject.Predmet.OznakaBroj_1">St-2579/2016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RELACIJE j.d.o.o.</izvorni_sadrzaj>
    <derivirana_varijabla naziv="DomainObject.Predmet.ProtustrankaFormated_1">  RELACIJE j.d.o.o.</derivirana_varijabla>
  </DomainObject.Predmet.ProtustrankaFormated>
  <DomainObject.Predmet.ProtustrankaFormatedOIB>
    <izvorni_sadrzaj>  RELACIJE j.d.o.o., OIB 36150647527</izvorni_sadrzaj>
    <derivirana_varijabla naziv="DomainObject.Predmet.ProtustrankaFormatedOIB_1">  RELACIJE j.d.o.o., OIB 36150647527</derivirana_varijabla>
  </DomainObject.Predmet.ProtustrankaFormatedOIB>
  <DomainObject.Predmet.ProtustrankaFormatedWithAdress>
    <izvorni_sadrzaj> RELACIJE j.d.o.o., Zvornička 9, 10000 Zagreb</izvorni_sadrzaj>
    <derivirana_varijabla naziv="DomainObject.Predmet.ProtustrankaFormatedWithAdress_1"> RELACIJE j.d.o.o., Zvornička 9, 10000 Zagreb</derivirana_varijabla>
  </DomainObject.Predmet.ProtustrankaFormatedWithAdress>
  <DomainObject.Predmet.ProtustrankaFormatedWithAdressOIB>
    <izvorni_sadrzaj> RELACIJE j.d.o.o., OIB 36150647527, Zvornička 9, 10000 Zagreb</izvorni_sadrzaj>
    <derivirana_varijabla naziv="DomainObject.Predmet.ProtustrankaFormatedWithAdressOIB_1"> RELACIJE j.d.o.o., OIB 36150647527, Zvornička 9, 10000 Zagreb</derivirana_varijabla>
  </DomainObject.Predmet.ProtustrankaFormatedWithAdressOIB>
  <DomainObject.Predmet.ProtustrankaWithAdress>
    <izvorni_sadrzaj>RELACIJE j.d.o.o. Zvornička 9, 10000 Zagreb</izvorni_sadrzaj>
    <derivirana_varijabla naziv="DomainObject.Predmet.ProtustrankaWithAdress_1">RELACIJE j.d.o.o. Zvornička 9, 10000 Zagreb</derivirana_varijabla>
  </DomainObject.Predmet.ProtustrankaWithAdress>
  <DomainObject.Predmet.ProtustrankaWithAdressOIB>
    <izvorni_sadrzaj>RELACIJE j.d.o.o., OIB 36150647527, Zvornička 9, 10000 Zagreb</izvorni_sadrzaj>
    <derivirana_varijabla naziv="DomainObject.Predmet.ProtustrankaWithAdressOIB_1">RELACIJE j.d.o.o., OIB 36150647527, Zvornička 9, 10000 Zagreb</derivirana_varijabla>
  </DomainObject.Predmet.ProtustrankaWithAdressOIB>
  <DomainObject.Predmet.ProtustrankaNazivFormated>
    <izvorni_sadrzaj>RELACIJE j.d.o.o.</izvorni_sadrzaj>
    <derivirana_varijabla naziv="DomainObject.Predmet.ProtustrankaNazivFormated_1">RELACIJE j.d.o.o.</derivirana_varijabla>
  </DomainObject.Predmet.ProtustrankaNazivFormated>
  <DomainObject.Predmet.ProtustrankaNazivFormatedOIB>
    <izvorni_sadrzaj>RELACIJE j.d.o.o., OIB 36150647527</izvorni_sadrzaj>
    <derivirana_varijabla naziv="DomainObject.Predmet.ProtustrankaNazivFormatedOIB_1">RELACIJE j.d.o.o., OIB 36150647527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Slaven Vujić</izvorni_sadrzaj>
    <derivirana_varijabla naziv="DomainObject.Predmet.StrankaFormated_1">  FINA Regionalni centar Zagreb; Slaven Vujić</derivirana_varijabla>
  </DomainObject.Predmet.StrankaFormated>
  <DomainObject.Predmet.StrankaFormatedOIB>
    <izvorni_sadrzaj>  FINA Regionalni centar Zagreb, OIB 85821130368; Slaven Vujić, OIB 39010665273</izvorni_sadrzaj>
    <derivirana_varijabla naziv="DomainObject.Predmet.StrankaFormatedOIB_1">  FINA Regionalni centar Zagreb, OIB 85821130368; Slaven Vujić, OIB 39010665273</derivirana_varijabla>
  </DomainObject.Predmet.StrankaFormatedOIB>
  <DomainObject.Predmet.StrankaFormatedWithAdress>
    <izvorni_sadrzaj> FINA Regionalni centar Zagreb, Trg svibanjskih žrtava 1995. 1, 10000 Zagreb; Slaven Vujić, Samoborska Cesta 44a, 10000 Zagreb</izvorni_sadrzaj>
    <derivirana_varijabla naziv="DomainObject.Predmet.StrankaFormatedWithAdress_1"> FINA Regionalni centar Zagreb, Trg svibanjskih žrtava 1995. 1, 10000 Zagreb; Slaven Vujić, Samoborska Cesta 44a, 10000 Zagreb</derivirana_varijabla>
  </DomainObject.Predmet.StrankaFormatedWithAdress>
  <DomainObject.Predmet.StrankaFormatedWithAdressOIB>
    <izvorni_sadrzaj> FINA Regionalni centar Zagreb, OIB 85821130368, Trg svibanjskih žrtava 1995. 1, 10000 Zagreb; Slaven Vujić, OIB 39010665273, Samoborska Cesta 44a, 10000 Zagreb</izvorni_sadrzaj>
    <derivirana_varijabla naziv="DomainObject.Predmet.StrankaFormatedWithAdressOIB_1"> FINA Regionalni centar Zagreb, OIB 85821130368, Trg svibanjskih žrtava 1995. 1, 10000 Zagreb; Slaven Vujić, OIB 39010665273, Samoborska Cesta 44a, 10000 Zagreb</derivirana_varijabla>
  </DomainObject.Predmet.StrankaFormatedWithAdressOIB>
  <DomainObject.Predmet.StrankaWithAdress>
    <izvorni_sadrzaj>FINA Regionalni centar Zagreb Trg svibanjskih žrtava 1995. 1,10000 Zagreb,Slaven Vujić Samoborska Cesta 44a,10000 Zagreb</izvorni_sadrzaj>
    <derivirana_varijabla naziv="DomainObject.Predmet.StrankaWithAdress_1">FINA Regionalni centar Zagreb Trg svibanjskih žrtava 1995. 1,10000 Zagreb,Slaven Vujić Samoborska Cesta 44a,10000 Zagreb</derivirana_varijabla>
  </DomainObject.Predmet.StrankaWithAdress>
  <DomainObject.Predmet.StrankaWithAdressOIB>
    <izvorni_sadrzaj>FINA Regionalni centar Zagreb, OIB 85821130368, Trg svibanjskih žrtava 1995. 1,10000 Zagreb,Slaven Vujić, OIB 39010665273, Samoborska Cesta 44a,10000 Zagreb</izvorni_sadrzaj>
    <derivirana_varijabla naziv="DomainObject.Predmet.StrankaWithAdressOIB_1">FINA Regionalni centar Zagreb, OIB 85821130368, Trg svibanjskih žrtava 1995. 1,10000 Zagreb,Slaven Vujić, OIB 39010665273, Samoborska Cesta 44a,10000 Zagreb</derivirana_varijabla>
  </DomainObject.Predmet.StrankaWithAdressOIB>
  <DomainObject.Predmet.StrankaNazivFormated>
    <izvorni_sadrzaj>FINA Regionalni centar Zagreb,Slaven Vujić</izvorni_sadrzaj>
    <derivirana_varijabla naziv="DomainObject.Predmet.StrankaNazivFormated_1">FINA Regionalni centar Zagreb,Slaven Vujić</derivirana_varijabla>
  </DomainObject.Predmet.StrankaNazivFormated>
  <DomainObject.Predmet.StrankaNazivFormatedOIB>
    <izvorni_sadrzaj>FINA Regionalni centar Zagreb, OIB 85821130368,Slaven Vujić, OIB 39010665273</izvorni_sadrzaj>
    <derivirana_varijabla naziv="DomainObject.Predmet.StrankaNazivFormatedOIB_1">FINA Regionalni centar Zagreb, OIB 85821130368,Slaven Vujić, OIB 39010665273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Slaven Vujić</item>
    </izvorni_sadrzaj>
    <derivirana_varijabla naziv="DomainObject.Predmet.StrankaListFormated_1">
      <item>FINA Regionalni centar Zagreb</item>
      <item>Slaven Vujić</item>
    </derivirana_varijabla>
  </DomainObject.Predmet.StrankaListFormated>
  <DomainObject.Predmet.StrankaListFormatedOIB>
    <izvorni_sadrzaj>
      <item>FINA Regionalni centar Zagreb, OIB 85821130368</item>
      <item>Slaven Vujić, OIB 39010665273</item>
    </izvorni_sadrzaj>
    <derivirana_varijabla naziv="DomainObject.Predmet.StrankaListFormatedOIB_1">
      <item>FINA Regionalni centar Zagreb, OIB 85821130368</item>
      <item>Slaven Vujić, OIB 39010665273</item>
    </derivirana_varijabla>
  </DomainObject.Predmet.StrankaListFormatedOIB>
  <DomainObject.Predmet.StrankaListFormatedWithAdress>
    <izvorni_sadrzaj>
      <item>FINA Regionalni centar Zagreb, Trg svibanjskih žrtava 1995. 1, 10000 Zagreb</item>
      <item>Slaven Vujić, Samoborska Cesta 44a, 10000 Zagreb</item>
    </izvorni_sadrzaj>
    <derivirana_varijabla naziv="DomainObject.Predmet.StrankaListFormatedWithAdress_1">
      <item>FINA Regionalni centar Zagreb, Trg svibanjskih žrtava 1995. 1, 10000 Zagreb</item>
      <item>Slaven Vujić, Samoborska Cesta 44a,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Slaven Vujić, OIB 39010665273, Samoborska Cesta 44a, 10000 Zagreb</item>
    </izvorni_sadrzaj>
    <derivirana_varijabla naziv="DomainObject.Predmet.StrankaListFormatedWithAdressOIB_1">
      <item>FINA Regionalni centar Zagreb, OIB 85821130368, Trg svibanjskih žrtava 1995. 1, 10000 Zagreb</item>
      <item>Slaven Vujić, OIB 39010665273, Samoborska Cesta 44a, 10000 Zagreb</item>
    </derivirana_varijabla>
  </DomainObject.Predmet.StrankaListFormatedWithAdressOIB>
  <DomainObject.Predmet.StrankaListNazivFormated>
    <izvorni_sadrzaj>
      <item>FINA Regionalni centar Zagreb</item>
      <item>Slaven Vujić</item>
    </izvorni_sadrzaj>
    <derivirana_varijabla naziv="DomainObject.Predmet.StrankaListNazivFormated_1">
      <item>FINA Regionalni centar Zagreb</item>
      <item>Slaven Vujić</item>
    </derivirana_varijabla>
  </DomainObject.Predmet.StrankaListNazivFormated>
  <DomainObject.Predmet.StrankaListNazivFormatedOIB>
    <izvorni_sadrzaj>
      <item>FINA Regionalni centar Zagreb, OIB 85821130368</item>
      <item>Slaven Vujić, OIB 39010665273</item>
    </izvorni_sadrzaj>
    <derivirana_varijabla naziv="DomainObject.Predmet.StrankaListNazivFormatedOIB_1">
      <item>FINA Regionalni centar Zagreb, OIB 85821130368</item>
      <item>Slaven Vujić, OIB 39010665273</item>
    </derivirana_varijabla>
  </DomainObject.Predmet.StrankaListNazivFormatedOIB>
  <DomainObject.Predmet.ProtuStrankaListFormated>
    <izvorni_sadrzaj>
      <item>RELACIJE j.d.o.o.</item>
    </izvorni_sadrzaj>
    <derivirana_varijabla naziv="DomainObject.Predmet.ProtuStrankaListFormated_1">
      <item>RELACIJE j.d.o.o.</item>
    </derivirana_varijabla>
  </DomainObject.Predmet.ProtuStrankaListFormated>
  <DomainObject.Predmet.ProtuStrankaListFormatedOIB>
    <izvorni_sadrzaj>
      <item>RELACIJE j.d.o.o., OIB 36150647527</item>
    </izvorni_sadrzaj>
    <derivirana_varijabla naziv="DomainObject.Predmet.ProtuStrankaListFormatedOIB_1">
      <item>RELACIJE j.d.o.o., OIB 36150647527</item>
    </derivirana_varijabla>
  </DomainObject.Predmet.ProtuStrankaListFormatedOIB>
  <DomainObject.Predmet.ProtuStrankaListFormatedWithAdress>
    <izvorni_sadrzaj>
      <item>RELACIJE j.d.o.o., Zvornička 9, 10000 Zagreb</item>
    </izvorni_sadrzaj>
    <derivirana_varijabla naziv="DomainObject.Predmet.ProtuStrankaListFormatedWithAdress_1">
      <item>RELACIJE j.d.o.o., Zvornička 9, 10000 Zagreb</item>
    </derivirana_varijabla>
  </DomainObject.Predmet.ProtuStrankaListFormatedWithAdress>
  <DomainObject.Predmet.ProtuStrankaListFormatedWithAdressOIB>
    <izvorni_sadrzaj>
      <item>RELACIJE j.d.o.o., OIB 36150647527, Zvornička 9, 10000 Zagreb</item>
    </izvorni_sadrzaj>
    <derivirana_varijabla naziv="DomainObject.Predmet.ProtuStrankaListFormatedWithAdressOIB_1">
      <item>RELACIJE j.d.o.o., OIB 36150647527, Zvornička 9, 10000 Zagreb</item>
    </derivirana_varijabla>
  </DomainObject.Predmet.ProtuStrankaListFormatedWithAdressOIB>
  <DomainObject.Predmet.ProtuStrankaListNazivFormated>
    <izvorni_sadrzaj>
      <item>RELACIJE j.d.o.o.</item>
    </izvorni_sadrzaj>
    <derivirana_varijabla naziv="DomainObject.Predmet.ProtuStrankaListNazivFormated_1">
      <item>RELACIJE j.d.o.o.</item>
    </derivirana_varijabla>
  </DomainObject.Predmet.ProtuStrankaListNazivFormated>
  <DomainObject.Predmet.ProtuStrankaListNazivFormatedOIB>
    <izvorni_sadrzaj>
      <item>RELACIJE j.d.o.o., OIB 36150647527</item>
    </izvorni_sadrzaj>
    <derivirana_varijabla naziv="DomainObject.Predmet.ProtuStrankaListNazivFormatedOIB_1">
      <item>RELACIJE j.d.o.o., OIB 36150647527</item>
    </derivirana_varijabla>
  </DomainObject.Predmet.ProtuStrankaListNazivFormatedOIB>
  <DomainObject.Predmet.OstaliListFormated>
    <izvorni_sadrzaj>
      <item>Slaven Vujić</item>
      <item>FINA</item>
      <item>RH MUP</item>
      <item>Raiffeisenbank Austria d.d.</item>
    </izvorni_sadrzaj>
    <derivirana_varijabla naziv="DomainObject.Predmet.OstaliListFormated_1">
      <item>Slaven Vujić</item>
      <item>FINA</item>
      <item>RH MUP</item>
      <item>Raiffeisenbank Austria d.d.</item>
    </derivirana_varijabla>
  </DomainObject.Predmet.OstaliListFormated>
  <DomainObject.Predmet.OstaliListFormatedOIB>
    <izvorni_sadrzaj>
      <item>Slaven Vujić, OIB 39010665273</item>
      <item>FINA, OIB 85821130368</item>
      <item>RH MUP</item>
      <item>Raiffeisenbank Austria d.d., OIB 53056966535</item>
    </izvorni_sadrzaj>
    <derivirana_varijabla naziv="DomainObject.Predmet.OstaliListFormatedOIB_1">
      <item>Slaven Vujić, OIB 39010665273</item>
      <item>FINA, OIB 85821130368</item>
      <item>RH MUP</item>
      <item>Raiffeisenbank Austria d.d., OIB 53056966535</item>
    </derivirana_varijabla>
  </DomainObject.Predmet.OstaliListFormatedOIB>
  <DomainObject.Predmet.OstaliListFormatedWithAdress>
    <izvorni_sadrzaj>
      <item>Slaven Vujić, Samoborska Cesta 44a, 10000 Zagreb</item>
      <item>FINA, Ul. grada Vukovara 70, 10000 Zagreb</item>
      <item>RH MUP, Heinzelova 98, 10000 Zagreb</item>
      <item>Raiffeisenbank Austria d.d., Magazinska cesta 69, 10000 Zagreb</item>
    </izvorni_sadrzaj>
    <derivirana_varijabla naziv="DomainObject.Predmet.OstaliListFormatedWithAdress_1">
      <item>Slaven Vujić, Samoborska Cesta 44a, 10000 Zagreb</item>
      <item>FINA, Ul. grada Vukovara 70, 10000 Zagreb</item>
      <item>RH MUP, Heinzelova 98, 10000 Zagreb</item>
      <item>Raiffeisenbank Austria d.d., Magazinska cesta 69, 10000 Zagreb</item>
    </derivirana_varijabla>
  </DomainObject.Predmet.OstaliListFormatedWithAdress>
  <DomainObject.Predmet.OstaliListFormatedWithAdressOIB>
    <izvorni_sadrzaj>
      <item>Slaven Vujić, OIB 39010665273, Samoborska Cesta 44a, 10000 Zagreb</item>
      <item>FINA, OIB 85821130368, Ul. grada Vukovara 70, 10000 Zagreb</item>
      <item>RH MUP, Heinzelova 98, 10000 Zagreb</item>
      <item>Raiffeisenbank Austria d.d., OIB 53056966535, Magazinska cesta 69, 10000 Zagreb</item>
    </izvorni_sadrzaj>
    <derivirana_varijabla naziv="DomainObject.Predmet.OstaliListFormatedWithAdressOIB_1">
      <item>Slaven Vujić, OIB 39010665273, Samoborska Cesta 44a, 10000 Zagreb</item>
      <item>FINA, OIB 85821130368, Ul. grada Vukovara 70, 10000 Zagreb</item>
      <item>RH MUP, Heinzelova 98,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Slaven Vujić</item>
      <item>FINA</item>
      <item>RH MUP</item>
      <item>Raiffeisenbank Austria d.d.</item>
    </izvorni_sadrzaj>
    <derivirana_varijabla naziv="DomainObject.Predmet.OstaliListNazivFormated_1">
      <item>Slaven Vujić</item>
      <item>FINA</item>
      <item>RH MUP</item>
      <item>Raiffeisenbank Austria d.d.</item>
    </derivirana_varijabla>
  </DomainObject.Predmet.OstaliListNazivFormated>
  <DomainObject.Predmet.OstaliListNazivFormatedOIB>
    <izvorni_sadrzaj>
      <item>Slaven Vujić, OIB 39010665273</item>
      <item>FINA, OIB 85821130368</item>
      <item>RH MUP</item>
      <item>Raiffeisenbank Austria d.d., OIB 53056966535</item>
    </izvorni_sadrzaj>
    <derivirana_varijabla naziv="DomainObject.Predmet.OstaliListNazivFormatedOIB_1">
      <item>Slaven Vujić, OIB 39010665273</item>
      <item>FINA, OIB 85821130368</item>
      <item>RH MUP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RELACIJE j.d.o.o.</izvorni_sadrzaj>
    <derivirana_varijabla naziv="DomainObject.Predmet.ProtustrankaIDrugi_1">RELACIJE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RELACIJE j.d.o.o., OIB 36150647527, Zvornička 9, 10000 Zagreb</izvorni_sadrzaj>
    <derivirana_varijabla naziv="DomainObject.Predmet.ProtustrankaIDrugiAdressOIB_1">RELACIJE j.d.o.o., OIB 36150647527, Zvornička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RELACIJE j.d.o.o.</item>
      <item>Slaven Vujić</item>
      <item>Slaven Vujić</item>
      <item>FINA</item>
      <item>RH MUP</item>
      <item>Raiffeisenbank Austria d.d.</item>
    </izvorni_sadrzaj>
    <derivirana_varijabla naziv="DomainObject.Predmet.SudioniciListNaziv_1">
      <item>FINA Regionalni centar Zagreb</item>
      <item>RELACIJE j.d.o.o.</item>
      <item>Slaven Vujić</item>
      <item>Slaven Vujić</item>
      <item>FINA</item>
      <item>RH MUP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RELACIJE j.d.o.o., OIB 36150647527, Zvornička 9,10000 Zagreb</item>
      <item>Slaven Vujić, OIB 39010665273, Samoborska Cesta 44a,10000 Zagreb</item>
      <item>Slaven Vujić, OIB 39010665273, Samoborska Cesta 44a,10000 Zagreb</item>
      <item>FINA, OIB 85821130368, Ul. grada Vukovara 70,10000 Zagreb</item>
      <item>RH MUP, Heinzelova 98,10000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RELACIJE j.d.o.o., OIB 36150647527, Zvornička 9,10000 Zagreb</item>
      <item>Slaven Vujić, OIB 39010665273, Samoborska Cesta 44a,10000 Zagreb</item>
      <item>Slaven Vujić, OIB 39010665273, Samoborska Cesta 44a,10000 Zagreb</item>
      <item>FINA, OIB 85821130368, Ul. grada Vukovara 70,10000 Zagreb</item>
      <item>RH MUP, Heinzelova 98,10000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36150647527</item>
      <item>, OIB 39010665273</item>
      <item>, OIB 39010665273</item>
      <item>, OIB 85821130368</item>
      <item>, OIB null</item>
      <item>, OIB 53056966535</item>
    </izvorni_sadrzaj>
    <derivirana_varijabla naziv="DomainObject.Predmet.SudioniciListNazivOIB_1">
      <item>, OIB 85821130368</item>
      <item>, OIB 36150647527</item>
      <item>, OIB 39010665273</item>
      <item>, OIB 39010665273</item>
      <item>, OIB 85821130368</item>
      <item>, OIB null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2017.</izvorni_sadrzaj>
    <derivirana_varijabla naziv="DomainObject.Predmet.DatumZadnjeOdrzaneSudskeRadnje_1">17. listopada 2017.</derivirana_varijabla>
  </DomainObject.Predmet.DatumZadnjeOdrzaneSudskeRadnje>
  <DomainObject.PredzadnjaOdlukaIzPredmeta.DatumDonosenjaOdluke>
    <izvorni_sadrzaj>28. kolovoza 2017.</izvorni_sadrzaj>
    <derivirana_varijabla naziv="DomainObject.PredzadnjaOdlukaIzPredmeta.DatumDonosenjaOdluke_1">28. kolovoza 2017.</derivirana_varijabla>
  </DomainObject.PredzadnjaOdlukaIzPredmeta.DatumDonosenjaOdluke>
  <DomainObject.PredzadnjaOdlukaIzPredmeta.Oznaka>
    <izvorni_sadrzaj>St-2579/2016-5</izvorni_sadrzaj>
    <derivirana_varijabla naziv="DomainObject.PredzadnjaOdlukaIzPredmeta.Oznaka_1">St-2579/2016-5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830</properties:Words>
  <properties:Characters>4637</properties:Characters>
  <properties:Lines>106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2018-12-21T10:42:00Z</dcterms:created>
  <dc:creator>nribaric</dc:creator>
  <cp:lastModifiedBy>Maja Hajtek</cp:lastModifiedBy>
  <cp:lastPrinted>2018-12-21T11:39:00Z</cp:lastPrinted>
  <dcterms:modified xmlns:xsi="http://www.w3.org/2001/XMLSchema-instance" xsi:type="dcterms:W3CDTF">2018-12-21T11:40:00Z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 otvaranje i zaključenje po 132 relacije 21.12.2018..docx)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