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1f98" w14:paraId="a721f98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6662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4D1A0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nad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</w:t>
      </w:r>
      <w:r w:rsidR="005A32FA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iza 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IGY COMMERCE 95 d.o.o.</w:t>
      </w:r>
      <w:r w:rsidR="004D1A0A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, Novs</w:t>
      </w:r>
      <w:r w:rsidR="004D1A0A">
        <w:rPr>
          <w:rFonts w:hAnsi="Times New Roman" w:ascii="Times New Roman"/>
          <w:sz w:val="24"/>
          <w:szCs w:val="24"/>
          <w:lang w:val="hr-HR"/>
        </w:rPr>
        <w:t>ka, Posavska 1, OIB:31827830471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4D1A0A">
        <w:rPr>
          <w:rFonts w:cs="Times New Roman" w:hAnsi="Times New Roman" w:ascii="Times New Roman"/>
          <w:sz w:val="24"/>
          <w:szCs w:val="24"/>
          <w:lang w:val="hr-HR"/>
        </w:rPr>
        <w:t>23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4D1A0A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nad </w:t>
      </w:r>
      <w:r w:rsidR="00B22811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iza 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IGY COMMERCE 95 d.o.o.</w:t>
      </w:r>
      <w:r w:rsidR="004D1A0A">
        <w:rPr>
          <w:rFonts w:hAnsi="Times New Roman" w:ascii="Times New Roman"/>
          <w:sz w:val="24"/>
          <w:szCs w:val="24"/>
          <w:lang w:val="hr-HR"/>
        </w:rPr>
        <w:t>u stečaju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, Novs</w:t>
      </w:r>
      <w:r w:rsidR="004D1A0A">
        <w:rPr>
          <w:rFonts w:hAnsi="Times New Roman" w:ascii="Times New Roman"/>
          <w:sz w:val="24"/>
          <w:szCs w:val="24"/>
          <w:lang w:val="hr-HR"/>
        </w:rPr>
        <w:t>ka, Posavska 1, OIB:31827830471</w:t>
      </w:r>
      <w:r w:rsidR="00982346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ovog suda.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6662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stečajnim dužnikom 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IGY COMMERCE 95 d.o.o.</w:t>
      </w:r>
      <w:r w:rsidR="004D1A0A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4D1A0A" w:rsidRPr="004D1A0A">
        <w:rPr>
          <w:rFonts w:hAnsi="Times New Roman" w:ascii="Times New Roman"/>
          <w:sz w:val="24"/>
          <w:szCs w:val="24"/>
          <w:lang w:val="hr-HR"/>
        </w:rPr>
        <w:t>, Novs</w:t>
      </w:r>
      <w:r w:rsidR="004D1A0A">
        <w:rPr>
          <w:rFonts w:hAnsi="Times New Roman" w:ascii="Times New Roman"/>
          <w:sz w:val="24"/>
          <w:szCs w:val="24"/>
          <w:lang w:val="hr-HR"/>
        </w:rPr>
        <w:t>ka, Posavska 1, OIB:31827830471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4D1A0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 je prijedlog vjerovnika  za nastavak postupka, jer da dužnik ima imovine – pokretnine- teretne automobile, a prema dostavljenom popisu (list 12 spisa).</w:t>
      </w:r>
    </w:p>
    <w:p w:rsidRDefault="000D4D55" w:rsidP="005A32FA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19551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95512" w:rsidP="00195512" w:rsidR="00195512" w:rsidRPr="00195512">
      <w:pPr>
        <w:ind w:left="4248"/>
        <w:rPr>
          <w:rFonts w:cs="Times New Roman" w:hAnsi="Times New Roman" w:ascii="Times New Roman"/>
          <w:sz w:val="24"/>
          <w:szCs w:val="24"/>
        </w:rPr>
      </w:pPr>
      <w:r w:rsidRPr="00195512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195512" w:rsidP="00195512" w:rsidR="00195512" w:rsidRPr="00195512">
      <w:pPr>
        <w:ind w:left="4248"/>
        <w:rPr>
          <w:rFonts w:cs="Times New Roman" w:hAnsi="Times New Roman" w:ascii="Times New Roman"/>
          <w:sz w:val="24"/>
          <w:szCs w:val="24"/>
        </w:rPr>
      </w:pPr>
      <w:r w:rsidRPr="00195512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D4D55" w:rsidP="00195512" w:rsidR="000D4D55" w:rsidRPr="000F06CD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512" w:rsidRPr="0019551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4D1A0A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6662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F06CD"/>
    <w:rsid w:val="00195512"/>
    <w:rsid w:val="00331AD6"/>
    <w:rsid w:val="00397267"/>
    <w:rsid w:val="004D1A0A"/>
    <w:rsid w:val="00502B8C"/>
    <w:rsid w:val="005160C3"/>
    <w:rsid w:val="00592E1E"/>
    <w:rsid w:val="005A32FA"/>
    <w:rsid w:val="006A497A"/>
    <w:rsid w:val="006B489D"/>
    <w:rsid w:val="007A57C4"/>
    <w:rsid w:val="008043A7"/>
    <w:rsid w:val="00837CC7"/>
    <w:rsid w:val="008E2B48"/>
    <w:rsid w:val="00982346"/>
    <w:rsid w:val="00A923C9"/>
    <w:rsid w:val="00AA1A94"/>
    <w:rsid w:val="00B10C38"/>
    <w:rsid w:val="00B22811"/>
    <w:rsid w:val="00B372A0"/>
    <w:rsid w:val="00BE3772"/>
    <w:rsid w:val="00C11409"/>
    <w:rsid w:val="00C11D38"/>
    <w:rsid w:val="00C746D3"/>
    <w:rsid w:val="00CA263F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5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51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51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51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51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5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51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51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51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51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2016.</izvorni_sadrzaj>
    <derivirana_varijabla naziv="DomainObject.Predmet.DatumRjesavanja_1">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St-6662/2015</izvorni_sadrzaj>
    <derivirana_varijabla naziv="DomainObject.Predmet.OznakaBroj_1">St-6662/2015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IGY COMMERCE 95 d.o.o.</izvorni_sadrzaj>
    <derivirana_varijabla naziv="DomainObject.Predmet.ProtustrankaFormated_1">  IGY COMMERCE 95 d.o.o.</derivirana_varijabla>
  </DomainObject.Predmet.ProtustrankaFormated>
  <DomainObject.Predmet.ProtustrankaFormatedOIB>
    <izvorni_sadrzaj>  IGY COMMERCE 95 d.o.o., OIB 31827830471</izvorni_sadrzaj>
    <derivirana_varijabla naziv="DomainObject.Predmet.ProtustrankaFormatedOIB_1">  IGY COMMERCE 95 d.o.o., OIB 31827830471</derivirana_varijabla>
  </DomainObject.Predmet.ProtustrankaFormatedOIB>
  <DomainObject.Predmet.ProtustrankaFormatedWithAdress>
    <izvorni_sadrzaj> IGY COMMERCE 95 d.o.o., Posavska 1, 44330 Novska</izvorni_sadrzaj>
    <derivirana_varijabla naziv="DomainObject.Predmet.ProtustrankaFormatedWithAdress_1"> IGY COMMERCE 95 d.o.o., Posavska 1, 44330 Novska</derivirana_varijabla>
  </DomainObject.Predmet.ProtustrankaFormatedWithAdress>
  <DomainObject.Predmet.ProtustrankaFormatedWithAdressOIB>
    <izvorni_sadrzaj> IGY COMMERCE 95 d.o.o., OIB 31827830471, Posavska 1, 44330 Novska</izvorni_sadrzaj>
    <derivirana_varijabla naziv="DomainObject.Predmet.ProtustrankaFormatedWithAdressOIB_1"> IGY COMMERCE 95 d.o.o., OIB 31827830471, Posavska 1, 44330 Novska</derivirana_varijabla>
  </DomainObject.Predmet.ProtustrankaFormatedWithAdressOIB>
  <DomainObject.Predmet.ProtustrankaWithAdress>
    <izvorni_sadrzaj>IGY COMMERCE 95 d.o.o. Posavska 1, 44330 Novska</izvorni_sadrzaj>
    <derivirana_varijabla naziv="DomainObject.Predmet.ProtustrankaWithAdress_1">IGY COMMERCE 95 d.o.o. Posavska 1, 44330 Novska</derivirana_varijabla>
  </DomainObject.Predmet.ProtustrankaWithAdress>
  <DomainObject.Predmet.ProtustrankaWithAdressOIB>
    <izvorni_sadrzaj>IGY COMMERCE 95 d.o.o., OIB 31827830471, Posavska 1, 44330 Novska</izvorni_sadrzaj>
    <derivirana_varijabla naziv="DomainObject.Predmet.ProtustrankaWithAdressOIB_1">IGY COMMERCE 95 d.o.o., OIB 31827830471, Posavska 1, 44330 Novska</derivirana_varijabla>
  </DomainObject.Predmet.ProtustrankaWithAdressOIB>
  <DomainObject.Predmet.ProtustrankaNazivFormated>
    <izvorni_sadrzaj>IGY COMMERCE 95 d.o.o.</izvorni_sadrzaj>
    <derivirana_varijabla naziv="DomainObject.Predmet.ProtustrankaNazivFormated_1">IGY COMMERCE 95 d.o.o.</derivirana_varijabla>
  </DomainObject.Predmet.ProtustrankaNazivFormated>
  <DomainObject.Predmet.ProtustrankaNazivFormatedOIB>
    <izvorni_sadrzaj>IGY COMMERCE 95 d.o.o., OIB 31827830471</izvorni_sadrzaj>
    <derivirana_varijabla naziv="DomainObject.Predmet.ProtustrankaNazivFormatedOIB_1">IGY COMMERCE 95 d.o.o., OIB 31827830471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IGY COMMERCE 95 d.o.o.</item>
    </izvorni_sadrzaj>
    <derivirana_varijabla naziv="DomainObject.Predmet.ProtuStrankaListFormated_1">
      <item>IGY COMMERCE 95 d.o.o.</item>
    </derivirana_varijabla>
  </DomainObject.Predmet.ProtuStrankaListFormated>
  <DomainObject.Predmet.ProtuStrankaListFormatedOIB>
    <izvorni_sadrzaj>
      <item>IGY COMMERCE 95 d.o.o., OIB 31827830471</item>
    </izvorni_sadrzaj>
    <derivirana_varijabla naziv="DomainObject.Predmet.ProtuStrankaListFormatedOIB_1">
      <item>IGY COMMERCE 95 d.o.o., OIB 31827830471</item>
    </derivirana_varijabla>
  </DomainObject.Predmet.ProtuStrankaListFormatedOIB>
  <DomainObject.Predmet.ProtuStrankaListFormatedWithAdress>
    <izvorni_sadrzaj>
      <item>IGY COMMERCE 95 d.o.o., Posavska 1, 44330 Novska</item>
    </izvorni_sadrzaj>
    <derivirana_varijabla naziv="DomainObject.Predmet.ProtuStrankaListFormatedWithAdress_1">
      <item>IGY COMMERCE 95 d.o.o., Posavska 1, 44330 Novska</item>
    </derivirana_varijabla>
  </DomainObject.Predmet.ProtuStrankaListFormatedWithAdress>
  <DomainObject.Predmet.ProtuStrankaListFormatedWithAdressOIB>
    <izvorni_sadrzaj>
      <item>IGY COMMERCE 95 d.o.o., OIB 31827830471, Posavska 1, 44330 Novska</item>
    </izvorni_sadrzaj>
    <derivirana_varijabla naziv="DomainObject.Predmet.ProtuStrankaListFormatedWithAdressOIB_1">
      <item>IGY COMMERCE 95 d.o.o., OIB 31827830471, Posavska 1, 44330 Novska</item>
    </derivirana_varijabla>
  </DomainObject.Predmet.ProtuStrankaListFormatedWithAdressOIB>
  <DomainObject.Predmet.ProtuStrankaListNazivFormated>
    <izvorni_sadrzaj>
      <item>IGY COMMERCE 95 d.o.o.</item>
    </izvorni_sadrzaj>
    <derivirana_varijabla naziv="DomainObject.Predmet.ProtuStrankaListNazivFormated_1">
      <item>IGY COMMERCE 95 d.o.o.</item>
    </derivirana_varijabla>
  </DomainObject.Predmet.ProtuStrankaListNazivFormated>
  <DomainObject.Predmet.ProtuStrankaListNazivFormatedOIB>
    <izvorni_sadrzaj>
      <item>IGY COMMERCE 95 d.o.o., OIB 31827830471</item>
    </izvorni_sadrzaj>
    <derivirana_varijabla naziv="DomainObject.Predmet.ProtuStrankaListNazivFormatedOIB_1">
      <item>IGY COMMERCE 95 d.o.o., OIB 31827830471</item>
    </derivirana_varijabla>
  </DomainObject.Predmet.ProtuStrankaListNazivFormatedOIB>
  <DomainObject.Predmet.OstaliListFormated>
    <izvorni_sadrzaj>
      <item>Danko Semren</item>
    </izvorni_sadrzaj>
    <derivirana_varijabla naziv="DomainObject.Predmet.OstaliListFormated_1">
      <item>Danko Semren</item>
    </derivirana_varijabla>
  </DomainObject.Predmet.OstaliListFormated>
  <DomainObject.Predmet.OstaliListFormatedOIB>
    <izvorni_sadrzaj>
      <item>Danko Semren, OIB 42603616844</item>
    </izvorni_sadrzaj>
    <derivirana_varijabla naziv="DomainObject.Predmet.OstaliListFormatedOIB_1">
      <item>Danko Semren, OIB 42603616844</item>
    </derivirana_varijabla>
  </DomainObject.Predmet.OstaliListFormatedOIB>
  <DomainObject.Predmet.OstaliListFormatedWithAdress>
    <izvorni_sadrzaj>
      <item>Danko Semren, Gašpina Mlinica 18, 21231 Klis</item>
    </izvorni_sadrzaj>
    <derivirana_varijabla naziv="DomainObject.Predmet.OstaliListFormatedWithAdress_1">
      <item>Danko Semren, Gašpina Mlinica 18, 21231 Klis</item>
    </derivirana_varijabla>
  </DomainObject.Predmet.OstaliListFormatedWithAdress>
  <DomainObject.Predmet.OstaliListFormatedWithAdressOIB>
    <izvorni_sadrzaj>
      <item>Danko Semren, OIB 42603616844, Gašpina Mlinica 18, 21231 Klis</item>
    </izvorni_sadrzaj>
    <derivirana_varijabla naziv="DomainObject.Predmet.OstaliListFormatedWithAdressOIB_1">
      <item>Danko Semren, OIB 42603616844, Gašpina Mlinica 18, 21231 Klis</item>
    </derivirana_varijabla>
  </DomainObject.Predmet.OstaliListFormatedWithAdressOIB>
  <DomainObject.Predmet.OstaliListNazivFormated>
    <izvorni_sadrzaj>
      <item>Danko Semren</item>
    </izvorni_sadrzaj>
    <derivirana_varijabla naziv="DomainObject.Predmet.OstaliListNazivFormated_1">
      <item>Danko Semren</item>
    </derivirana_varijabla>
  </DomainObject.Predmet.OstaliListNazivFormated>
  <DomainObject.Predmet.OstaliListNazivFormatedOIB>
    <izvorni_sadrzaj>
      <item>Danko Semren, OIB 42603616844</item>
    </izvorni_sadrzaj>
    <derivirana_varijabla naziv="DomainObject.Predmet.OstaliListNazivFormatedOIB_1">
      <item>Danko Semren, OIB 42603616844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IGY COMMERCE 95 d.o.o.</izvorni_sadrzaj>
    <derivirana_varijabla naziv="DomainObject.Predmet.ProtustrankaIDrugi_1">IGY COMMERCE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IGY COMMERCE 95 d.o.o., OIB 31827830471, Posavska 1, 44330 Novska</izvorni_sadrzaj>
    <derivirana_varijabla naziv="DomainObject.Predmet.ProtustrankaIDrugiAdressOIB_1">IGY COMMERCE 95 d.o.o., OIB 31827830471, Posavska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2016.</izvorni_sadrzaj>
    <derivirana_varijabla naziv="DomainObject.Predmet.OdlukaRjesenje.DatumDonosenjaOdluke_1">9. kolovoza 2016.</derivirana_varijabla>
  </DomainObject.Predmet.OdlukaRjesenje.DatumDonosenjaOdluke>
  <DomainObject.Predmet.OdlukaRjesenje.DatumPravomocnosti>
    <izvorni_sadrzaj>18. kolovoza 2016.</izvorni_sadrzaj>
    <derivirana_varijabla naziv="DomainObject.Predmet.OdlukaRjesenje.DatumPravomocnosti_1">18. kolovoza 2016.</derivirana_varijabla>
  </DomainObject.Predmet.OdlukaRjesenje.DatumPravomocnosti>
  <DomainObject.Predmet.OdlukaRjesenje.Oznaka>
    <izvorni_sadrzaj>St-6662/2015-6</izvorni_sadrzaj>
    <derivirana_varijabla naziv="DomainObject.Predmet.OdlukaRjesenje.Oznaka_1">St-6662/2015-6</derivirana_varijabla>
  </DomainObject.Predmet.OdlukaRjesenje.Oznaka>
  <DomainObject.Predmet.SudioniciListNaziv>
    <izvorni_sadrzaj>
      <item>FINA Regionalni centar Zagreb</item>
      <item>IGY COMMERCE 95 d.o.o.</item>
      <item>Danko Semren</item>
    </izvorni_sadrzaj>
    <derivirana_varijabla naziv="DomainObject.Predmet.SudioniciListNaziv_1">
      <item>FINA Regionalni centar Zagreb</item>
      <item>IGY COMMERCE 95 d.o.o.</item>
      <item>Danko Semren</item>
    </derivirana_varijabla>
  </DomainObject.Predmet.SudioniciListNaziv>
  <DomainObject.Predmet.SudioniciListAdressOIB>
    <izvorni_sadrzaj>
      <item>FINA Regionalni centar Zagreb, OIB 85821130368, Trg svibanjskih žrtava 1995. 1,10000 Zagreb</item>
      <item>IGY COMMERCE 95 d.o.o., OIB 31827830471, Posavska 1,44330 Novska</item>
      <item>Danko Semren, OIB 42603616844, Gašpina Mlinica 18,21231 Klis</item>
    </izvorni_sadrzaj>
    <derivirana_varijabla naziv="DomainObject.Predmet.SudioniciListAdressOIB_1">
      <item>FINA Regionalni centar Zagreb, OIB 85821130368, Trg svibanjskih žrtava 1995. 1,10000 Zagreb</item>
      <item>IGY COMMERCE 95 d.o.o., OIB 31827830471, Posavska 1,44330 Novska</item>
      <item>Danko Semren, OIB 42603616844, Gašpina Mlinica 18,21231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31827830471</item>
      <item>, OIB 42603616844</item>
    </izvorni_sadrzaj>
    <derivirana_varijabla naziv="DomainObject.Predmet.SudioniciListNazivOIB_1">
      <item>, OIB 85821130368</item>
      <item>, OIB 31827830471</item>
      <item>, OIB 42603616844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1313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2018-02-23T10:11:00Z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2018-02-23T10:17:00Z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(st-6662-15 IGY.docx)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