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f358" w14:paraId="3bcf35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7612E5">
        <w:rPr>
          <w:rFonts w:hAnsi="Times New Roman" w:ascii="Times New Roman"/>
        </w:rPr>
        <w:t>3347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BF4C4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362F4A" w:rsidRPr="00362F4A">
        <w:rPr>
          <w:rFonts w:hAnsi="Times New Roman" w:ascii="Times New Roman"/>
        </w:rPr>
        <w:t>TINA-VALE j.d.o.o.</w:t>
      </w:r>
      <w:r w:rsidR="00C71597" w:rsidRPr="00362F4A">
        <w:rPr>
          <w:rFonts w:hAnsi="Times New Roman" w:ascii="Times New Roman"/>
        </w:rPr>
        <w:t xml:space="preserve">, </w:t>
      </w:r>
      <w:r w:rsidR="000D7AA0" w:rsidRPr="00362F4A">
        <w:rPr>
          <w:rFonts w:hAnsi="Times New Roman" w:ascii="Times New Roman"/>
        </w:rPr>
        <w:t xml:space="preserve">Zagreb, </w:t>
      </w:r>
      <w:r w:rsidR="00362F4A" w:rsidRPr="00362F4A">
        <w:rPr>
          <w:rFonts w:hAnsi="Times New Roman" w:ascii="Times New Roman"/>
        </w:rPr>
        <w:t>XI. Ravnice 10</w:t>
      </w:r>
      <w:r w:rsidR="00883C6D" w:rsidRPr="00362F4A">
        <w:rPr>
          <w:rFonts w:hAnsi="Times New Roman" w:ascii="Times New Roman"/>
        </w:rPr>
        <w:t>,</w:t>
      </w:r>
      <w:r w:rsidR="00725801" w:rsidRPr="00362F4A">
        <w:rPr>
          <w:rFonts w:hAnsi="Times New Roman" w:ascii="Times New Roman"/>
        </w:rPr>
        <w:t xml:space="preserve"> OIB</w:t>
      </w:r>
      <w:r w:rsidR="00C71597" w:rsidRPr="00362F4A">
        <w:rPr>
          <w:rFonts w:hAnsi="Times New Roman" w:ascii="Times New Roman"/>
        </w:rPr>
        <w:t xml:space="preserve"> </w:t>
      </w:r>
      <w:r w:rsidR="00362F4A" w:rsidRPr="00362F4A">
        <w:rPr>
          <w:rFonts w:hAnsi="Times New Roman" w:ascii="Times New Roman"/>
        </w:rPr>
        <w:t>38748287551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362F4A">
        <w:rPr>
          <w:rFonts w:hAnsi="Times New Roman" w:ascii="Times New Roman"/>
        </w:rPr>
        <w:t>5. siječnja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574F59" w:rsidRPr="00574F59">
        <w:rPr>
          <w:rFonts w:hAnsi="Times New Roman" w:ascii="Times New Roman"/>
        </w:rPr>
        <w:t>Valentini Ukmar</w:t>
      </w:r>
      <w:r w:rsidR="002150C7" w:rsidRPr="00574F59">
        <w:rPr>
          <w:rFonts w:hAnsi="Times New Roman" w:ascii="Times New Roman"/>
        </w:rPr>
        <w:t xml:space="preserve">, Zagreb, </w:t>
      </w:r>
      <w:r w:rsidR="00574F59" w:rsidRPr="00574F59">
        <w:rPr>
          <w:rFonts w:hAnsi="Times New Roman" w:ascii="Times New Roman"/>
        </w:rPr>
        <w:t>Stenjevečki Odvojak I. 22</w:t>
      </w:r>
      <w:r w:rsidR="002150C7" w:rsidRPr="00574F59">
        <w:rPr>
          <w:rFonts w:hAnsi="Times New Roman" w:ascii="Times New Roman"/>
        </w:rPr>
        <w:t xml:space="preserve">, OIB </w:t>
      </w:r>
      <w:r w:rsidR="00574F59" w:rsidRPr="00574F59">
        <w:rPr>
          <w:rFonts w:hAnsi="Times New Roman" w:ascii="Times New Roman"/>
        </w:rPr>
        <w:t>62806128025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574F59">
        <w:rPr>
          <w:rFonts w:hAnsi="Times New Roman" w:ascii="Times New Roman"/>
          <w:color w:val="000000"/>
        </w:rPr>
        <w:t>3347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574F59">
        <w:rPr>
          <w:rFonts w:hAnsi="Times New Roman" w:ascii="Times New Roman"/>
          <w:color w:val="000000"/>
        </w:rPr>
        <w:t>3347</w:t>
      </w:r>
      <w:r w:rsidR="00A657F4">
        <w:rPr>
          <w:rFonts w:hAnsi="Times New Roman" w:ascii="Times New Roman"/>
          <w:color w:val="000000"/>
        </w:rPr>
        <w:t>1</w:t>
      </w:r>
      <w:r w:rsidR="00950BD1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574F59" w:rsidRPr="00362F4A">
        <w:rPr>
          <w:rFonts w:hAnsi="Times New Roman" w:ascii="Times New Roman"/>
        </w:rPr>
        <w:t>TINA-VALE j.d.o.o., Zagreb, XI. Ravnice 10, OIB 38748287551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B032AC">
        <w:rPr>
          <w:rFonts w:hAnsi="Times New Roman" w:ascii="Times New Roman"/>
        </w:rPr>
        <w:t>5. siječnja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B9E" w:rsidP="00481288" w:rsidR="00A31B9E">
      <w:r>
        <w:separator/>
      </w:r>
    </w:p>
  </w:endnote>
  <w:endnote w:id="0" w:type="continuationSeparator">
    <w:p w:rsidRDefault="00A31B9E" w:rsidP="00481288" w:rsidR="00A31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B9E" w:rsidP="00481288" w:rsidR="00A31B9E">
      <w:r>
        <w:separator/>
      </w:r>
    </w:p>
  </w:footnote>
  <w:footnote w:id="0" w:type="continuationSeparator">
    <w:p w:rsidRDefault="00A31B9E" w:rsidP="00481288" w:rsidR="00A31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C4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574F59">
      <w:rPr>
        <w:rFonts w:hAnsi="Times New Roman" w:ascii="Times New Roman"/>
      </w:rPr>
      <w:t>3347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E87CB3">
      <w:rPr>
        <w:rFonts w:hAnsi="Times New Roman" w:ascii="Times New Roman"/>
      </w:rPr>
      <w:t>7</w:t>
    </w:r>
    <w:r w:rsidR="003064BF">
      <w:rPr>
        <w:rFonts w:hAnsi="Times New Roman" w:ascii="Times New Roman"/>
      </w:rPr>
      <w:t>-</w:t>
    </w:r>
    <w:r w:rsidR="00BF4C47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C61C8"/>
    <w:rsid w:val="00207F34"/>
    <w:rsid w:val="002150C7"/>
    <w:rsid w:val="0023030F"/>
    <w:rsid w:val="00245AF4"/>
    <w:rsid w:val="00257E35"/>
    <w:rsid w:val="002734FB"/>
    <w:rsid w:val="00280CD3"/>
    <w:rsid w:val="002A2A5D"/>
    <w:rsid w:val="002A71E0"/>
    <w:rsid w:val="002D5111"/>
    <w:rsid w:val="003064BF"/>
    <w:rsid w:val="00310A10"/>
    <w:rsid w:val="003150EC"/>
    <w:rsid w:val="00354CC4"/>
    <w:rsid w:val="00362F4A"/>
    <w:rsid w:val="003658B0"/>
    <w:rsid w:val="00373F59"/>
    <w:rsid w:val="0038734D"/>
    <w:rsid w:val="00394576"/>
    <w:rsid w:val="0040312C"/>
    <w:rsid w:val="00405B06"/>
    <w:rsid w:val="004377CF"/>
    <w:rsid w:val="00481288"/>
    <w:rsid w:val="004902BB"/>
    <w:rsid w:val="00492D49"/>
    <w:rsid w:val="004B2004"/>
    <w:rsid w:val="004F2939"/>
    <w:rsid w:val="004F4E2F"/>
    <w:rsid w:val="00500AEA"/>
    <w:rsid w:val="005103C2"/>
    <w:rsid w:val="00516D0A"/>
    <w:rsid w:val="005317FE"/>
    <w:rsid w:val="00574F59"/>
    <w:rsid w:val="00587B72"/>
    <w:rsid w:val="005B408F"/>
    <w:rsid w:val="005B4DB7"/>
    <w:rsid w:val="005D622B"/>
    <w:rsid w:val="005E47E2"/>
    <w:rsid w:val="0061797B"/>
    <w:rsid w:val="00627AC4"/>
    <w:rsid w:val="0067139C"/>
    <w:rsid w:val="00695DFD"/>
    <w:rsid w:val="00725801"/>
    <w:rsid w:val="0072775E"/>
    <w:rsid w:val="0073239F"/>
    <w:rsid w:val="007342BD"/>
    <w:rsid w:val="00735054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D1D12"/>
    <w:rsid w:val="007F0266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E214C"/>
    <w:rsid w:val="00950BD1"/>
    <w:rsid w:val="0099452C"/>
    <w:rsid w:val="009968F3"/>
    <w:rsid w:val="009A4E1F"/>
    <w:rsid w:val="009B0AD6"/>
    <w:rsid w:val="009F0A95"/>
    <w:rsid w:val="00A0340E"/>
    <w:rsid w:val="00A03E42"/>
    <w:rsid w:val="00A26EBD"/>
    <w:rsid w:val="00A31B9E"/>
    <w:rsid w:val="00A4307A"/>
    <w:rsid w:val="00A63C9D"/>
    <w:rsid w:val="00A657F4"/>
    <w:rsid w:val="00A83AA8"/>
    <w:rsid w:val="00A902DC"/>
    <w:rsid w:val="00A90928"/>
    <w:rsid w:val="00AE2A54"/>
    <w:rsid w:val="00B032AC"/>
    <w:rsid w:val="00B0699D"/>
    <w:rsid w:val="00B13B4C"/>
    <w:rsid w:val="00B22578"/>
    <w:rsid w:val="00B53D41"/>
    <w:rsid w:val="00BB2FE7"/>
    <w:rsid w:val="00BB4404"/>
    <w:rsid w:val="00BE66CF"/>
    <w:rsid w:val="00BF4C47"/>
    <w:rsid w:val="00C04018"/>
    <w:rsid w:val="00C179DF"/>
    <w:rsid w:val="00C23B5A"/>
    <w:rsid w:val="00C242A1"/>
    <w:rsid w:val="00C53FEA"/>
    <w:rsid w:val="00C71597"/>
    <w:rsid w:val="00CA0FFB"/>
    <w:rsid w:val="00CA1E38"/>
    <w:rsid w:val="00CB7E09"/>
    <w:rsid w:val="00CC7784"/>
    <w:rsid w:val="00CE14C1"/>
    <w:rsid w:val="00CE79D1"/>
    <w:rsid w:val="00CF1A6A"/>
    <w:rsid w:val="00D947EA"/>
    <w:rsid w:val="00DA71B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F04406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A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A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St-3347/2017-3</izvorni_sadrzaj>
    <derivirana_varijabla naziv="DomainObject.Oznaka_1">St-3347/2017-3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St-3347/2017</izvorni_sadrzaj>
    <derivirana_varijabla naziv="DomainObject.Predmet.OznakaBroj_1">St-3347/2017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TINA-VALE j.d.o.o.</izvorni_sadrzaj>
    <derivirana_varijabla naziv="DomainObject.Predmet.ProtustrankaFormated_1">  TINA-VALE j.d.o.o.</derivirana_varijabla>
  </DomainObject.Predmet.ProtustrankaFormated>
  <DomainObject.Predmet.ProtustrankaFormatedOIB>
    <izvorni_sadrzaj>  TINA-VALE j.d.o.o., OIB 38748287551</izvorni_sadrzaj>
    <derivirana_varijabla naziv="DomainObject.Predmet.ProtustrankaFormatedOIB_1">  TINA-VALE j.d.o.o., OIB 38748287551</derivirana_varijabla>
  </DomainObject.Predmet.ProtustrankaFormatedOIB>
  <DomainObject.Predmet.ProtustrankaFormatedWithAdress>
    <izvorni_sadrzaj> TINA-VALE j.d.o.o., XI. Ravnice 10, 10000 Zagreb</izvorni_sadrzaj>
    <derivirana_varijabla naziv="DomainObject.Predmet.ProtustrankaFormatedWithAdress_1"> TINA-VALE j.d.o.o., XI. Ravnice 10, 10000 Zagreb</derivirana_varijabla>
  </DomainObject.Predmet.ProtustrankaFormatedWithAdress>
  <DomainObject.Predmet.ProtustrankaFormatedWithAdressOIB>
    <izvorni_sadrzaj> TINA-VALE j.d.o.o., OIB 38748287551, XI. Ravnice 10, 10000 Zagreb</izvorni_sadrzaj>
    <derivirana_varijabla naziv="DomainObject.Predmet.ProtustrankaFormatedWithAdressOIB_1"> TINA-VALE j.d.o.o., OIB 38748287551, XI. Ravnice 10, 10000 Zagreb</derivirana_varijabla>
  </DomainObject.Predmet.ProtustrankaFormatedWithAdressOIB>
  <DomainObject.Predmet.ProtustrankaWithAdress>
    <izvorni_sadrzaj>TINA-VALE j.d.o.o. XI. Ravnice 10, 10000 Zagreb</izvorni_sadrzaj>
    <derivirana_varijabla naziv="DomainObject.Predmet.ProtustrankaWithAdress_1">TINA-VALE j.d.o.o. XI. Ravnice 10, 10000 Zagreb</derivirana_varijabla>
  </DomainObject.Predmet.ProtustrankaWithAdress>
  <DomainObject.Predmet.ProtustrankaWithAdressOIB>
    <izvorni_sadrzaj>TINA-VALE j.d.o.o., OIB 38748287551, XI. Ravnice 10, 10000 Zagreb</izvorni_sadrzaj>
    <derivirana_varijabla naziv="DomainObject.Predmet.ProtustrankaWithAdressOIB_1">TINA-VALE j.d.o.o., OIB 38748287551, XI. Ravnice 10, 10000 Zagreb</derivirana_varijabla>
  </DomainObject.Predmet.ProtustrankaWithAdressOIB>
  <DomainObject.Predmet.ProtustrankaNazivFormated>
    <izvorni_sadrzaj>TINA-VALE j.d.o.o.</izvorni_sadrzaj>
    <derivirana_varijabla naziv="DomainObject.Predmet.ProtustrankaNazivFormated_1">TINA-VALE j.d.o.o.</derivirana_varijabla>
  </DomainObject.Predmet.ProtustrankaNazivFormated>
  <DomainObject.Predmet.ProtustrankaNazivFormatedOIB>
    <izvorni_sadrzaj>TINA-VALE j.d.o.o., OIB 38748287551</izvorni_sadrzaj>
    <derivirana_varijabla naziv="DomainObject.Predmet.ProtustrankaNazivFormatedOIB_1">TINA-VALE j.d.o.o., OIB 38748287551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TINA-VALE j.d.o.o.</item>
    </izvorni_sadrzaj>
    <derivirana_varijabla naziv="DomainObject.Predmet.ProtuStrankaListFormated_1">
      <item>TINA-VALE j.d.o.o.</item>
    </derivirana_varijabla>
  </DomainObject.Predmet.ProtuStrankaListFormated>
  <DomainObject.Predmet.ProtuStrankaListFormatedOIB>
    <izvorni_sadrzaj>
      <item>TINA-VALE j.d.o.o., OIB 38748287551</item>
    </izvorni_sadrzaj>
    <derivirana_varijabla naziv="DomainObject.Predmet.ProtuStrankaListFormatedOIB_1">
      <item>TINA-VALE j.d.o.o., OIB 38748287551</item>
    </derivirana_varijabla>
  </DomainObject.Predmet.ProtuStrankaListFormatedOIB>
  <DomainObject.Predmet.ProtuStrankaListFormatedWithAdress>
    <izvorni_sadrzaj>
      <item>TINA-VALE j.d.o.o., XI. Ravnice 10, 10000 Zagreb</item>
    </izvorni_sadrzaj>
    <derivirana_varijabla naziv="DomainObject.Predmet.ProtuStrankaListFormatedWithAdress_1">
      <item>TINA-VALE j.d.o.o., XI. Ravnice 10, 10000 Zagreb</item>
    </derivirana_varijabla>
  </DomainObject.Predmet.ProtuStrankaListFormatedWithAdress>
  <DomainObject.Predmet.ProtuStrankaListFormatedWithAdressOIB>
    <izvorni_sadrzaj>
      <item>TINA-VALE j.d.o.o., OIB 38748287551, XI. Ravnice 10, 10000 Zagreb</item>
    </izvorni_sadrzaj>
    <derivirana_varijabla naziv="DomainObject.Predmet.ProtuStrankaListFormatedWithAdressOIB_1">
      <item>TINA-VALE j.d.o.o., OIB 38748287551, XI. Ravnice 10, 10000 Zagreb</item>
    </derivirana_varijabla>
  </DomainObject.Predmet.ProtuStrankaListFormatedWithAdressOIB>
  <DomainObject.Predmet.ProtuStrankaListNazivFormated>
    <izvorni_sadrzaj>
      <item>TINA-VALE j.d.o.o.</item>
    </izvorni_sadrzaj>
    <derivirana_varijabla naziv="DomainObject.Predmet.ProtuStrankaListNazivFormated_1">
      <item>TINA-VALE j.d.o.o.</item>
    </derivirana_varijabla>
  </DomainObject.Predmet.ProtuStrankaListNazivFormated>
  <DomainObject.Predmet.ProtuStrankaListNazivFormatedOIB>
    <izvorni_sadrzaj>
      <item>TINA-VALE j.d.o.o., OIB 38748287551</item>
    </izvorni_sadrzaj>
    <derivirana_varijabla naziv="DomainObject.Predmet.ProtuStrankaListNazivFormatedOIB_1">
      <item>TINA-VALE j.d.o.o., OIB 38748287551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St-3347/2017-3</izvorni_sadrzaj>
    <derivirana_varijabla naziv="DomainObject.PoslovniBrojDokumenta_1">St-3347/2017-3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TINA-VALE j.d.o.o.</izvorni_sadrzaj>
    <derivirana_varijabla naziv="DomainObject.Predmet.ProtustrankaIDrugi_1">TINA-VALE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TINA-VALE j.d.o.o., OIB 38748287551, XI. Ravnice 10, 10000 Zagreb</izvorni_sadrzaj>
    <derivirana_varijabla naziv="DomainObject.Predmet.ProtustrankaIDrugiAdressOIB_1">TINA-VALE j.d.o.o., OIB 38748287551, XI.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TINA-VALE j.d.o.o.</item>
    </izvorni_sadrzaj>
    <derivirana_varijabla naziv="DomainObject.Predmet.SudioniciListNaziv_1">
      <item>FINA Regionalni centar Zagreb</item>
      <item>TINA-VALE j.d.o.o.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TINA-VALE j.d.o.o., OIB 38748287551, XI. Ravnice 10,10000 Zagreb</item>
    </izvorni_sadrzaj>
    <derivirana_varijabla naziv="DomainObject.Predmet.SudioniciListAdressOIB_1">
      <item>FINA Regionalni centar Zagreb, OIB 85821130368, Trg svibanjskih žrtava  1995. 1,10000 Zagreb</item>
      <item>TINA-VALE j.d.o.o., OIB 38748287551, XI.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38748287551</item>
    </izvorni_sadrzaj>
    <derivirana_varijabla naziv="DomainObject.Predmet.SudioniciListNazivOIB_1">
      <item>, OIB 85821130368</item>
      <item>, OIB 38748287551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B0AEB-2B39-448E-B020-3951CDE4A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3059</properties:Characters>
  <properties:Lines>81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2018-01-05T11:24:00Z</dcterms:created>
  <dc:creator>Žana Livaja</dc:creator>
  <cp:lastModifiedBy>Marina Markić</cp:lastModifiedBy>
  <cp:lastPrinted>2018-01-05T11:34:00Z</cp:lastPrinted>
  <dcterms:modified xmlns:xsi="http://www.w3.org/2001/XMLSchema-instance" xsi:type="dcterms:W3CDTF">2018-01-05T11:34:00Z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St-3347/2017-3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