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3095" w14:paraId="f27309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4600" w:rsidP="00914600" w:rsidR="0091460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St-322/2017-6.</w:t>
      </w:r>
    </w:p>
    <w:p w:rsidRDefault="00914600" w:rsidP="00914600" w:rsidR="00914600">
      <w:pPr>
        <w:jc w:val="center"/>
        <w:rPr>
          <w:rFonts w:hAnsi="Arial" w:ascii="Arial"/>
          <w:b/>
        </w:rPr>
      </w:pPr>
    </w:p>
    <w:p w:rsidRDefault="00914600" w:rsidP="00914600" w:rsidR="0091460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14600" w:rsidP="00914600" w:rsidR="0091460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14600" w:rsidP="00914600" w:rsidR="00914600">
      <w:pPr>
        <w:jc w:val="both"/>
        <w:rPr>
          <w:rFonts w:hAnsi="Arial" w:ascii="Arial"/>
        </w:rPr>
      </w:pP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GRAĐENJE MIHALIĆ d.o.o. za građevinarstvo, trgovinu i usluge iz Varaždina, </w:t>
      </w:r>
      <w:proofErr w:type="spellStart"/>
      <w:r>
        <w:rPr>
          <w:rFonts w:hAnsi="Arial" w:ascii="Arial"/>
        </w:rPr>
        <w:t>Optujska</w:t>
      </w:r>
      <w:proofErr w:type="spellEnd"/>
      <w:r>
        <w:rPr>
          <w:rFonts w:hAnsi="Arial" w:ascii="Arial"/>
        </w:rPr>
        <w:t xml:space="preserve"> 13, OIB 86900286370, dana 15. rujna 2017. godine</w:t>
      </w:r>
    </w:p>
    <w:p w:rsidRDefault="00914600" w:rsidP="00914600" w:rsidR="00914600">
      <w:pPr>
        <w:jc w:val="both"/>
        <w:rPr>
          <w:rFonts w:hAnsi="Arial" w:ascii="Arial"/>
        </w:rPr>
      </w:pPr>
    </w:p>
    <w:p w:rsidRDefault="00914600" w:rsidP="00914600" w:rsidR="0091460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14600" w:rsidP="00914600" w:rsidR="00914600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GRAĐENJE MIHALIĆ d.o.o. za građevinarstvo, trgovinu i usluge iz Varaždina, </w:t>
      </w:r>
      <w:proofErr w:type="spellStart"/>
      <w:r>
        <w:rPr>
          <w:rFonts w:hAnsi="Arial" w:ascii="Arial"/>
        </w:rPr>
        <w:t>Optujska</w:t>
      </w:r>
      <w:proofErr w:type="spellEnd"/>
      <w:r>
        <w:rPr>
          <w:rFonts w:hAnsi="Arial" w:ascii="Arial"/>
        </w:rPr>
        <w:t xml:space="preserve"> 13, OIB 86900286370,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05 540-322-17. </w:t>
      </w:r>
    </w:p>
    <w:p w:rsidRDefault="00914600" w:rsidP="00914600" w:rsidR="00914600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GRAĐENJE MIHALIĆ d.o.o. za građevinarstvo, trgovinu i usluge iz Varaždina, </w:t>
      </w:r>
      <w:proofErr w:type="spellStart"/>
      <w:r>
        <w:rPr>
          <w:rFonts w:hAnsi="Arial" w:ascii="Arial"/>
        </w:rPr>
        <w:t>Optujska</w:t>
      </w:r>
      <w:proofErr w:type="spellEnd"/>
      <w:r>
        <w:rPr>
          <w:rFonts w:hAnsi="Arial" w:ascii="Arial"/>
        </w:rPr>
        <w:t xml:space="preserve"> 13, OIB 86900286370.</w:t>
      </w:r>
    </w:p>
    <w:p w:rsidRDefault="00914600" w:rsidP="00914600" w:rsidR="00914600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čl.444.Stečajnog zakona. U svom prijedlogu ističe da na dan 01.09.2015. godine dužnik u Očevidniku redoslijeda osnova za plaćanje ima evidentirane neizvršene osnove za plaćanje u ukupnom iznosu od 300.364,26 kuna, u neprekinutom razdoblju od 1402 dana, te da ima jednog 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</w:t>
      </w:r>
      <w:r>
        <w:rPr>
          <w:rFonts w:hAnsi="Arial" w:ascii="Arial"/>
        </w:rPr>
        <w:lastRenderedPageBreak/>
        <w:t>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914600" w:rsidP="00914600" w:rsidR="0091460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Zakonski zastupnik dužnika u ostavljenom roku nije dostavio sudu pisano izvješće o financijsko gospodarskom stanju dužnika sukladno nalogu suda.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1402 dana u ukupnom iznosu od 300.364,26 kuna, koji podatak zakonski zastupnik dužnika nije osporio, sud utvrđuje da je ispunjen razlog nesposobnosti za plaćanje, propisan čl.6.st.2.Stečajnog zakona.</w:t>
      </w:r>
    </w:p>
    <w:p w:rsidRDefault="00914600" w:rsidP="00914600" w:rsidR="0091460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iz podataka koji su javno dostupni ne proizlazi da dužnik raspolaže imovinom koja bi bila dovoljna za namirenje troškova prethodnog i stečajnog postupka, a zakonski zastupnik dužnika u svom dopisu navodi da tvrtka dužnik nema nikakve imovine niti novčanih sredstava, to je sud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914600" w:rsidP="00914600" w:rsidR="0091460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914600" w:rsidP="00914600" w:rsidR="00914600">
      <w:pPr>
        <w:jc w:val="both"/>
        <w:rPr>
          <w:rFonts w:hAnsi="Arial" w:ascii="Arial"/>
        </w:rPr>
      </w:pPr>
    </w:p>
    <w:p w:rsidRDefault="00914600" w:rsidP="00914600" w:rsidR="0091460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914600" w:rsidP="00914600" w:rsidR="0091460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914600" w:rsidP="00914600" w:rsidR="0091460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914600" w:rsidP="00914600" w:rsidR="00914600">
      <w:pPr>
        <w:ind w:firstLine="720"/>
        <w:jc w:val="both"/>
        <w:rPr>
          <w:rFonts w:hAnsi="Arial" w:ascii="Arial"/>
        </w:rPr>
      </w:pP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914600" w:rsidP="00914600" w:rsidR="00914600">
      <w:pPr>
        <w:jc w:val="both"/>
        <w:rPr>
          <w:rFonts w:hAnsi="Arial" w:ascii="Arial"/>
        </w:rPr>
      </w:pPr>
    </w:p>
    <w:p w:rsidRDefault="00914600" w:rsidP="00914600" w:rsidR="00914600">
      <w:pPr>
        <w:jc w:val="both"/>
        <w:rPr>
          <w:rFonts w:hAnsi="Arial" w:ascii="Arial"/>
        </w:rPr>
      </w:pPr>
    </w:p>
    <w:p w:rsidRDefault="00914600" w:rsidP="00914600" w:rsidR="0091460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punomoćniku zakonskog zastupnika dužnika putem e-oglasne ploče suda i putem pošte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914600" w:rsidP="00914600" w:rsidR="00914600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600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111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St-322/2017-6</izvorni_sadrzaj>
    <derivirana_varijabla naziv="DomainObject.Oznaka_1">St-322/2017-6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MIHALIĆ društvo s ograničenom odgovornošću za građevinarstvo, trgovinu i usluge zastupanog po punomoćniku Ivan Mihalić; Božidar Klepač</izvorni_sadrzaj>
    <derivirana_varijabla naziv="DomainObject.Predmet.ProtustrankaFormated_1">  GRAĐENJE MIHALIĆ društvo s ograničenom odgovornošću za građevinarstvo, trgovinu i usluge zastupanog po punomoćniku Ivan Mihalić; Božidar Klepač</derivirana_varijabla>
  </DomainObject.Predmet.ProtustrankaFormated>
  <DomainObject.Predmet.ProtustrankaFormatedOIB>
    <izvorni_sadrzaj>  GRAĐENJE MIHALIĆ društvo s ograničenom odgovornošću za građevinarstvo, trgovinu i usluge, OIB 86900286370 zastupanog po punomoćniku Ivan Mihalić; Božidar Klepač</izvorni_sadrzaj>
    <derivirana_varijabla naziv="DomainObject.Predmet.ProtustrankaFormatedOIB_1">  GRAĐENJE MIHALIĆ društvo s ograničenom odgovornošću za građevinarstvo, trgovinu i usluge, OIB 86900286370 zastupanog po punomoćniku Ivan Mihalić; Božidar Klepač</derivirana_varijabla>
  </DomainObject.Predmet.ProtustrankaFormatedOIB>
  <DomainObject.Predmet.ProtustrankaFormatedWithAdress>
    <izvorni_sadrzaj> GRAĐENJE MIHALIĆ društvo s ograničenom odgovornošću za građevinarstvo, trgovinu i usluge, Optujska 13, 42000 Varaždin zastupanog po punomoćniku Ivan Mihalić; Božidar Klepač</izvorni_sadrzaj>
    <derivirana_varijabla naziv="DomainObject.Predmet.ProtustrankaFormatedWithAdress_1"> GRAĐENJE MIHALIĆ društvo s ograničenom odgovornošću za građevinarstvo, trgovinu i usluge, Optujska 13, 42000 Varaždin zastupanog po punomoćniku Ivan Mihalić; Božidar Klepač</derivirana_varijabla>
  </DomainObject.Predmet.ProtustrankaFormatedWithAdress>
  <DomainObject.Predmet.ProtustrankaFormatedWithAdressOIB>
    <izvorni_sadrzaj> GRAĐENJE MIHALIĆ društvo s ograničenom odgovornošću za građevinarstvo, trgovinu i usluge, OIB 86900286370, Optujska 13, 42000 Varaždin zastupanog po punomoćniku Ivan Mihalić; Božidar Klepač</izvorni_sadrzaj>
    <derivirana_varijabla naziv="DomainObject.Predmet.ProtustrankaFormatedWithAdressOIB_1"> GRAĐENJE MIHALIĆ društvo s ograničenom odgovornošću za građevinarstvo, trgovinu i usluge, OIB 86900286370, Optujska 13, 42000 Varaždin zastupanog po punomoćniku Ivan Mihalić; Božidar Klepač</derivirana_varijabla>
  </DomainObject.Predmet.ProtustrankaFormatedWithAdressOIB>
  <DomainObject.Predmet.ProtustrankaWithAdress>
    <izvorni_sadrzaj>GRAĐENJE MIHALIĆ društvo s ograničenom odgovornošću za građevinarstvo, trgovinu i usluge Optujska 13, 42000 Varaždin</izvorni_sadrzaj>
    <derivirana_varijabla naziv="DomainObject.Predmet.ProtustrankaWithAdress_1">GRAĐENJE MIHALIĆ društvo s ograničenom odgovornošću za građevinarstvo, trgovinu i usluge Optujska 13, 42000 Varaždin</derivirana_varijabla>
  </DomainObject.Predmet.ProtustrankaWithAdress>
  <DomainObject.Predmet.ProtustrankaWithAdressOIB>
    <izvorni_sadrzaj>GRAĐENJE MIHALIĆ društvo s ograničenom odgovornošću za građevinarstvo, trgovinu i usluge, OIB 86900286370, Optujska 13, 42000 Varaždin</izvorni_sadrzaj>
    <derivirana_varijabla naziv="DomainObject.Predmet.ProtustrankaWithAdressOIB_1">GRAĐENJE MIHALIĆ društvo s ograničenom odgovornošću za građevinarstvo, trgovinu i usluge, OIB 86900286370, Optujska 13, 42000 Varaždin</derivirana_varijabla>
  </DomainObject.Predmet.ProtustrankaWithAdressOIB>
  <DomainObject.Predmet.ProtustrankaNazivFormated>
    <izvorni_sadrzaj>GRAĐENJE MIHALIĆ društvo s ograničenom odgovornošću za građevinarstvo, trgovinu i usluge</izvorni_sadrzaj>
    <derivirana_varijabla naziv="DomainObject.Predmet.ProtustrankaNazivFormated_1">GRAĐENJE MIHALIĆ društvo s ograničenom odgovornošću za građevinarstvo, trgovinu i usluge</derivirana_varijabla>
  </DomainObject.Predmet.ProtustrankaNazivFormated>
  <DomainObject.Predmet.ProtustrankaNazivFormatedOIB>
    <izvorni_sadrzaj>GRAĐENJE MIHALIĆ društvo s ograničenom odgovornošću za građevinarstvo, trgovinu i usluge, OIB 86900286370</izvorni_sadrzaj>
    <derivirana_varijabla naziv="DomainObject.Predmet.ProtustrankaNazivFormatedOIB_1">GRAĐENJE MIHALIĆ društvo s ograničenom odgovornošću za građevinarstvo, trgovinu i usluge, OIB 86900286370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GRAĐENJE MIHALIĆ društvo s ograničenom odgovornošću za građevinarstvo, trgovinu i usluge zastupanog po punomoćniku Ivan Mihalić; Božidar Klepač</item>
    </izvorni_sadrzaj>
    <derivirana_varijabla naziv="DomainObject.Predmet.ProtuStrankaListFormated_1">
      <item>GRAĐENJE MIHALIĆ društvo s ograničenom odgovornošću za građevinarstvo, trgovinu i usluge zastupanog po punomoćniku Ivan Mihalić; Božidar Klepač</item>
    </derivirana_varijabla>
  </DomainObject.Predmet.ProtuStrankaListFormated>
  <DomainObject.Predmet.ProtuStrankaListFormatedOIB>
    <izvorni_sadrzaj>
      <item>GRAĐENJE MIHALIĆ društvo s ograničenom odgovornošću za građevinarstvo, trgovinu i usluge, OIB 86900286370 zastupanog po punomoćniku Ivan Mihalić; Božidar Klepač</item>
    </izvorni_sadrzaj>
    <derivirana_varijabla naziv="DomainObject.Predmet.ProtuStrankaListFormatedOIB_1">
      <item>GRAĐENJE MIHALIĆ društvo s ograničenom odgovornošću za građevinarstvo, trgovinu i usluge, OIB 86900286370 zastupanog po punomoćniku Ivan Mihalić; Božidar Klepač</item>
    </derivirana_varijabla>
  </DomainObject.Predmet.ProtuStrankaListFormatedOIB>
  <DomainObject.Predmet.ProtuStrankaListFormatedWithAdress>
    <izvorni_sadrzaj>
      <item>GRAĐENJE MIHALIĆ društvo s ograničenom odgovornošću za građevinarstvo, trgovinu i usluge, Optujska 13, 42000 Varaždin zastupanog po punomoćniku Ivan Mihalić; Božidar Klepač</item>
    </izvorni_sadrzaj>
    <derivirana_varijabla naziv="DomainObject.Predmet.ProtuStrankaListFormatedWithAdress_1">
      <item>GRAĐENJE MIHALIĆ društvo s ograničenom odgovornošću za građevinarstvo, trgovinu i usluge, Optujska 13, 42000 Varaždin zastupanog po punomoćniku Ivan Mihalić; Božidar Klepač</item>
    </derivirana_varijabla>
  </DomainObject.Predmet.ProtuStrankaListFormatedWithAdress>
  <DomainObject.Predmet.ProtuStrankaListFormatedWithAdressOIB>
    <izvorni_sadrzaj>
      <item>GRAĐENJE MIHALIĆ društvo s ograničenom odgovornošću za građevinarstvo, trgovinu i usluge, OIB 86900286370, Optujska 13, 42000 Varaždin zastupanog po punomoćniku Ivan Mihalić; Božidar Klepač</item>
    </izvorni_sadrzaj>
    <derivirana_varijabla naziv="DomainObject.Predmet.ProtuStrankaListFormatedWithAdressOIB_1">
      <item>GRAĐENJE MIHALIĆ društvo s ograničenom odgovornošću za građevinarstvo, trgovinu i usluge, OIB 86900286370, Optujska 13, 42000 Varaždin zastupanog po punomoćniku Ivan Mihalić; Božidar Klepač</item>
    </derivirana_varijabla>
  </DomainObject.Predmet.ProtuStrankaListFormatedWithAdressOIB>
  <DomainObject.Predmet.ProtuStrankaListNazivFormated>
    <izvorni_sadrzaj>
      <item>GRAĐENJE MIHALIĆ društvo s ograničenom odgovornošću za građevinarstvo, trgovinu i usluge</item>
    </izvorni_sadrzaj>
    <derivirana_varijabla naziv="DomainObject.Predmet.ProtuStrankaListNazivFormated_1">
      <item>GRAĐENJE MIHALIĆ društvo s ograničenom odgovornošću za građevinarstvo, trgovinu i usluge</item>
    </derivirana_varijabla>
  </DomainObject.Predmet.ProtuStrankaListNazivFormated>
  <DomainObject.Predmet.ProtuStrankaListNazivFormatedOIB>
    <izvorni_sadrzaj>
      <item>GRAĐENJE MIHALIĆ društvo s ograničenom odgovornošću za građevinarstvo, trgovinu i usluge, OIB 86900286370</item>
    </izvorni_sadrzaj>
    <derivirana_varijabla naziv="DomainObject.Predmet.ProtuStrankaListNazivFormatedOIB_1">
      <item>GRAĐENJE MIHALIĆ društvo s ograničenom odgovornošću za građevinarstvo, trgovinu i usluge, OIB 86900286370</item>
    </derivirana_varijabla>
  </DomainObject.Predmet.ProtuStrankaListNazivFormatedOIB>
  <DomainObject.Predmet.OstaliListFormated>
    <izvorni_sadrzaj>
      <item>sudski registar</item>
      <item>Ivan Mihalić punomoćnik sudionika u postupku GRAĐENJE MIHALIĆ društvo s ograničenom odgovornošću za građevinarstvo, trgovinu i usluge</item>
      <item>Božidar Klepač punomoćnik sudionika u postupku GRAĐENJE MIHALIĆ društvo s ograničenom odgovornošću za građevinarstvo, trgovinu i usluge</item>
    </izvorni_sadrzaj>
    <derivirana_varijabla naziv="DomainObject.Predmet.OstaliListFormated_1">
      <item>sudski registar</item>
      <item>Ivan Mihalić punomoćnik sudionika u postupku GRAĐENJE MIHALIĆ društvo s ograničenom odgovornošću za građevinarstvo, trgovinu i usluge</item>
      <item>Božidar Klepač punomoćnik sudionika u postupku GRAĐENJE MIHALIĆ društvo s ograničenom odgovornošću za građevinarstvo, trgovinu i usluge</item>
    </derivirana_varijabla>
  </DomainObject.Predmet.OstaliListFormated>
  <DomainObject.Predmet.OstaliListFormatedOIB>
    <izvorni_sadrzaj>
      <item>sudski registar</item>
      <item>Ivan Mihalić, OIB 76788416731 punomoćnik sudionika u postupku GRAĐENJE MIHALIĆ društvo s ograničenom odgovornošću za građevinarstvo, trgovinu i usluge</item>
      <item>Božidar Klepač, OIB 83325117126 punomoćnik sudionika u postupku GRAĐENJE MIHALIĆ društvo s ograničenom odgovornošću za građevinarstvo, trgovinu i usluge</item>
    </izvorni_sadrzaj>
    <derivirana_varijabla naziv="DomainObject.Predmet.OstaliListFormatedOIB_1">
      <item>sudski registar</item>
      <item>Ivan Mihalić, OIB 76788416731 punomoćnik sudionika u postupku GRAĐENJE MIHALIĆ društvo s ograničenom odgovornošću za građevinarstvo, trgovinu i usluge</item>
      <item>Božidar Klepač, OIB 83325117126 punomoćnik sudionika u postupku GRAĐENJE MIHALIĆ društvo s ograničenom odgovornošću za građevinarstvo, trgovinu i usluge</item>
    </derivirana_varijabla>
  </DomainObject.Predmet.OstaliListFormatedOIB>
  <DomainObject.Predmet.OstaliListFormatedWithAdress>
    <izvorni_sadrzaj>
      <item>sudski registar</item>
      <item>Ivan Mihalić, Krapinska 30., 42000 Varaždin punomoćnik sudionika u postupku GRAĐENJE MIHALIĆ društvo s ograničenom odgovornošću za građevinarstvo, trgovinu i usluge</item>
      <item>Božidar Klepač, Optujska 9, 42000 Varaždin punomoćnik sudionika u postupku GRAĐENJE MIHALIĆ društvo s ograničenom odgovornošću za građevinarstvo, trgovinu i usluge</item>
    </izvorni_sadrzaj>
    <derivirana_varijabla naziv="DomainObject.Predmet.OstaliListFormatedWithAdress_1">
      <item>sudski registar</item>
      <item>Ivan Mihalić, Krapinska 30., 42000 Varaždin punomoćnik sudionika u postupku GRAĐENJE MIHALIĆ društvo s ograničenom odgovornošću za građevinarstvo, trgovinu i usluge</item>
      <item>Božidar Klepač, Optujska 9, 42000 Varaždin punomoćnik sudionika u postupku GRAĐENJE MIHALIĆ društvo s ograničenom odgovornošću za građevinarstvo, trgovinu i usluge</item>
    </derivirana_varijabla>
  </DomainObject.Predmet.OstaliListFormatedWithAdress>
  <DomainObject.Predmet.OstaliListFormatedWithAdressOIB>
    <izvorni_sadrzaj>
      <item>sudski registar</item>
      <item>Ivan Mihalić, OIB 76788416731, Krapinska 30., 42000 Varaždin punomoćnik sudionika u postupku GRAĐENJE MIHALIĆ društvo s ograničenom odgovornošću za građevinarstvo, trgovinu i usluge</item>
      <item>Božidar Klepač, OIB 83325117126, Optujska 9, 42000 Varaždin punomoćnik sudionika u postupku GRAĐENJE MIHALIĆ društvo s ograničenom odgovornošću za građevinarstvo, trgovinu i usluge</item>
    </izvorni_sadrzaj>
    <derivirana_varijabla naziv="DomainObject.Predmet.OstaliListFormatedWithAdressOIB_1">
      <item>sudski registar</item>
      <item>Ivan Mihalić, OIB 76788416731, Krapinska 30., 42000 Varaždin punomoćnik sudionika u postupku GRAĐENJE MIHALIĆ društvo s ograničenom odgovornošću za građevinarstvo, trgovinu i usluge</item>
      <item>Božidar Klepač, OIB 83325117126, Optujska 9, 42000 Varaždin punomoćnik sudionika u postupku GRAĐENJE MIHALIĆ društvo s ograničenom odgovornošću za građevinarstvo, trgovinu i usluge</item>
    </derivirana_varijabla>
  </DomainObject.Predmet.OstaliListFormatedWithAdressOIB>
  <DomainObject.Predmet.OstaliListNazivFormated>
    <izvorni_sadrzaj>
      <item>sudski registar</item>
      <item>Ivan Mihalić</item>
      <item>Božidar Klepač</item>
    </izvorni_sadrzaj>
    <derivirana_varijabla naziv="DomainObject.Predmet.OstaliListNazivFormated_1">
      <item>sudski registar</item>
      <item>Ivan Mihalić</item>
      <item>Božidar Klepač</item>
    </derivirana_varijabla>
  </DomainObject.Predmet.OstaliListNazivFormated>
  <DomainObject.Predmet.OstaliListNazivFormatedOIB>
    <izvorni_sadrzaj>
      <item>sudski registar</item>
      <item>Ivan Mihalić, OIB 76788416731</item>
      <item>Božidar Klepač, OIB 83325117126</item>
    </izvorni_sadrzaj>
    <derivirana_varijabla naziv="DomainObject.Predmet.OstaliListNazivFormatedOIB_1">
      <item>sudski registar</item>
      <item>Ivan Mihalić, OIB 76788416731</item>
      <item>Božidar Klepač, OIB 83325117126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St-322/2017-6</izvorni_sadrzaj>
    <derivirana_varijabla naziv="DomainObject.PoslovniBrojDokumenta_1">St-322/2017-6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GRAĐENJE MIHALIĆ društvo s ograničenom odgovornošću za građevinarstvo, trgovinu i usluge</izvorni_sadrzaj>
    <derivirana_varijabla naziv="DomainObject.Predmet.ProtustrankaIDrugi_1">GRAĐENJE MIHALIĆ društvo s ograničenom odgovornošću za građevinarstvo,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GRAĐENJE MIHALIĆ društvo s ograničenom odgovornošću za građevinarstvo, trgovinu i usluge, OIB 86900286370, Optujska 13, 42000 Varaždin</izvorni_sadrzaj>
    <derivirana_varijabla naziv="DomainObject.Predmet.ProtustrankaIDrugiAdressOIB_1">GRAĐENJE MIHALIĆ društvo s ograničenom odgovornošću za građevinarstvo, trgovinu i usluge, OIB 86900286370, Optujska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MIHALIĆ društvo s ograničenom odgovornošću za građevinarstvo, trgovinu i usluge</item>
      <item>Financijska agencija, RC ZAGREB, Podružnica VARAŽDIN</item>
      <item>sudski registar</item>
      <item>Ivan Mihalić</item>
      <item>Božidar Klepač</item>
    </izvorni_sadrzaj>
    <derivirana_varijabla naziv="DomainObject.Predmet.SudioniciListNaziv_1">
      <item>GRAĐENJE MIHALIĆ društvo s ograničenom odgovornošću za građevinarstvo, trgovinu i usluge</item>
      <item>Financijska agencija, RC ZAGREB, Podružnica VARAŽDIN</item>
      <item>sudski registar</item>
      <item>Ivan Mihalić</item>
      <item>Božidar Klepač</item>
    </derivirana_varijabla>
  </DomainObject.Predmet.SudioniciListNaziv>
  <DomainObject.Predmet.SudioniciListAdressOIB>
    <izvorni_sadrzaj>
      <item>GRAĐENJE MIHALIĆ društvo s ograničenom odgovornošću za građevinarstvo, trgovinu i usluge, OIB 86900286370, Optujska 13,42000 Varaždin</item>
      <item>Financijska agencija, RC ZAGREB, Podružnica VARAŽDIN, OIB 85821130368, A. Cesarca 2,42000 Varaždin</item>
      <item>sudski registar</item>
      <item>Ivan Mihalić, OIB 76788416731, Krapinska 30.,42000 Varaždin</item>
      <item>Božidar Klepač, OIB 83325117126, Optujska 9,42000 Varaždin</item>
    </izvorni_sadrzaj>
    <derivirana_varijabla naziv="DomainObject.Predmet.SudioniciListAdressOIB_1">
      <item>GRAĐENJE MIHALIĆ društvo s ograničenom odgovornošću za građevinarstvo, trgovinu i usluge, OIB 86900286370, Optujska 13,42000 Varaždin</item>
      <item>Financijska agencija, RC ZAGREB, Podružnica VARAŽDIN, OIB 85821130368, A. Cesarca 2,42000 Varaždin</item>
      <item>sudski registar</item>
      <item>Ivan Mihalić, OIB 76788416731, Krapinska 30.,42000 Varaždin</item>
      <item>Božidar Klepač, OIB 83325117126, Optujska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6BFC9-DC8D-41D9-BB21-32679C7A7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3843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