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ee4d" w14:paraId="1aaee4d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D73B0A">
        <w:rPr>
          <w:rFonts w:eastAsia="Times New Roman" w:hAnsi="Times New Roman" w:ascii="Times New Roman"/>
          <w:noProof/>
          <w:szCs w:val="20"/>
          <w:lang w:eastAsia="hr-HR"/>
        </w:rPr>
        <w:t>7</w:t>
      </w:r>
      <w:r w:rsidR="006D7FF1"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D1540F">
        <w:rPr>
          <w:rFonts w:eastAsia="Times New Roman" w:hAnsi="Times New Roman" w:ascii="Times New Roman"/>
          <w:noProof/>
          <w:szCs w:val="20"/>
          <w:lang w:eastAsia="hr-HR"/>
        </w:rPr>
        <w:t>50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262FF3">
        <w:rPr>
          <w:rFonts w:eastAsia="Times New Roman" w:hAnsi="Times New Roman" w:ascii="Times New Roman"/>
          <w:noProof/>
          <w:szCs w:val="20"/>
          <w:lang w:eastAsia="hr-HR"/>
        </w:rPr>
        <w:t>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6D7FF1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6D7FF1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FINA, Podružnica Zagreb, Trg svibanjskih žrtava 1995. broj 1, za otvaranje stečajnog postupka nad dužnikom </w:t>
      </w:r>
      <w:r w:rsidR="00D1540F" w:rsidRPr="00D1540F">
        <w:rPr>
          <w:rFonts w:eastAsia="Times New Roman" w:hAnsi="Times New Roman" w:ascii="Times New Roman"/>
          <w:noProof/>
          <w:szCs w:val="20"/>
          <w:lang w:eastAsia="hr-HR"/>
        </w:rPr>
        <w:t>HUNJKA jednostavno društvo s ograničenom odgovornošću za trgovinu, usluge i turistička agencija, Stubičke, Sljemenska cesta 10, MBS: 080921045, OIB: 24141601652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12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siječnja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D1540F" w:rsidRPr="00D1540F">
        <w:rPr>
          <w:rFonts w:hAnsi="Times New Roman" w:ascii="Times New Roman"/>
        </w:rPr>
        <w:t>HUNJKA jednostavno društvo s ograničenom odgovornošću za trgovinu, usluge i turistička agencija, Stubičke, Sljemenska cesta 10, MBS: 080921045, OIB: 24141601652</w:t>
      </w:r>
      <w:r w:rsidR="005E56A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D73B0A">
        <w:rPr>
          <w:rFonts w:hAnsi="Times New Roman" w:ascii="Times New Roman"/>
        </w:rPr>
        <w:t>7</w:t>
      </w:r>
      <w:r w:rsidR="006D7FF1">
        <w:rPr>
          <w:rFonts w:hAnsi="Times New Roman" w:ascii="Times New Roman"/>
        </w:rPr>
        <w:t>1</w:t>
      </w:r>
      <w:r w:rsidR="00D1540F">
        <w:rPr>
          <w:rFonts w:hAnsi="Times New Roman" w:ascii="Times New Roman"/>
        </w:rPr>
        <w:t>50</w:t>
      </w:r>
      <w:r w:rsidR="003762BB">
        <w:rPr>
          <w:rFonts w:hAnsi="Times New Roman" w:ascii="Times New Roman"/>
        </w:rPr>
        <w:t>1</w:t>
      </w:r>
      <w:r w:rsidR="00262FF3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D73B0A">
        <w:rPr>
          <w:rFonts w:hAnsi="Times New Roman" w:ascii="Times New Roman"/>
        </w:rPr>
        <w:t>7</w:t>
      </w:r>
      <w:r w:rsidR="000E5A0E">
        <w:rPr>
          <w:rFonts w:hAnsi="Times New Roman" w:ascii="Times New Roman"/>
        </w:rPr>
        <w:t xml:space="preserve">. </w:t>
      </w:r>
      <w:r w:rsidR="00262FF3">
        <w:rPr>
          <w:rFonts w:hAnsi="Times New Roman" w:ascii="Times New Roman"/>
        </w:rPr>
        <w:t>studeni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D1540F">
        <w:rPr>
          <w:rFonts w:hAnsi="Times New Roman" w:ascii="Times New Roman"/>
        </w:rPr>
        <w:t>17.601,26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73B0A">
        <w:rPr>
          <w:rFonts w:hAnsi="Times New Roman" w:ascii="Times New Roman"/>
        </w:rPr>
        <w:t>4</w:t>
      </w:r>
      <w:r w:rsidR="006D7FF1">
        <w:rPr>
          <w:rFonts w:hAnsi="Times New Roman" w:ascii="Times New Roman"/>
        </w:rPr>
        <w:t>3</w:t>
      </w:r>
      <w:r w:rsidR="00D1540F">
        <w:rPr>
          <w:rFonts w:hAnsi="Times New Roman" w:ascii="Times New Roman"/>
        </w:rPr>
        <w:t>3</w:t>
      </w:r>
      <w:r w:rsidR="00D73B0A">
        <w:rPr>
          <w:rFonts w:hAnsi="Times New Roman" w:ascii="Times New Roman"/>
        </w:rPr>
        <w:t xml:space="preserve"> dana.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1672F0">
        <w:rPr>
          <w:rFonts w:hAnsi="Times New Roman" w:ascii="Times New Roman"/>
        </w:rPr>
        <w:t>12</w:t>
      </w:r>
      <w:r w:rsidR="003762BB">
        <w:rPr>
          <w:rFonts w:hAnsi="Times New Roman" w:ascii="Times New Roman"/>
        </w:rPr>
        <w:t xml:space="preserve">. </w:t>
      </w:r>
      <w:r w:rsidR="001672F0">
        <w:rPr>
          <w:rFonts w:hAnsi="Times New Roman" w:ascii="Times New Roman"/>
        </w:rPr>
        <w:t>siječnja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1672F0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BD0452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BD0452" w:rsidP="001725CA" w:rsidR="00BD0452">
      <w:pPr>
        <w:jc w:val="both"/>
        <w:rPr>
          <w:rFonts w:hAnsi="Times New Roman" w:ascii="Times New Roman"/>
        </w:rPr>
      </w:pPr>
    </w:p>
    <w:p w:rsidRDefault="00BD0452" w:rsidR="00BD0452" w:rsidRPr="00BD0452">
      <w:pPr>
        <w:rPr>
          <w:rFonts w:hAnsi="Times New Roman" w:ascii="Times New Roman"/>
        </w:rPr>
      </w:pPr>
      <w:r w:rsidRPr="00BD0452">
        <w:rPr>
          <w:rFonts w:hAnsi="Times New Roman" w:ascii="Times New Roman"/>
        </w:rPr>
        <w:t>Za točnost otpravka - ovlašteni službenik</w:t>
      </w:r>
    </w:p>
    <w:p w:rsidRDefault="00BD0452" w:rsidR="00BD0452" w:rsidRPr="00BD0452">
      <w:pPr>
        <w:rPr>
          <w:rFonts w:hAnsi="Times New Roman" w:ascii="Times New Roman"/>
        </w:rPr>
      </w:pPr>
      <w:r w:rsidRPr="00BD0452">
        <w:rPr>
          <w:rFonts w:hAnsi="Times New Roman" w:ascii="Times New Roman"/>
        </w:rPr>
        <w:tab/>
        <w:t xml:space="preserve">      Ivana Stampf</w:t>
      </w:r>
    </w:p>
    <w:p w:rsidRDefault="00BD0452" w:rsidP="001725CA" w:rsidR="00BD0452" w:rsidRPr="00BD0452">
      <w:pPr>
        <w:jc w:val="both"/>
        <w:rPr>
          <w:rFonts w:hAnsi="Times New Roman" w:ascii="Times New Roman"/>
        </w:rPr>
      </w:pPr>
    </w:p>
    <w:sectPr w:rsidSect="00821309" w:rsidR="00BD0452" w:rsidRPr="00BD045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452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D73B0A">
      <w:rPr>
        <w:rFonts w:hAnsi="Times New Roman" w:ascii="Times New Roman"/>
      </w:rPr>
      <w:t>7</w:t>
    </w:r>
    <w:r w:rsidR="006D7FF1">
      <w:rPr>
        <w:rFonts w:hAnsi="Times New Roman" w:ascii="Times New Roman"/>
      </w:rPr>
      <w:t>1</w:t>
    </w:r>
    <w:r w:rsidR="00D1540F">
      <w:rPr>
        <w:rFonts w:hAnsi="Times New Roman" w:ascii="Times New Roman"/>
      </w:rPr>
      <w:t>50</w:t>
    </w:r>
    <w:r w:rsidR="00267D56">
      <w:rPr>
        <w:rFonts w:hAnsi="Times New Roman" w:ascii="Times New Roman"/>
      </w:rPr>
      <w:t>/1</w:t>
    </w:r>
    <w:r w:rsidR="00E06532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0A6"/>
    <w:rsid w:val="00072597"/>
    <w:rsid w:val="00091756"/>
    <w:rsid w:val="000E2398"/>
    <w:rsid w:val="000E5A0E"/>
    <w:rsid w:val="001511A4"/>
    <w:rsid w:val="00153A2C"/>
    <w:rsid w:val="001672F0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2FF3"/>
    <w:rsid w:val="00266AD4"/>
    <w:rsid w:val="00267D56"/>
    <w:rsid w:val="00297E37"/>
    <w:rsid w:val="002A4F3C"/>
    <w:rsid w:val="002E4C78"/>
    <w:rsid w:val="002F75B0"/>
    <w:rsid w:val="00304A41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5E56A4"/>
    <w:rsid w:val="00635B9D"/>
    <w:rsid w:val="00665D5F"/>
    <w:rsid w:val="006A451A"/>
    <w:rsid w:val="006D7FF1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675F6"/>
    <w:rsid w:val="0088708A"/>
    <w:rsid w:val="008C063A"/>
    <w:rsid w:val="008C3300"/>
    <w:rsid w:val="008D038C"/>
    <w:rsid w:val="008D0FA6"/>
    <w:rsid w:val="008D18B2"/>
    <w:rsid w:val="00900D3F"/>
    <w:rsid w:val="00944E58"/>
    <w:rsid w:val="00946D26"/>
    <w:rsid w:val="009815F8"/>
    <w:rsid w:val="009A3118"/>
    <w:rsid w:val="009A3B23"/>
    <w:rsid w:val="009B4877"/>
    <w:rsid w:val="009B58C3"/>
    <w:rsid w:val="009B7407"/>
    <w:rsid w:val="009C29A4"/>
    <w:rsid w:val="009C3172"/>
    <w:rsid w:val="009E2A4D"/>
    <w:rsid w:val="00A022D9"/>
    <w:rsid w:val="00A21D4D"/>
    <w:rsid w:val="00A22DBA"/>
    <w:rsid w:val="00A81532"/>
    <w:rsid w:val="00A83AC6"/>
    <w:rsid w:val="00AD4F3B"/>
    <w:rsid w:val="00B0422D"/>
    <w:rsid w:val="00B0574A"/>
    <w:rsid w:val="00B45A47"/>
    <w:rsid w:val="00B46CF5"/>
    <w:rsid w:val="00B52C3D"/>
    <w:rsid w:val="00B710A9"/>
    <w:rsid w:val="00B754F0"/>
    <w:rsid w:val="00B75C83"/>
    <w:rsid w:val="00B87AEB"/>
    <w:rsid w:val="00B94503"/>
    <w:rsid w:val="00B969B8"/>
    <w:rsid w:val="00BC41A7"/>
    <w:rsid w:val="00BC580B"/>
    <w:rsid w:val="00BD0452"/>
    <w:rsid w:val="00C123EA"/>
    <w:rsid w:val="00C3624C"/>
    <w:rsid w:val="00C6208F"/>
    <w:rsid w:val="00C73EA6"/>
    <w:rsid w:val="00CA4F2A"/>
    <w:rsid w:val="00CC0902"/>
    <w:rsid w:val="00CD43E1"/>
    <w:rsid w:val="00CD679D"/>
    <w:rsid w:val="00CE460F"/>
    <w:rsid w:val="00CF7AB9"/>
    <w:rsid w:val="00D036CA"/>
    <w:rsid w:val="00D1540F"/>
    <w:rsid w:val="00D301E4"/>
    <w:rsid w:val="00D5045D"/>
    <w:rsid w:val="00D73B0A"/>
    <w:rsid w:val="00D83115"/>
    <w:rsid w:val="00D8563A"/>
    <w:rsid w:val="00DC1596"/>
    <w:rsid w:val="00DC30D9"/>
    <w:rsid w:val="00DE5A25"/>
    <w:rsid w:val="00DF7BEE"/>
    <w:rsid w:val="00E00E55"/>
    <w:rsid w:val="00E06532"/>
    <w:rsid w:val="00E45248"/>
    <w:rsid w:val="00E5384C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  <w:rsid w:val="00FD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
Dna:
1.	vjerovnici e-oglasna ploča 15 dana</izvorni_sadrzaj>
    <derivirana_varijabla naziv="DomainObject.Primjedba_1">poziv vjerovnicima na uplatu predujma
Dna:
1.	vjerovnici e-oglasna ploča 15 dana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7150</izvorni_sadrzaj>
    <derivirana_varijabla naziv="DomainObject.Predmet.Broj_1">7150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St-7150/2016</izvorni_sadrzaj>
    <derivirana_varijabla naziv="DomainObject.Predmet.OznakaBroj_1">St-7150/2016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HUNJKA jednostavno društvo s ograničenom odgovornošću za trgovinu, usluge i turistička agencija</izvorni_sadrzaj>
    <derivirana_varijabla naziv="DomainObject.Predmet.ProtustrankaFormated_1">  HUNJKA jednostavno društvo s ograničenom odgovornošću za trgovinu, usluge i turistička agencija</derivirana_varijabla>
  </DomainObject.Predmet.ProtustrankaFormated>
  <DomainObject.Predmet.ProtustrankaFormatedOIB>
    <izvorni_sadrzaj>  HUNJKA jednostavno društvo s ograničenom odgovornošću za trgovinu, usluge i turistička agencija, OIB 24141601652</izvorni_sadrzaj>
    <derivirana_varijabla naziv="DomainObject.Predmet.ProtustrankaFormatedOIB_1">  HUNJKA jednostavno društvo s ograničenom odgovornošću za trgovinu, usluge i turistička agencija, OIB 24141601652</derivirana_varijabla>
  </DomainObject.Predmet.ProtustrankaFormatedOIB>
  <DomainObject.Predmet.ProtustrankaFormatedWithAdress>
    <izvorni_sadrzaj> HUNJKA jednostavno društvo s ograničenom odgovornošću za trgovinu, usluge i turistička agencija, Sljemenska cesta 10, 49240 Stubičke Toplice</izvorni_sadrzaj>
    <derivirana_varijabla naziv="DomainObject.Predmet.ProtustrankaFormatedWithAdress_1"> HUNJKA jednostavno društvo s ograničenom odgovornošću za trgovinu, usluge i turistička agencija, Sljemenska cesta 10, 49240 Stubičke Toplice</derivirana_varijabla>
  </DomainObject.Predmet.ProtustrankaFormatedWithAdress>
  <DomainObject.Predmet.ProtustrankaFormatedWithAdressOIB>
    <izvorni_sadrzaj> HUNJKA jednostavno društvo s ograničenom odgovornošću za trgovinu, usluge i turistička agencija, OIB 24141601652, Sljemenska cesta 10, 49240 Stubičke Toplice</izvorni_sadrzaj>
    <derivirana_varijabla naziv="DomainObject.Predmet.ProtustrankaFormatedWithAdressOIB_1"> HUNJKA jednostavno društvo s ograničenom odgovornošću za trgovinu, usluge i turistička agencija, OIB 24141601652, Sljemenska cesta 10, 49240 Stubičke Toplice</derivirana_varijabla>
  </DomainObject.Predmet.ProtustrankaFormatedWithAdressOIB>
  <DomainObject.Predmet.ProtustrankaWithAdress>
    <izvorni_sadrzaj>HUNJKA jednostavno društvo s ograničenom odgovornošću za trgovinu, usluge i turistička agencija Sljemenska cesta 10, 49240 Stubičke Toplice</izvorni_sadrzaj>
    <derivirana_varijabla naziv="DomainObject.Predmet.ProtustrankaWithAdress_1">HUNJKA jednostavno društvo s ograničenom odgovornošću za trgovinu, usluge i turistička agencija Sljemenska cesta 10, 49240 Stubičke Toplice</derivirana_varijabla>
  </DomainObject.Predmet.ProtustrankaWithAdress>
  <DomainObject.Predmet.ProtustrankaWithAdressOIB>
    <izvorni_sadrzaj>HUNJKA jednostavno društvo s ograničenom odgovornošću za trgovinu, usluge i turistička agencija, OIB 24141601652, Sljemenska cesta 10, 49240 Stubičke Toplice</izvorni_sadrzaj>
    <derivirana_varijabla naziv="DomainObject.Predmet.ProtustrankaWithAdressOIB_1">HUNJKA jednostavno društvo s ograničenom odgovornošću za trgovinu, usluge i turistička agencija, OIB 24141601652, Sljemenska cesta 10, 49240 Stubičke Toplice</derivirana_varijabla>
  </DomainObject.Predmet.ProtustrankaWithAdressOIB>
  <DomainObject.Predmet.ProtustrankaNazivFormated>
    <izvorni_sadrzaj>HUNJKA jednostavno društvo s ograničenom odgovornošću za trgovinu, usluge i turistička agencija</izvorni_sadrzaj>
    <derivirana_varijabla naziv="DomainObject.Predmet.ProtustrankaNazivFormated_1">HUNJKA jednostavno društvo s ograničenom odgovornošću za trgovinu, usluge i turistička agencija</derivirana_varijabla>
  </DomainObject.Predmet.ProtustrankaNazivFormated>
  <DomainObject.Predmet.ProtustrankaNazivFormatedOIB>
    <izvorni_sadrzaj>HUNJKA jednostavno društvo s ograničenom odgovornošću za trgovinu, usluge i turistička agencija, OIB 24141601652</izvorni_sadrzaj>
    <derivirana_varijabla naziv="DomainObject.Predmet.ProtustrankaNazivFormatedOIB_1">HUNJKA jednostavno društvo s ograničenom odgovornošću za trgovinu, usluge i turistička agencija, OIB 24141601652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HUNJKA jednostavno društvo s ograničenom odgovornošću za trgovinu, usluge i turistička agencija</item>
    </izvorni_sadrzaj>
    <derivirana_varijabla naziv="DomainObject.Predmet.ProtuStrankaListFormated_1">
      <item>HUNJKA jednostavno društvo s ograničenom odgovornošću za trgovinu, usluge i turistička agencija</item>
    </derivirana_varijabla>
  </DomainObject.Predmet.ProtuStrankaListFormated>
  <DomainObject.Predmet.ProtuStrankaListFormatedOIB>
    <izvorni_sadrzaj>
      <item>HUNJKA jednostavno društvo s ograničenom odgovornošću za trgovinu, usluge i turistička agencija, OIB 24141601652</item>
    </izvorni_sadrzaj>
    <derivirana_varijabla naziv="DomainObject.Predmet.ProtuStrankaListFormatedOIB_1">
      <item>HUNJKA jednostavno društvo s ograničenom odgovornošću za trgovinu, usluge i turistička agencija, OIB 24141601652</item>
    </derivirana_varijabla>
  </DomainObject.Predmet.ProtuStrankaListFormatedOIB>
  <DomainObject.Predmet.ProtuStrankaListFormatedWithAdress>
    <izvorni_sadrzaj>
      <item>HUNJKA jednostavno društvo s ograničenom odgovornošću za trgovinu, usluge i turistička agencija, Sljemenska cesta 10, 49240 Stubičke Toplice</item>
    </izvorni_sadrzaj>
    <derivirana_varijabla naziv="DomainObject.Predmet.ProtuStrankaListFormatedWithAdress_1">
      <item>HUNJKA jednostavno društvo s ograničenom odgovornošću za trgovinu, usluge i turistička agencija, Sljemenska cesta 10, 49240 Stubičke Toplice</item>
    </derivirana_varijabla>
  </DomainObject.Predmet.ProtuStrankaListFormatedWithAdress>
  <DomainObject.Predmet.ProtuStrankaListFormatedWithAdressOIB>
    <izvorni_sadrzaj>
      <item>HUNJKA jednostavno društvo s ograničenom odgovornošću za trgovinu, usluge i turistička agencija, OIB 24141601652, Sljemenska cesta 10, 49240 Stubičke Toplice</item>
    </izvorni_sadrzaj>
    <derivirana_varijabla naziv="DomainObject.Predmet.ProtuStrankaListFormatedWithAdressOIB_1">
      <item>HUNJKA jednostavno društvo s ograničenom odgovornošću za trgovinu, usluge i turistička agencija, OIB 24141601652, Sljemenska cesta 10, 49240 Stubičke Toplice</item>
    </derivirana_varijabla>
  </DomainObject.Predmet.ProtuStrankaListFormatedWithAdressOIB>
  <DomainObject.Predmet.ProtuStrankaListNazivFormated>
    <izvorni_sadrzaj>
      <item>HUNJKA jednostavno društvo s ograničenom odgovornošću za trgovinu, usluge i turistička agencija</item>
    </izvorni_sadrzaj>
    <derivirana_varijabla naziv="DomainObject.Predmet.ProtuStrankaListNazivFormated_1">
      <item>HUNJKA jednostavno društvo s ograničenom odgovornošću za trgovinu, usluge i turistička agencija</item>
    </derivirana_varijabla>
  </DomainObject.Predmet.ProtuStrankaListNazivFormated>
  <DomainObject.Predmet.ProtuStrankaListNazivFormatedOIB>
    <izvorni_sadrzaj>
      <item>HUNJKA jednostavno društvo s ograničenom odgovornošću za trgovinu, usluge i turistička agencija, OIB 24141601652</item>
    </izvorni_sadrzaj>
    <derivirana_varijabla naziv="DomainObject.Predmet.ProtuStrankaListNazivFormatedOIB_1">
      <item>HUNJKA jednostavno društvo s ograničenom odgovornošću za trgovinu, usluge i turistička agencija, OIB 24141601652</item>
    </derivirana_varijabla>
  </DomainObject.Predmet.ProtuStrankaListNazivFormatedOIB>
  <DomainObject.Predmet.OstaliListFormated>
    <izvorni_sadrzaj>
      <item>Kristina Bebić</item>
    </izvorni_sadrzaj>
    <derivirana_varijabla naziv="DomainObject.Predmet.OstaliListFormated_1">
      <item>Kristina Bebić</item>
    </derivirana_varijabla>
  </DomainObject.Predmet.OstaliListFormated>
  <DomainObject.Predmet.OstaliListFormatedOIB>
    <izvorni_sadrzaj>
      <item>Kristina Bebić, OIB 13597377157</item>
    </izvorni_sadrzaj>
    <derivirana_varijabla naziv="DomainObject.Predmet.OstaliListFormatedOIB_1">
      <item>Kristina Bebić, OIB 13597377157</item>
    </derivirana_varijabla>
  </DomainObject.Predmet.OstaliListFormatedOIB>
  <DomainObject.Predmet.OstaliListFormatedWithAdress>
    <izvorni_sadrzaj>
      <item>Kristina Bebić, Hrastik 2, 10000 Zagreb</item>
    </izvorni_sadrzaj>
    <derivirana_varijabla naziv="DomainObject.Predmet.OstaliListFormatedWithAdress_1">
      <item>Kristina Bebić, Hrastik 2, 10000 Zagreb</item>
    </derivirana_varijabla>
  </DomainObject.Predmet.OstaliListFormatedWithAdress>
  <DomainObject.Predmet.OstaliListFormatedWithAdressOIB>
    <izvorni_sadrzaj>
      <item>Kristina Bebić, OIB 13597377157, Hrastik 2, 10000 Zagreb</item>
    </izvorni_sadrzaj>
    <derivirana_varijabla naziv="DomainObject.Predmet.OstaliListFormatedWithAdressOIB_1">
      <item>Kristina Bebić, OIB 13597377157, Hrastik 2, 10000 Zagreb</item>
    </derivirana_varijabla>
  </DomainObject.Predmet.OstaliListFormatedWithAdressOIB>
  <DomainObject.Predmet.OstaliListNazivFormated>
    <izvorni_sadrzaj>
      <item>Kristina Bebić</item>
    </izvorni_sadrzaj>
    <derivirana_varijabla naziv="DomainObject.Predmet.OstaliListNazivFormated_1">
      <item>Kristina Bebić</item>
    </derivirana_varijabla>
  </DomainObject.Predmet.OstaliListNazivFormated>
  <DomainObject.Predmet.OstaliListNazivFormatedOIB>
    <izvorni_sadrzaj>
      <item>Kristina Bebić, OIB 13597377157</item>
    </izvorni_sadrzaj>
    <derivirana_varijabla naziv="DomainObject.Predmet.OstaliListNazivFormatedOIB_1">
      <item>Kristina Bebić, OIB 13597377157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HUNJKA jednostavno društvo s ograničenom odgovornošću za trgovinu, usluge i turistička agencija</izvorni_sadrzaj>
    <derivirana_varijabla naziv="DomainObject.Predmet.ProtustrankaIDrugi_1">HUNJKA jednostavno društvo s ograničenom odgovornošću za trgovinu, usluge i turistička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HUNJKA jednostavno društvo s ograničenom odgovornošću za trgovinu, usluge i turistička agencija, OIB 24141601652, Sljemenska cesta 10, 49240 Stubičke Toplice</izvorni_sadrzaj>
    <derivirana_varijabla naziv="DomainObject.Predmet.ProtustrankaIDrugiAdressOIB_1">HUNJKA jednostavno društvo s ograničenom odgovornošću za trgovinu, usluge i turistička agencija, OIB 24141601652,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HUNJKA jednostavno društvo s ograničenom odgovornošću za trgovinu, usluge i turistička agencija</item>
      <item>VJEROVNICI</item>
      <item>Kristina Bebić</item>
    </izvorni_sadrzaj>
    <derivirana_varijabla naziv="DomainObject.Predmet.SudioniciListNaziv_1">
      <item>FINA Regionalni centar Zagreb</item>
      <item>HUNJKA jednostavno društvo s ograničenom odgovornošću za trgovinu, usluge i turistička agencija</item>
      <item>VJEROVNICI</item>
      <item>Kristina Bebić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HUNJKA jednostavno društvo s ograničenom odgovornošću za trgovinu, usluge i turistička agencija, OIB 24141601652, Sljemenska cesta 10,49240 Stubičke Toplice</item>
      <item>VJEROVNICI</item>
      <item>Kristina Bebić, OIB 13597377157, Hrastik 2,10000 Zagreb</item>
    </izvorni_sadrzaj>
    <derivirana_varijabla naziv="DomainObject.Predmet.SudioniciListAdressOIB_1">
      <item>FINA Regionalni centar Zagreb, OIB 85821130368, Trg svibanjskih žrtava 1995. br. 1,10000 Zagreb</item>
      <item>HUNJKA jednostavno društvo s ograničenom odgovornošću za trgovinu, usluge i turistička agencija, OIB 24141601652, Sljemenska cesta 10,49240 Stubičke Toplice</item>
      <item>VJEROVNICI</item>
      <item>Kristina Bebić, OIB 13597377157, Hrastik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24141601652</item>
      <item>, OIB null</item>
      <item>, OIB 13597377157</item>
    </izvorni_sadrzaj>
    <derivirana_varijabla naziv="DomainObject.Predmet.SudioniciListNazivOIB_1">
      <item>, OIB 85821130368</item>
      <item>, OIB 24141601652</item>
      <item>, OIB null</item>
      <item>, OIB 13597377157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17F7B-4AF5-4601-8696-8BA2411BC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2726</properties:Characters>
  <properties:Lines>65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2018-01-11T12:25:00Z</dcterms:created>
  <dc:creator>Vesna Fundurulić Perišin</dc:creator>
  <cp:lastModifiedBy>Ivana Stampf</cp:lastModifiedBy>
  <cp:lastPrinted>2018-01-12T07:25:00Z</cp:lastPrinted>
  <dcterms:modified xmlns:xsi="http://www.w3.org/2001/XMLSchema-instance" xsi:type="dcterms:W3CDTF">2018-01-12T08:07:00Z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