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cc90" w14:paraId="4bccc90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5E34CE">
        <w:t>1550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5E34CE" w:rsidRPr="005E34CE">
        <w:rPr>
          <w:b/>
        </w:rPr>
        <w:t>DIP TIM d.o.o., Vladimira Nazora 28, Vrbovec, MBS: 080710742, OIB: 44236699723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C5317">
        <w:t>4.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897D00" w:rsidR="00897D00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5E34CE" w:rsidRPr="005E34CE">
        <w:rPr>
          <w:b/>
        </w:rPr>
        <w:t>DIP TIM d.o.o., Vladimira Nazora 28, Vrbovec, MBS: 080710742, OIB: 44236699723</w:t>
      </w:r>
      <w:r w:rsidR="00204EAF" w:rsidRPr="00552F4F">
        <w:t xml:space="preserve">. </w:t>
      </w:r>
    </w:p>
    <w:p w:rsidRDefault="00897D00" w:rsidP="00897D00" w:rsidR="00897D00">
      <w:pPr>
        <w:pStyle w:val="Odlomakpopisa"/>
        <w:ind w:left="1500"/>
        <w:jc w:val="both"/>
      </w:pPr>
    </w:p>
    <w:p w:rsidRDefault="008C4A50" w:rsidP="00897D00" w:rsidR="008C4A50">
      <w:pPr>
        <w:pStyle w:val="Odlomakpopisa"/>
        <w:numPr>
          <w:ilvl w:val="0"/>
          <w:numId w:val="5"/>
        </w:numPr>
        <w:jc w:val="both"/>
      </w:pPr>
      <w:r w:rsidRPr="00897D00">
        <w:t xml:space="preserve">Za stečajnog upravitelja imenuje se </w:t>
      </w:r>
      <w:r w:rsidR="00897D00">
        <w:t>Damir Cincar, Osijek, Sv. Ane 15b, OIB: 60464850994.</w:t>
      </w:r>
    </w:p>
    <w:p w:rsidRDefault="00897D00" w:rsidP="00897D00" w:rsidR="00897D00" w:rsidRPr="00552F4F">
      <w:pPr>
        <w:jc w:val="both"/>
      </w:pPr>
    </w:p>
    <w:p w:rsidRDefault="008C4A50" w:rsidP="005E34CE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5E34CE" w:rsidRPr="005E34CE">
        <w:rPr>
          <w:b/>
        </w:rPr>
        <w:t>DIP TIM d.o.o., Vladimira Nazora 28, Vrbovec, MBS: 080710742, OIB: 44236699723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A47FBD">
        <w:t>26. studenog</w:t>
      </w:r>
      <w:r w:rsidR="00AB4254">
        <w:t xml:space="preserve"> 2015</w:t>
      </w:r>
      <w:r w:rsidRPr="00552F4F">
        <w:t xml:space="preserve">. dostavila Trgovačkom sudu u Zagrebu zahtjev za provedbu skraćenog stečajnog postupka nad dužnikom </w:t>
      </w:r>
      <w:r w:rsidR="005E34CE" w:rsidRPr="005E34CE">
        <w:rPr>
          <w:b/>
        </w:rPr>
        <w:t>DIP TIM d.o.o., Vladimira Nazora 28, Vrbovec, MBS: 080710742, OIB: 44236699723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AB4254">
        <w:t>8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DD390A">
        <w:t>15</w:t>
      </w:r>
      <w:r w:rsidR="005E34CE">
        <w:t>50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E739E0">
        <w:t>4.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7D49F9" w:rsidR="007D49F9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7D49F9" w:rsidR="007D49F9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  <w:r w:rsidR="007D49F9">
        <w:t xml:space="preserve"> Damir Cincar, MGK PACK d.d. – za Damir Cincar, </w:t>
      </w:r>
      <w:proofErr w:type="spellStart"/>
      <w:r w:rsidR="007D49F9">
        <w:t>Kukuljanovo</w:t>
      </w:r>
      <w:proofErr w:type="spellEnd"/>
      <w:r w:rsidR="007D49F9">
        <w:t xml:space="preserve"> 349, 51 227 </w:t>
      </w:r>
      <w:proofErr w:type="spellStart"/>
      <w:r w:rsidR="007D49F9">
        <w:t>Kukuljanovo</w:t>
      </w:r>
      <w:proofErr w:type="spellEnd"/>
    </w:p>
    <w:p w:rsidRDefault="00B06C55" w:rsidP="007D49F9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456480">
        <w:t>10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lastRenderedPageBreak/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BC0" w:rsidP="00FD0D3C" w:rsidR="00687BC0">
      <w:r>
        <w:separator/>
      </w:r>
    </w:p>
  </w:endnote>
  <w:endnote w:id="0" w:type="continuationSeparator">
    <w:p w:rsidRDefault="00687BC0" w:rsidP="00FD0D3C" w:rsidR="00687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BC0" w:rsidP="00FD0D3C" w:rsidR="00687BC0">
      <w:r>
        <w:separator/>
      </w:r>
    </w:p>
  </w:footnote>
  <w:footnote w:id="0" w:type="continuationSeparator">
    <w:p w:rsidRDefault="00687BC0" w:rsidP="00FD0D3C" w:rsidR="00687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BC0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641312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3947A4" w:rsidRPr="00552F4F">
      <w:t>3 St-</w:t>
    </w:r>
    <w:r w:rsidR="005E34CE">
      <w:t>1550</w:t>
    </w:r>
    <w:r w:rsidR="003947A4" w:rsidRPr="00552F4F">
      <w:t>/16-</w:t>
    </w:r>
    <w:r w:rsidR="003947A4">
      <w:t>4</w:t>
    </w:r>
    <w:r w:rsidR="003947A4" w:rsidRPr="00552F4F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7F4A"/>
    <w:rsid w:val="000219FB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1C3228"/>
    <w:rsid w:val="001C5317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B2126"/>
    <w:rsid w:val="003B6C7C"/>
    <w:rsid w:val="003C7EC0"/>
    <w:rsid w:val="003D08B4"/>
    <w:rsid w:val="003D1957"/>
    <w:rsid w:val="003E0E8B"/>
    <w:rsid w:val="003F03B2"/>
    <w:rsid w:val="004243A8"/>
    <w:rsid w:val="004330A2"/>
    <w:rsid w:val="00446FD2"/>
    <w:rsid w:val="0045383A"/>
    <w:rsid w:val="00456480"/>
    <w:rsid w:val="00456E18"/>
    <w:rsid w:val="00462C80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34A00"/>
    <w:rsid w:val="00641312"/>
    <w:rsid w:val="00642B53"/>
    <w:rsid w:val="0065408A"/>
    <w:rsid w:val="00656BD6"/>
    <w:rsid w:val="00687BC0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D49F9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62C08"/>
    <w:rsid w:val="00897D0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2F70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B5CAB"/>
    <w:rsid w:val="00EB6155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13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1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3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413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1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3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3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70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559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5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TIM d.o.o.</izvorni_sadrzaj>
    <derivirana_varijabla naziv="DomainObject.Predmet.ProtustrankaFormated_1">  DIP TIM d.o.o.</derivirana_varijabla>
  </DomainObject.Predmet.ProtustrankaFormated>
  <DomainObject.Predmet.ProtustrankaFormatedOIB>
    <izvorni_sadrzaj>  DIP TIM d.o.o., OIB 44236699723</izvorni_sadrzaj>
    <derivirana_varijabla naziv="DomainObject.Predmet.ProtustrankaFormatedOIB_1">  DIP TIM d.o.o., OIB 44236699723</derivirana_varijabla>
  </DomainObject.Predmet.ProtustrankaFormatedOIB>
  <DomainObject.Predmet.ProtustrankaFormatedWithAdress>
    <izvorni_sadrzaj> DIP TIM d.o.o., Vladimira Nazora 28, 10340 Vrbovec</izvorni_sadrzaj>
    <derivirana_varijabla naziv="DomainObject.Predmet.ProtustrankaFormatedWithAdress_1"> DIP TIM d.o.o., Vladimira Nazora 28, 10340 Vrbovec</derivirana_varijabla>
  </DomainObject.Predmet.ProtustrankaFormatedWithAdress>
  <DomainObject.Predmet.ProtustrankaFormatedWithAdressOIB>
    <izvorni_sadrzaj> DIP TIM d.o.o., OIB 44236699723, Vladimira Nazora 28, 10340 Vrbovec</izvorni_sadrzaj>
    <derivirana_varijabla naziv="DomainObject.Predmet.ProtustrankaFormatedWithAdressOIB_1"> DIP TIM d.o.o., OIB 44236699723, Vladimira Nazora 28, 10340 Vrbovec</derivirana_varijabla>
  </DomainObject.Predmet.ProtustrankaFormatedWithAdressOIB>
  <DomainObject.Predmet.ProtustrankaWithAdress>
    <izvorni_sadrzaj>DIP TIM d.o.o. Vladimira Nazora 28, 10340 Vrbovec</izvorni_sadrzaj>
    <derivirana_varijabla naziv="DomainObject.Predmet.ProtustrankaWithAdress_1">DIP TIM d.o.o. Vladimira Nazora 28, 10340 Vrbovec</derivirana_varijabla>
  </DomainObject.Predmet.ProtustrankaWithAdress>
  <DomainObject.Predmet.ProtustrankaWithAdressOIB>
    <izvorni_sadrzaj>DIP TIM d.o.o., OIB 44236699723, Vladimira Nazora 28, 10340 Vrbovec</izvorni_sadrzaj>
    <derivirana_varijabla naziv="DomainObject.Predmet.ProtustrankaWithAdressOIB_1">DIP TIM d.o.o., OIB 44236699723, Vladimira Nazora 28, 10340 Vrbovec</derivirana_varijabla>
  </DomainObject.Predmet.ProtustrankaWithAdressOIB>
  <DomainObject.Predmet.ProtustrankaNazivFormated>
    <izvorni_sadrzaj>DIP TIM d.o.o.</izvorni_sadrzaj>
    <derivirana_varijabla naziv="DomainObject.Predmet.ProtustrankaNazivFormated_1">DIP TIM d.o.o.</derivirana_varijabla>
  </DomainObject.Predmet.ProtustrankaNazivFormated>
  <DomainObject.Predmet.ProtustrankaNazivFormatedOIB>
    <izvorni_sadrzaj>DIP TIM d.o.o., OIB 44236699723</izvorni_sadrzaj>
    <derivirana_varijabla naziv="DomainObject.Predmet.ProtustrankaNazivFormatedOIB_1">DIP TIM d.o.o., OIB 44236699723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 TIM d.o.o.</item>
    </izvorni_sadrzaj>
    <derivirana_varijabla naziv="DomainObject.Predmet.ProtuStrankaListFormated_1">
      <item>DIP TIM d.o.o.</item>
    </derivirana_varijabla>
  </DomainObject.Predmet.ProtuStrankaListFormated>
  <DomainObject.Predmet.ProtuStrankaListFormatedOIB>
    <izvorni_sadrzaj>
      <item>DIP TIM d.o.o., OIB 44236699723</item>
    </izvorni_sadrzaj>
    <derivirana_varijabla naziv="DomainObject.Predmet.ProtuStrankaListFormatedOIB_1">
      <item>DIP TIM d.o.o., OIB 44236699723</item>
    </derivirana_varijabla>
  </DomainObject.Predmet.ProtuStrankaListFormatedOIB>
  <DomainObject.Predmet.ProtuStrankaListFormatedWithAdress>
    <izvorni_sadrzaj>
      <item>DIP TIM d.o.o., Vladimira Nazora 28, 10340 Vrbovec</item>
    </izvorni_sadrzaj>
    <derivirana_varijabla naziv="DomainObject.Predmet.ProtuStrankaListFormatedWithAdress_1">
      <item>DIP TIM d.o.o., Vladimira Nazora 28, 10340 Vrbovec</item>
    </derivirana_varijabla>
  </DomainObject.Predmet.ProtuStrankaListFormatedWithAdress>
  <DomainObject.Predmet.ProtuStrankaListFormatedWithAdressOIB>
    <izvorni_sadrzaj>
      <item>DIP TIM d.o.o., OIB 44236699723, Vladimira Nazora 28, 10340 Vrbovec</item>
    </izvorni_sadrzaj>
    <derivirana_varijabla naziv="DomainObject.Predmet.ProtuStrankaListFormatedWithAdressOIB_1">
      <item>DIP TIM d.o.o., OIB 44236699723, Vladimira Nazora 28, 10340 Vrbovec</item>
    </derivirana_varijabla>
  </DomainObject.Predmet.ProtuStrankaListFormatedWithAdressOIB>
  <DomainObject.Predmet.ProtuStrankaListNazivFormated>
    <izvorni_sadrzaj>
      <item>DIP TIM d.o.o.</item>
    </izvorni_sadrzaj>
    <derivirana_varijabla naziv="DomainObject.Predmet.ProtuStrankaListNazivFormated_1">
      <item>DIP TIM d.o.o.</item>
    </derivirana_varijabla>
  </DomainObject.Predmet.ProtuStrankaListNazivFormated>
  <DomainObject.Predmet.ProtuStrankaListNazivFormatedOIB>
    <izvorni_sadrzaj>
      <item>DIP TIM d.o.o., OIB 44236699723</item>
    </izvorni_sadrzaj>
    <derivirana_varijabla naziv="DomainObject.Predmet.ProtuStrankaListNazivFormatedOIB_1">
      <item>DIP TIM d.o.o., OIB 44236699723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 TIM d.o.o.</izvorni_sadrzaj>
    <derivirana_varijabla naziv="DomainObject.Predmet.ProtustrankaIDrugi_1">DIP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DIP TIM d.o.o., OIB 44236699723, Vladimira Nazora 28, 10340 Vrbovec</izvorni_sadrzaj>
    <derivirana_varijabla naziv="DomainObject.Predmet.ProtustrankaIDrugiAdressOIB_1">DIP TIM d.o.o., OIB 44236699723, Vladimira Nazora 28,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TIM d.o.o.</item>
      <item>FINA Regionalni centar Zagreb</item>
    </izvorni_sadrzaj>
    <derivirana_varijabla naziv="DomainObject.Predmet.SudioniciListNaziv_1">
      <item>DIP TIM d.o.o.</item>
      <item>FINA Regionalni centar Zagreb</item>
    </derivirana_varijabla>
  </DomainObject.Predmet.SudioniciListNaziv>
  <DomainObject.Predmet.SudioniciListAdressOIB>
    <izvorni_sadrzaj>
      <item>DIP TIM d.o.o., OIB 44236699723, Vladimira Nazora 28,10340 Vrbovec</item>
      <item>FINA Regionalni centar Zagreb, OIB 85821130368, Trg svibanjskih žrtava 1995. br. 1,10000 Zagreb</item>
    </izvorni_sadrzaj>
    <derivirana_varijabla naziv="DomainObject.Predmet.SudioniciListAdressOIB_1">
      <item>DIP TIM d.o.o., OIB 44236699723, Vladimira Nazora 28,10340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44236699723</item>
      <item>, OIB 85821130368</item>
    </izvorni_sadrzaj>
    <derivirana_varijabla naziv="DomainObject.Predmet.SudioniciListNazivOIB_1">
      <item>, OIB 44236699723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37E94-ADA1-4B81-BC51-45E9FB66B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2935</properties:Characters>
  <properties:Lines>96</properties:Lines>
  <properties:Paragraphs>31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2016-10-04T07:11:00Z</dcterms:modified>
  <cp:revision>380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