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cff2" w14:paraId="4f1cff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A1B3A">
        <w:t>2805</w:t>
      </w:r>
      <w:r w:rsidR="00A446AE">
        <w:t>/1</w:t>
      </w:r>
      <w:r w:rsidR="00B84802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A1B3A">
        <w:rPr>
          <w:lang w:val="pt-BR"/>
        </w:rPr>
        <w:t xml:space="preserve">AGROPOS, d.o.o., Zagreb, Ilica 205a, OIB: </w:t>
      </w:r>
      <w:r w:rsidR="000A1B3A">
        <w:t>46617295506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A1B3A">
        <w:rPr>
          <w:lang w:val="pt-BR"/>
        </w:rPr>
        <w:t xml:space="preserve">AGROPOS, d.o.o., Zagreb, Ilica 205a, OIB: </w:t>
      </w:r>
      <w:r w:rsidR="000A1B3A">
        <w:t>46617295506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A1B3A">
        <w:t>2805</w:t>
      </w:r>
      <w:r w:rsidR="00535D8E" w:rsidRPr="00B9015B">
        <w:t>-</w:t>
      </w:r>
      <w:r w:rsidR="00B84802">
        <w:t>16</w:t>
      </w:r>
      <w:r w:rsidR="00D31638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A1B3A">
        <w:rPr>
          <w:lang w:val="pt-BR"/>
        </w:rPr>
        <w:t xml:space="preserve">AGROPOS, d.o.o., Zagreb, Ilica 205a, OIB: </w:t>
      </w:r>
      <w:r w:rsidR="000A1B3A">
        <w:t>46617295506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A1B3A">
        <w:rPr>
          <w:lang w:val="pt-BR"/>
        </w:rPr>
        <w:t xml:space="preserve">AGROPOS, d.o.o., Zagreb, Ilica 205a, OIB: </w:t>
      </w:r>
      <w:r w:rsidR="000A1B3A">
        <w:t xml:space="preserve">46617295506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C15274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0A1B3A">
        <w:t>U</w:t>
      </w:r>
      <w:r w:rsidR="000A1B3A" w:rsidRPr="00E974B3">
        <w:t xml:space="preserve"> prijedlogu za otvaranje stečajnog postupka </w:t>
      </w:r>
      <w:r w:rsidR="000A1B3A">
        <w:t xml:space="preserve">se u bitnome navodi </w:t>
      </w:r>
      <w:r w:rsidR="000A1B3A" w:rsidRPr="00E974B3">
        <w:t>kako</w:t>
      </w:r>
      <w:r w:rsidR="000A1B3A">
        <w:t xml:space="preserve"> je</w:t>
      </w:r>
      <w:r w:rsidR="000A1B3A" w:rsidRPr="00E974B3">
        <w:t xml:space="preserve"> </w:t>
      </w:r>
      <w:r w:rsidR="000A1B3A">
        <w:t xml:space="preserve">na dan 1. rujna 2015. </w:t>
      </w:r>
      <w:r w:rsidR="000A1B3A" w:rsidRPr="00E974B3">
        <w:t>dužnik u Očevidniku redoslijeda osnova za plaćanje ima</w:t>
      </w:r>
      <w:r w:rsidR="000A1B3A">
        <w:t>o</w:t>
      </w:r>
      <w:r w:rsidR="000A1B3A" w:rsidRPr="00E974B3">
        <w:t xml:space="preserve"> evidentirane neizvršene osnove za plaćanje</w:t>
      </w:r>
      <w:r w:rsidR="000A1B3A">
        <w:t xml:space="preserve"> u neprekinutom razdoblju od 985 </w:t>
      </w:r>
      <w:r w:rsidR="000A1B3A" w:rsidRPr="00E974B3">
        <w:t xml:space="preserve">dana, u ukupnom iznosu od </w:t>
      </w:r>
      <w:r w:rsidR="000A1B3A">
        <w:t xml:space="preserve">34.322,09 </w:t>
      </w:r>
      <w:r w:rsidR="000A1B3A" w:rsidRPr="00E974B3">
        <w:t xml:space="preserve">kn, </w:t>
      </w:r>
      <w:r w:rsidR="000A1B3A">
        <w:t>te je imao 1</w:t>
      </w:r>
      <w:r w:rsidR="000A1B3A" w:rsidRPr="00E974B3">
        <w:t xml:space="preserve"> zaposlen</w:t>
      </w:r>
      <w:r w:rsidR="000A1B3A">
        <w:t>og</w:t>
      </w:r>
      <w:r w:rsidR="009F500F" w:rsidRPr="009F500F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1845C4">
        <w:t>22</w:t>
      </w:r>
      <w:r w:rsidR="009F500F">
        <w:t xml:space="preserve">. </w:t>
      </w:r>
      <w:r w:rsidR="00C71A56">
        <w:t>ožujka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1845C4">
        <w:t>27</w:t>
      </w:r>
      <w:r w:rsidR="005367D3">
        <w:t xml:space="preserve">. </w:t>
      </w:r>
      <w:r w:rsidR="001845C4">
        <w:t xml:space="preserve">travnja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na koje </w:t>
      </w:r>
      <w:r w:rsidR="001845C4">
        <w:t xml:space="preserve">nije pristupio uredno pozvani zastupnik po zakonu dužnika </w:t>
      </w:r>
      <w:r w:rsidR="001845C4" w:rsidRPr="00787E29">
        <w:t>Fabijan Gjergjaj</w:t>
      </w:r>
      <w:r w:rsidR="001845C4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659CB">
        <w:t xml:space="preserve">blokadi računa i novčanih sredstava </w:t>
      </w:r>
      <w:r w:rsidR="009D0DEB">
        <w:t xml:space="preserve">(list </w:t>
      </w:r>
      <w:r w:rsidR="00B95293">
        <w:t>29</w:t>
      </w:r>
      <w:r w:rsidR="009D0DEB">
        <w:t>. spisa)</w:t>
      </w:r>
      <w:r w:rsidRPr="007F5E0F">
        <w:t xml:space="preserve">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D659CB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B95293">
        <w:t>1679</w:t>
      </w:r>
      <w:r w:rsidRPr="007F5E0F">
        <w:t xml:space="preserve"> dana</w:t>
      </w:r>
      <w:r w:rsidR="009D0DEB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9D0DEB" w:rsidP="00B95293" w:rsidR="00147354">
      <w:pPr>
        <w:ind w:firstLine="709"/>
        <w:jc w:val="both"/>
      </w:pPr>
      <w:r>
        <w:t xml:space="preserve">Iz </w:t>
      </w:r>
      <w:r w:rsidR="00FC2727">
        <w:t>dopis</w:t>
      </w:r>
      <w:r>
        <w:t>a</w:t>
      </w:r>
      <w:r w:rsidR="00FC2727">
        <w:t xml:space="preserve"> Ministarstva financija, Porezne uprave od </w:t>
      </w:r>
      <w:r w:rsidR="00B95293">
        <w:t>26. travnja</w:t>
      </w:r>
      <w:r w:rsidR="00EA3D77">
        <w:t xml:space="preserve"> 2017.</w:t>
      </w:r>
      <w:r w:rsidR="00066593">
        <w:t xml:space="preserve"> </w:t>
      </w:r>
      <w:r w:rsidR="00EA3D77">
        <w:t xml:space="preserve">(list </w:t>
      </w:r>
      <w:r w:rsidR="00B95293">
        <w:t>23</w:t>
      </w:r>
      <w:r w:rsidR="00066593">
        <w:t xml:space="preserve">. </w:t>
      </w:r>
      <w:r w:rsidR="006F6C1C">
        <w:t xml:space="preserve">spisa) u bitnome </w:t>
      </w:r>
      <w:r>
        <w:t>proizlazi</w:t>
      </w:r>
      <w:r w:rsidR="00EA3D77">
        <w:t xml:space="preserve"> </w:t>
      </w:r>
      <w:r w:rsidR="00FC2727">
        <w:t xml:space="preserve">kako </w:t>
      </w:r>
      <w:r w:rsidR="00B95293">
        <w:t>uvidom u informacijski sustava Porezne uprave i druge dostupne evidencije nije utvrđeno da je dužnik vlasnik motornog vozila, nekretnina, zrakoplova, vrijednosnih papira, dividenda, udjela i dr.</w:t>
      </w:r>
      <w:r w:rsidR="00705B74">
        <w:t xml:space="preserve"> </w:t>
      </w:r>
      <w:r w:rsidR="00147354">
        <w:t xml:space="preserve">Navedeni dopis objavljen je mrežnoj stranici e-oglasna ploča ovoga suda 21. srpnja 2017., a zaključak ovoga suda od 19. srpnja 2017. kojim je </w:t>
      </w:r>
      <w:r w:rsidR="00B95293">
        <w:t xml:space="preserve">zastupniku po zakonu dužnika </w:t>
      </w:r>
      <w:r w:rsidR="00B95293" w:rsidRPr="00787E29">
        <w:t>Fabijan</w:t>
      </w:r>
      <w:r w:rsidR="00B95293">
        <w:t>u</w:t>
      </w:r>
      <w:r w:rsidR="00B95293" w:rsidRPr="00787E29">
        <w:t xml:space="preserve"> Gjergjaj</w:t>
      </w:r>
      <w:r w:rsidR="00B95293">
        <w:t xml:space="preserve">u </w:t>
      </w:r>
      <w:r w:rsidR="00147354">
        <w:t xml:space="preserve">naloženo očitovati se na navode iz navedenog dopisa </w:t>
      </w:r>
      <w:r w:rsidR="00147354" w:rsidRPr="00EE6FE8">
        <w:t xml:space="preserve">objavljen je mrežnoj stranici e-oglasna ploča ovoga suda </w:t>
      </w:r>
      <w:r w:rsidR="00147354">
        <w:t>20</w:t>
      </w:r>
      <w:r w:rsidR="00147354" w:rsidRPr="00EE6FE8">
        <w:t>. srpnja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147354" w:rsidP="00147354" w:rsidR="00147354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20. srpnja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zaključka, odnosno od 21. srpnja 2017. kao dana objave navedenog dopisa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>ovoga suda, dostava se, u skladu s odredbom čl. 12. st. 1. SZ-a, smatra obavljenom. To u konkretnom slučaju znači da</w:t>
      </w:r>
      <w:r w:rsidR="00EE24B2">
        <w:rPr>
          <w:color w:val="000000"/>
        </w:rPr>
        <w:t xml:space="preserve"> je</w:t>
      </w:r>
      <w:r>
        <w:rPr>
          <w:color w:val="000000"/>
        </w:rPr>
        <w:t xml:space="preserve"> </w:t>
      </w:r>
      <w:r w:rsidR="00EE24B2">
        <w:t xml:space="preserve">zastupnik po zakonu dužnika </w:t>
      </w:r>
      <w:r w:rsidR="00EE24B2" w:rsidRPr="00787E29">
        <w:t>Fabijan Gjergjaj</w:t>
      </w:r>
      <w:r w:rsidR="00EE24B2">
        <w:t xml:space="preserve"> </w:t>
      </w:r>
      <w:r>
        <w:rPr>
          <w:color w:val="000000"/>
        </w:rPr>
        <w:t>uredno primi</w:t>
      </w:r>
      <w:r w:rsidR="00EE24B2">
        <w:rPr>
          <w:color w:val="000000"/>
        </w:rPr>
        <w:t>o</w:t>
      </w:r>
      <w:r>
        <w:rPr>
          <w:color w:val="000000"/>
        </w:rPr>
        <w:t xml:space="preserve"> navedeni zaključak 28. srpnja 2017., a navedeni dopis 31. srpnja 2017. Međutim, </w:t>
      </w:r>
      <w:r w:rsidR="00EE24B2">
        <w:t xml:space="preserve">zastupnik po zakonu dužnika </w:t>
      </w:r>
      <w:r w:rsidR="00EE24B2" w:rsidRPr="00787E29">
        <w:t>Fabijan Gjergjaj</w:t>
      </w:r>
      <w:r w:rsidR="00EE24B2">
        <w:t xml:space="preserve"> </w:t>
      </w:r>
      <w:r>
        <w:rPr>
          <w:color w:val="000000"/>
        </w:rPr>
        <w:t xml:space="preserve">se </w:t>
      </w:r>
      <w:r>
        <w:t>ni</w:t>
      </w:r>
      <w:r w:rsidR="00EE24B2">
        <w:t xml:space="preserve">je </w:t>
      </w:r>
      <w:r>
        <w:t>u određenom roku, niti do danas, očitova</w:t>
      </w:r>
      <w:r w:rsidR="00EE24B2">
        <w:t>o</w:t>
      </w:r>
      <w:r>
        <w:t xml:space="preserve"> na navode iz navedenog dopisa u skladu s nalogom ovoga suda iz navedenog zaključka.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 xml:space="preserve">starstva unutarnjih poslova (list </w:t>
      </w:r>
      <w:r w:rsidR="00EE24B2">
        <w:t>44</w:t>
      </w:r>
      <w:r w:rsidR="00864470">
        <w:t>. spisa)</w:t>
      </w:r>
      <w:r>
        <w:t>, koje je ovaj sud pribavio</w:t>
      </w:r>
      <w:r w:rsidR="001579C1">
        <w:t xml:space="preserve"> 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0554DF" w:rsidP="0054341C" w:rsidR="000554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64D0C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64D0C" w:rsidP="00464D0C" w:rsidR="00F110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</w:t>
      </w:r>
      <w:r w:rsidR="00BD5083">
        <w:t>č</w:t>
      </w:r>
      <w:r>
        <w:t>. otpravka - ovl. službenik</w:t>
      </w:r>
    </w:p>
    <w:p w:rsidRDefault="00464D0C" w:rsidP="00464D0C" w:rsidR="00464D0C" w:rsidRPr="00A17F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464D0C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BD508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0A1B3A">
      <w:rPr>
        <w:sz w:val="24"/>
        <w:szCs w:val="24"/>
      </w:rPr>
      <w:t>2805</w:t>
    </w:r>
    <w:r w:rsidRPr="002F7025">
      <w:rPr>
        <w:sz w:val="24"/>
        <w:szCs w:val="24"/>
      </w:rPr>
      <w:t>/1</w:t>
    </w:r>
    <w:r w:rsidR="00B8480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744"/>
    <w:rsid w:val="000179AE"/>
    <w:rsid w:val="0004070C"/>
    <w:rsid w:val="0005307D"/>
    <w:rsid w:val="000554DF"/>
    <w:rsid w:val="00060193"/>
    <w:rsid w:val="0006539F"/>
    <w:rsid w:val="00065B42"/>
    <w:rsid w:val="00066593"/>
    <w:rsid w:val="00072DD6"/>
    <w:rsid w:val="00082C15"/>
    <w:rsid w:val="0009651D"/>
    <w:rsid w:val="000A1B3A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47354"/>
    <w:rsid w:val="00153E87"/>
    <w:rsid w:val="00155927"/>
    <w:rsid w:val="001579C1"/>
    <w:rsid w:val="00160B46"/>
    <w:rsid w:val="00182BD3"/>
    <w:rsid w:val="001845C4"/>
    <w:rsid w:val="0018461A"/>
    <w:rsid w:val="001861A1"/>
    <w:rsid w:val="00187DB3"/>
    <w:rsid w:val="00193D60"/>
    <w:rsid w:val="001965FA"/>
    <w:rsid w:val="00196982"/>
    <w:rsid w:val="001A762F"/>
    <w:rsid w:val="001D2BC4"/>
    <w:rsid w:val="001D500C"/>
    <w:rsid w:val="001D61F9"/>
    <w:rsid w:val="001E2FD2"/>
    <w:rsid w:val="0021298E"/>
    <w:rsid w:val="002216FB"/>
    <w:rsid w:val="00225613"/>
    <w:rsid w:val="00233208"/>
    <w:rsid w:val="0023439F"/>
    <w:rsid w:val="00250A6E"/>
    <w:rsid w:val="00254DCC"/>
    <w:rsid w:val="00260C00"/>
    <w:rsid w:val="00263FC1"/>
    <w:rsid w:val="002817DE"/>
    <w:rsid w:val="00287A06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4A17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4D0C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466E"/>
    <w:rsid w:val="006C57B8"/>
    <w:rsid w:val="006D3FFA"/>
    <w:rsid w:val="006D72C2"/>
    <w:rsid w:val="006F0FB4"/>
    <w:rsid w:val="006F6AFC"/>
    <w:rsid w:val="006F6C1C"/>
    <w:rsid w:val="006F6F5F"/>
    <w:rsid w:val="00704DD0"/>
    <w:rsid w:val="00705B74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B0F50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0DEB"/>
    <w:rsid w:val="009F4963"/>
    <w:rsid w:val="009F500F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04B"/>
    <w:rsid w:val="00AA08F0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01F1"/>
    <w:rsid w:val="00B84802"/>
    <w:rsid w:val="00B9015B"/>
    <w:rsid w:val="00B95293"/>
    <w:rsid w:val="00BA62A9"/>
    <w:rsid w:val="00BB07E0"/>
    <w:rsid w:val="00BB3E7B"/>
    <w:rsid w:val="00BC3C1A"/>
    <w:rsid w:val="00BC67EF"/>
    <w:rsid w:val="00BD0442"/>
    <w:rsid w:val="00BD5083"/>
    <w:rsid w:val="00BE2D6F"/>
    <w:rsid w:val="00BE5577"/>
    <w:rsid w:val="00BF01D0"/>
    <w:rsid w:val="00BF0DDB"/>
    <w:rsid w:val="00BF16F5"/>
    <w:rsid w:val="00BF6A07"/>
    <w:rsid w:val="00C01F74"/>
    <w:rsid w:val="00C15274"/>
    <w:rsid w:val="00C20583"/>
    <w:rsid w:val="00C23ADD"/>
    <w:rsid w:val="00C34EF4"/>
    <w:rsid w:val="00C40A44"/>
    <w:rsid w:val="00C63030"/>
    <w:rsid w:val="00C70FDE"/>
    <w:rsid w:val="00C71906"/>
    <w:rsid w:val="00C71A56"/>
    <w:rsid w:val="00C90682"/>
    <w:rsid w:val="00CA1035"/>
    <w:rsid w:val="00CC17F9"/>
    <w:rsid w:val="00CC7299"/>
    <w:rsid w:val="00CF0E40"/>
    <w:rsid w:val="00D01E10"/>
    <w:rsid w:val="00D04E2A"/>
    <w:rsid w:val="00D10CFD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59CB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24B2"/>
    <w:rsid w:val="00EE6FE8"/>
    <w:rsid w:val="00EF3D26"/>
    <w:rsid w:val="00F110C5"/>
    <w:rsid w:val="00F324F6"/>
    <w:rsid w:val="00F46EE9"/>
    <w:rsid w:val="00F50C25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St-2805/2016-24</izvorni_sadrzaj>
    <derivirana_varijabla naziv="DomainObject.Oznaka_1">St-2805/2016-24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Fabijan Gjergjaj</izvorni_sadrzaj>
    <derivirana_varijabla naziv="DomainObject.Predmet.StrankaFormated_1">  FINA Regionalni centar Zagreb; Fabijan Gjergjaj</derivirana_varijabla>
  </DomainObject.Predmet.StrankaFormated>
  <DomainObject.Predmet.StrankaFormatedOIB>
    <izvorni_sadrzaj>  FINA Regionalni centar Zagreb, OIB 85821130368; Fabijan Gjergjaj, OIB 33679871692</izvorni_sadrzaj>
    <derivirana_varijabla naziv="DomainObject.Predmet.StrankaFormatedOIB_1">  FINA Regionalni centar Zagreb, OIB 85821130368; Fabijan Gjergjaj, OIB 33679871692</derivirana_varijabla>
  </DomainObject.Predmet.StrankaFormatedOIB>
  <DomainObject.Predmet.StrankaFormatedWithAdress>
    <izvorni_sadrzaj> FINA Regionalni centar Zagreb, Trg svibanjskih žrtava 1995. br. 1, 10000 Zagreb; Fabijan Gjergjaj, Ivanečka 21a, 10000 Zagreb</izvorni_sadrzaj>
    <derivirana_varijabla naziv="DomainObject.Predmet.StrankaFormatedWithAdress_1"> FINA Regionalni centar Zagreb, Trg svibanjskih žrtava 1995. br. 1, 10000 Zagreb; Fabijan Gjergjaj, Ivanečka 21a, 10000 Zagreb</derivirana_varijabla>
  </DomainObject.Predmet.StrankaFormatedWithAdress>
  <DomainObject.Predmet.StrankaFormatedWithAdressOIB>
    <izvorni_sadrzaj> FINA Regionalni centar Zagreb, OIB 85821130368, Trg svibanjskih žrtava 1995. br. 1, 10000 Zagreb; Fabijan Gjergjaj, OIB 33679871692, Ivanečka 21a, 10000 Zagreb</izvorni_sadrzaj>
    <derivirana_varijabla naziv="DomainObject.Predmet.StrankaFormatedWithAdressOIB_1"> FINA Regionalni centar Zagreb, OIB 85821130368, Trg svibanjskih žrtava 1995. br. 1, 10000 Zagreb; Fabijan Gjergjaj, OIB 33679871692, Ivanečka 21a, 10000 Zagreb</derivirana_varijabla>
  </DomainObject.Predmet.StrankaFormatedWithAdressOIB>
  <DomainObject.Predmet.StrankaWithAdress>
    <izvorni_sadrzaj>FINA Regionalni centar Zagreb Trg svibanjskih žrtava 1995. br. 1,10000 Zagreb,Fabijan Gjergjaj Ivanečka 21a,10000 Zagreb</izvorni_sadrzaj>
    <derivirana_varijabla naziv="DomainObject.Predmet.StrankaWithAdress_1">FINA Regionalni centar Zagreb Trg svibanjskih žrtava 1995. br. 1,10000 Zagreb,Fabijan Gjergjaj Ivanečka 21a,10000 Zagreb</derivirana_varijabla>
  </DomainObject.Predmet.StrankaWithAdress>
  <DomainObject.Predmet.StrankaWithAdressOIB>
    <izvorni_sadrzaj>FINA Regionalni centar Zagreb, OIB 85821130368, Trg svibanjskih žrtava 1995. br. 1,10000 Zagreb,Fabijan Gjergjaj, OIB 33679871692, Ivanečka 21a,10000 Zagreb</izvorni_sadrzaj>
    <derivirana_varijabla naziv="DomainObject.Predmet.StrankaWithAdressOIB_1">FINA Regionalni centar Zagreb, OIB 85821130368, Trg svibanjskih žrtava 1995. br. 1,10000 Zagreb,Fabijan Gjergjaj, OIB 33679871692, Ivanečka 21a,10000 Zagreb</derivirana_varijabla>
  </DomainObject.Predmet.StrankaWithAdressOIB>
  <DomainObject.Predmet.StrankaNazivFormated>
    <izvorni_sadrzaj>FINA Regionalni centar Zagreb,Fabijan Gjergjaj</izvorni_sadrzaj>
    <derivirana_varijabla naziv="DomainObject.Predmet.StrankaNazivFormated_1">FINA Regionalni centar Zagreb,Fabijan Gjergjaj</derivirana_varijabla>
  </DomainObject.Predmet.StrankaNazivFormated>
  <DomainObject.Predmet.StrankaNazivFormatedOIB>
    <izvorni_sadrzaj>FINA Regionalni centar Zagreb, OIB 85821130368,Fabijan Gjergjaj, OIB 33679871692</izvorni_sadrzaj>
    <derivirana_varijabla naziv="DomainObject.Predmet.StrankaNazivFormatedOIB_1">FINA Regionalni centar Zagreb, OIB 85821130368,Fabijan Gjergjaj, OIB 33679871692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Fabijan Gjergjaj</item>
    </izvorni_sadrzaj>
    <derivirana_varijabla naziv="DomainObject.Predmet.StrankaListFormated_1">
      <item>FINA Regionalni centar Zagreb</item>
      <item>Fabijan Gjergjaj</item>
    </derivirana_varijabla>
  </DomainObject.Predmet.StrankaListFormated>
  <DomainObject.Predmet.StrankaListFormatedOIB>
    <izvorni_sadrzaj>
      <item>FINA Regionalni centar Zagreb, OIB 85821130368</item>
      <item>Fabijan Gjergjaj, OIB 33679871692</item>
    </izvorni_sadrzaj>
    <derivirana_varijabla naziv="DomainObject.Predmet.StrankaListFormatedOIB_1">
      <item>FINA Regionalni centar Zagreb, OIB 85821130368</item>
      <item>Fabijan Gjergjaj, OIB 33679871692</item>
    </derivirana_varijabla>
  </DomainObject.Predmet.StrankaListFormatedOIB>
  <DomainObject.Predmet.StrankaListFormatedWithAdress>
    <izvorni_sadrzaj>
      <item>FINA Regionalni centar Zagreb, Trg svibanjskih žrtava 1995. br. 1, 10000 Zagreb</item>
      <item>Fabijan Gjergjaj, Ivanečka 21a, 10000 Zagreb</item>
    </izvorni_sadrzaj>
    <derivirana_varijabla naziv="DomainObject.Predmet.StrankaListFormatedWithAdress_1">
      <item>FINA Regionalni centar Zagreb, Trg svibanjskih žrtava 1995. br. 1, 10000 Zagreb</item>
      <item>Fabijan Gjergjaj, Ivanečka 21a,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Fabijan Gjergjaj, OIB 33679871692, Ivanečka 21a, 10000 Zagreb</item>
    </izvorni_sadrzaj>
    <derivirana_varijabla naziv="DomainObject.Predmet.StrankaListFormatedWithAdressOIB_1">
      <item>FINA Regionalni centar Zagreb, OIB 85821130368, Trg svibanjskih žrtava 1995. br. 1, 10000 Zagreb</item>
      <item>Fabijan Gjergjaj, OIB 33679871692, Ivanečka 21a, 10000 Zagreb</item>
    </derivirana_varijabla>
  </DomainObject.Predmet.StrankaListFormatedWithAdressOIB>
  <DomainObject.Predmet.StrankaListNazivFormated>
    <izvorni_sadrzaj>
      <item>FINA Regionalni centar Zagreb</item>
      <item>Fabijan Gjergjaj</item>
    </izvorni_sadrzaj>
    <derivirana_varijabla naziv="DomainObject.Predmet.StrankaListNazivFormated_1">
      <item>FINA Regionalni centar Zagreb</item>
      <item>Fabijan Gjergjaj</item>
    </derivirana_varijabla>
  </DomainObject.Predmet.StrankaListNazivFormated>
  <DomainObject.Predmet.StrankaListNazivFormatedOIB>
    <izvorni_sadrzaj>
      <item>FINA Regionalni centar Zagreb, OIB 85821130368</item>
      <item>Fabijan Gjergjaj, OIB 33679871692</item>
    </izvorni_sadrzaj>
    <derivirana_varijabla naziv="DomainObject.Predmet.StrankaListNazivFormatedOIB_1">
      <item>FINA Regionalni centar Zagreb, OIB 85821130368</item>
      <item>Fabijan Gjergjaj, OIB 33679871692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>
      <item>Fabijan Gjergjaj</item>
    </izvorni_sadrzaj>
    <derivirana_varijabla naziv="DomainObject.Predmet.OstaliListFormated_1">
      <item>Fabijan Gjergjaj</item>
    </derivirana_varijabla>
  </DomainObject.Predmet.OstaliListFormated>
  <DomainObject.Predmet.OstaliListFormatedOIB>
    <izvorni_sadrzaj>
      <item>Fabijan Gjergjaj, OIB 33679871692</item>
    </izvorni_sadrzaj>
    <derivirana_varijabla naziv="DomainObject.Predmet.OstaliListFormatedOIB_1">
      <item>Fabijan Gjergjaj, OIB 33679871692</item>
    </derivirana_varijabla>
  </DomainObject.Predmet.OstaliListFormatedOIB>
  <DomainObject.Predmet.OstaliListFormatedWithAdress>
    <izvorni_sadrzaj>
      <item>Fabijan Gjergjaj, Ivanečka Ulica 21 A, 10000 Zagreb</item>
    </izvorni_sadrzaj>
    <derivirana_varijabla naziv="DomainObject.Predmet.OstaliListFormatedWithAdress_1">
      <item>Fabijan Gjergjaj, Ivanečka Ulica 21 A, 10000 Zagreb</item>
    </derivirana_varijabla>
  </DomainObject.Predmet.OstaliListFormatedWithAdress>
  <DomainObject.Predmet.OstaliListFormatedWithAdressOIB>
    <izvorni_sadrzaj>
      <item>Fabijan Gjergjaj, OIB 33679871692, Ivanečka Ulica 21 A, 10000 Zagreb</item>
    </izvorni_sadrzaj>
    <derivirana_varijabla naziv="DomainObject.Predmet.OstaliListFormatedWithAdressOIB_1">
      <item>Fabijan Gjergjaj, OIB 33679871692, Ivanečka Ulica 21 A, 10000 Zagreb</item>
    </derivirana_varijabla>
  </DomainObject.Predmet.OstaliListFormatedWithAdressOIB>
  <DomainObject.Predmet.OstaliListNazivFormated>
    <izvorni_sadrzaj>
      <item>Fabijan Gjergjaj</item>
    </izvorni_sadrzaj>
    <derivirana_varijabla naziv="DomainObject.Predmet.OstaliListNazivFormated_1">
      <item>Fabijan Gjergjaj</item>
    </derivirana_varijabla>
  </DomainObject.Predmet.OstaliListNazivFormated>
  <DomainObject.Predmet.OstaliListNazivFormatedOIB>
    <izvorni_sadrzaj>
      <item>Fabijan Gjergjaj, OIB 33679871692</item>
    </izvorni_sadrzaj>
    <derivirana_varijabla naziv="DomainObject.Predmet.OstaliListNazivFormatedOIB_1">
      <item>Fabijan Gjergjaj, OIB 33679871692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St-2805/2016-24</izvorni_sadrzaj>
    <derivirana_varijabla naziv="DomainObject.PoslovniBrojDokumenta_1">St-2805/2016-24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AGROPOS, d.o.o.</item>
      <item>Fabijan Gjergjaj</item>
      <item>Fabijan Gjergjaj</item>
    </izvorni_sadrzaj>
    <derivirana_varijabla naziv="DomainObject.Predmet.SudioniciListNaziv_1">
      <item>FINA Regionalni centar Zagreb</item>
      <item>AGROPOS, d.o.o.</item>
      <item>Fabijan Gjergjaj</item>
      <item>Fabijan Gjergjaj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  <item>Fabijan Gjergjaj, OIB 33679871692, Ivanečka Ulica 21 A,10000 Zagreb</item>
      <item>Fabijan Gjergjaj, OIB 33679871692, Ivanečka 21a,10000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  <item>Fabijan Gjergjaj, OIB 33679871692, Ivanečka Ulica 21 A,10000 Zagreb</item>
      <item>Fabijan Gjergjaj, OIB 33679871692, Ivanečka 21a,10000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  <item>, OIB 33679871692</item>
      <item>, OIB 33679871692</item>
    </izvorni_sadrzaj>
    <derivirana_varijabla naziv="DomainObject.Predmet.SudioniciListNazivOIB_1">
      <item>, OIB 85821130368</item>
      <item>, OIB 46617295506</item>
      <item>, OIB 33679871692</item>
      <item>, OIB 33679871692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C998C-72F9-4FD3-9126-9BCF6330B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1198</properties:Words>
  <properties:Characters>6492</properties:Characters>
  <properties:Lines>127</properties:Lines>
  <properties:Paragraphs>31</properties:Paragraphs>
  <properties:TotalTime>273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2017-09-22T12:55:00Z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