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381e" w14:paraId="fa6381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735A4B">
        <w:rPr>
          <w:lang w:val="hr-HR"/>
        </w:rPr>
        <w:t>8</w:t>
      </w:r>
      <w:r w:rsidR="00FC3A63">
        <w:rPr>
          <w:lang w:val="hr-HR"/>
        </w:rPr>
        <w:t>4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0B4736">
        <w:rPr>
          <w:lang w:val="hr-HR"/>
        </w:rPr>
        <w:t xml:space="preserve">HERMES KELEK </w:t>
      </w:r>
      <w:r w:rsidR="0076175B">
        <w:rPr>
          <w:lang w:val="hr-HR"/>
        </w:rPr>
        <w:t xml:space="preserve">društvo s ograničenom odgovornošću za </w:t>
      </w:r>
      <w:r w:rsidR="000B4736">
        <w:rPr>
          <w:lang w:val="hr-HR"/>
        </w:rPr>
        <w:t xml:space="preserve">pružanje skrbi starijim i nemoćnim osobama, Predavac, Stjepana Radića 116,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0B4736">
        <w:rPr>
          <w:lang w:val="hr-HR"/>
        </w:rPr>
        <w:t>66244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0B4736">
        <w:rPr>
          <w:lang w:val="hr-HR"/>
        </w:rPr>
        <w:t>72059796896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7D11DC">
        <w:rPr>
          <w:lang w:val="hr-HR"/>
        </w:rPr>
        <w:t>8</w:t>
      </w:r>
      <w:r w:rsidR="000B4736">
        <w:rPr>
          <w:lang w:val="hr-HR"/>
        </w:rPr>
        <w:t>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B018B">
        <w:rPr>
          <w:lang w:val="hr-HR"/>
        </w:rPr>
        <w:t>79.300,20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7B018B">
        <w:rPr>
          <w:lang w:val="hr-HR"/>
        </w:rPr>
        <w:t xml:space="preserve">Martina Kelek, Predavac, Stjepana Radića 116, </w:t>
      </w:r>
      <w:r w:rsidR="006612D1">
        <w:rPr>
          <w:lang w:val="hr-HR"/>
        </w:rPr>
        <w:t xml:space="preserve">OIB: </w:t>
      </w:r>
      <w:r w:rsidR="007B018B">
        <w:rPr>
          <w:lang w:val="hr-HR"/>
        </w:rPr>
        <w:t>88094943896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11DC">
        <w:rPr>
          <w:lang w:val="hr-HR"/>
        </w:rPr>
        <w:t>28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11DC">
        <w:rPr>
          <w:lang w:val="hr-HR"/>
        </w:rPr>
        <w:t>28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064" w:rsidR="00BA6064">
      <w:r>
        <w:separator/>
      </w:r>
    </w:p>
  </w:endnote>
  <w:endnote w:id="0" w:type="continuationSeparator">
    <w:p w:rsidRDefault="00BA6064" w:rsidR="00BA6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064" w:rsidR="00BA6064">
      <w:r>
        <w:separator/>
      </w:r>
    </w:p>
  </w:footnote>
  <w:footnote w:id="0" w:type="continuationSeparator">
    <w:p w:rsidRDefault="00BA6064" w:rsidR="00BA60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27B0"/>
    <w:rsid w:val="00056888"/>
    <w:rsid w:val="00061220"/>
    <w:rsid w:val="00071E80"/>
    <w:rsid w:val="00080DAD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0F7B7A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B7E8E"/>
    <w:rsid w:val="004D07A7"/>
    <w:rsid w:val="004D4755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702A6F"/>
    <w:rsid w:val="0072748F"/>
    <w:rsid w:val="00735A4B"/>
    <w:rsid w:val="00736591"/>
    <w:rsid w:val="007371E3"/>
    <w:rsid w:val="0076175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259B1"/>
    <w:rsid w:val="00831DA7"/>
    <w:rsid w:val="00832E31"/>
    <w:rsid w:val="00836226"/>
    <w:rsid w:val="00847DF5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75D13"/>
    <w:rsid w:val="00B97F89"/>
    <w:rsid w:val="00BA6064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7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7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St-484/2015</izvorni_sadrzaj>
    <derivirana_varijabla naziv="DomainObject.Predmet.OznakaBroj_1">St-484/2015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 KELEK društvo s ograničenom odgovornošću za pružanje skrbi starijim i nemoćnim osobama, Predavac</izvorni_sadrzaj>
    <derivirana_varijabla naziv="DomainObject.Predmet.ProtustrankaFormated_1">  HERMES KELEK društvo s ograničenom odgovornošću za pružanje skrbi starijim i nemoćnim osobama, Predavac</derivirana_varijabla>
  </DomainObject.Predmet.ProtustrankaFormated>
  <DomainObject.Predmet.ProtustrankaFormatedOIB>
    <izvorni_sadrzaj>  HERMES KELEK društvo s ograničenom odgovornošću za pružanje skrbi starijim i nemoćnim osobama, Predavac, OIB 72059796896</izvorni_sadrzaj>
    <derivirana_varijabla naziv="DomainObject.Predmet.ProtustrankaFormatedOIB_1">  HERMES KELEK društvo s ograničenom odgovornošću za pružanje skrbi starijim i nemoćnim osobama, Predavac, OIB 72059796896</derivirana_varijabla>
  </DomainObject.Predmet.ProtustrankaFormatedOIB>
  <DomainObject.Predmet.ProtustrankaFormatedWithAdress>
    <izvorni_sadrzaj> HERMES KELEK društvo s ograničenom odgovornošću za pružanje skrbi starijim i nemoćnim osobama, Predavac, Stjepana Radića 116, 43000 Predavac</izvorni_sadrzaj>
    <derivirana_varijabla naziv="DomainObject.Predmet.ProtustrankaFormatedWithAdress_1"> HERMES KELEK društvo s ograničenom odgovornošću za pružanje skrbi starijim i nemoćnim osobama, Predavac, Stjepana Radića 116, 43000 Predavac</derivirana_varijabla>
  </DomainObject.Predmet.ProtustrankaFormatedWithAdress>
  <DomainObject.Predmet.ProtustrankaFormatedWithAdressOIB>
    <izvorni_sadrzaj> HERMES KELEK društvo s ograničenom odgovornošću za pružanje skrbi starijim i nemoćnim osobama, Predavac, OIB 72059796896, Stjepana Radića 116, 43000 Predavac</izvorni_sadrzaj>
    <derivirana_varijabla naziv="DomainObject.Predmet.ProtustrankaFormatedWithAdressOIB_1"> HERMES KELEK društvo s ograničenom odgovornošću za pružanje skrbi starijim i nemoćnim osobama, Predavac, OIB 72059796896, Stjepana Radića 116, 43000 Predavac</derivirana_varijabla>
  </DomainObject.Predmet.ProtustrankaFormatedWithAdressOIB>
  <DomainObject.Predmet.ProtustrankaWithAdress>
    <izvorni_sadrzaj>HERMES KELEK društvo s ograničenom odgovornošću za pružanje skrbi starijim i nemoćnim osobama, Predavac Stjepana Radića 116, 43000 Predavac</izvorni_sadrzaj>
    <derivirana_varijabla naziv="DomainObject.Predmet.ProtustrankaWithAdress_1">HERMES KELEK društvo s ograničenom odgovornošću za pružanje skrbi starijim i nemoćnim osobama, Predavac Stjepana Radića 116, 43000 Predavac</derivirana_varijabla>
  </DomainObject.Predmet.ProtustrankaWithAdress>
  <DomainObject.Predmet.ProtustrankaWithAdressOIB>
    <izvorni_sadrzaj>HERMES KELEK društvo s ograničenom odgovornošću za pružanje skrbi starijim i nemoćnim osobama, Predavac, OIB 72059796896, Stjepana Radića 116, 43000 Predavac</izvorni_sadrzaj>
    <derivirana_varijabla naziv="DomainObject.Predmet.ProtustrankaWithAdressOIB_1">HERMES KELEK društvo s ograničenom odgovornošću za pružanje skrbi starijim i nemoćnim osobama, Predavac, OIB 72059796896, Stjepana Radića 116, 43000 Predavac</derivirana_varijabla>
  </DomainObject.Predmet.ProtustrankaWithAdressOIB>
  <DomainObject.Predmet.ProtustrankaNazivFormated>
    <izvorni_sadrzaj>HERMES KELEK društvo s ograničenom odgovornošću za pružanje skrbi starijim i nemoćnim osobama, Predavac</izvorni_sadrzaj>
    <derivirana_varijabla naziv="DomainObject.Predmet.ProtustrankaNazivFormated_1">HERMES KELEK društvo s ograničenom odgovornošću za pružanje skrbi starijim i nemoćnim osobama, Predavac</derivirana_varijabla>
  </DomainObject.Predmet.ProtustrankaNazivFormated>
  <DomainObject.Predmet.ProtustrankaNazivFormatedOIB>
    <izvorni_sadrzaj>HERMES KELEK društvo s ograničenom odgovornošću za pružanje skrbi starijim i nemoćnim osobama, Predavac, OIB 72059796896</izvorni_sadrzaj>
    <derivirana_varijabla naziv="DomainObject.Predmet.ProtustrankaNazivFormatedOIB_1">HERMES KELEK društvo s ograničenom odgovornošću za pružanje skrbi starijim i nemoćnim osobama, Predavac, OIB 72059796896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HERMES KELEK društvo s ograničenom odgovornošću za pružanje skrbi starijim i nemoćnim osobama, Predavac</item>
    </izvorni_sadrzaj>
    <derivirana_varijabla naziv="DomainObject.Predmet.ProtuStrankaListFormated_1">
      <item>HERMES KELEK društvo s ograničenom odgovornošću za pružanje skrbi starijim i nemoćnim osobama, Predavac</item>
    </derivirana_varijabla>
  </DomainObject.Predmet.ProtuStrankaListFormated>
  <DomainObject.Predmet.ProtuStrankaListFormatedOIB>
    <izvorni_sadrzaj>
      <item>HERMES KELEK društvo s ograničenom odgovornošću za pružanje skrbi starijim i nemoćnim osobama, Predavac, OIB 72059796896</item>
    </izvorni_sadrzaj>
    <derivirana_varijabla naziv="DomainObject.Predmet.ProtuStrankaListFormatedOIB_1">
      <item>HERMES KELEK društvo s ograničenom odgovornošću za pružanje skrbi starijim i nemoćnim osobama, Predavac, OIB 72059796896</item>
    </derivirana_varijabla>
  </DomainObject.Predmet.ProtuStrankaListFormatedOIB>
  <DomainObject.Predmet.ProtuStrankaListFormatedWithAdress>
    <izvorni_sadrzaj>
      <item>HERMES KELEK društvo s ograničenom odgovornošću za pružanje skrbi starijim i nemoćnim osobama, Predavac, Stjepana Radića 116, 43000 Predavac</item>
    </izvorni_sadrzaj>
    <derivirana_varijabla naziv="DomainObject.Predmet.ProtuStrankaListFormatedWithAdress_1">
      <item>HERMES KELEK društvo s ograničenom odgovornošću za pružanje skrbi starijim i nemoćnim osobama, Predavac, Stjepana Radića 116, 43000 Predavac</item>
    </derivirana_varijabla>
  </DomainObject.Predmet.ProtuStrankaListFormatedWithAdress>
  <DomainObject.Predmet.ProtuStrankaListFormatedWithAdressOIB>
    <izvorni_sadrzaj>
      <item>HERMES KELEK društvo s ograničenom odgovornošću za pružanje skrbi starijim i nemoćnim osobama, Predavac, OIB 72059796896, Stjepana Radića 116, 43000 Predavac</item>
    </izvorni_sadrzaj>
    <derivirana_varijabla naziv="DomainObject.Predmet.ProtuStrankaListFormatedWithAdressOIB_1">
      <item>HERMES KELEK društvo s ograničenom odgovornošću za pružanje skrbi starijim i nemoćnim osobama, Predavac, OIB 72059796896, Stjepana Radića 116, 43000 Predavac</item>
    </derivirana_varijabla>
  </DomainObject.Predmet.ProtuStrankaListFormatedWithAdressOIB>
  <DomainObject.Predmet.ProtuStrankaListNazivFormated>
    <izvorni_sadrzaj>
      <item>HERMES KELEK društvo s ograničenom odgovornošću za pružanje skrbi starijim i nemoćnim osobama, Predavac</item>
    </izvorni_sadrzaj>
    <derivirana_varijabla naziv="DomainObject.Predmet.ProtuStrankaListNazivFormated_1">
      <item>HERMES KELEK društvo s ograničenom odgovornošću za pružanje skrbi starijim i nemoćnim osobama, Predavac</item>
    </derivirana_varijabla>
  </DomainObject.Predmet.ProtuStrankaListNazivFormated>
  <DomainObject.Predmet.ProtuStrankaListNazivFormatedOIB>
    <izvorni_sadrzaj>
      <item>HERMES KELEK društvo s ograničenom odgovornošću za pružanje skrbi starijim i nemoćnim osobama, Predavac, OIB 72059796896</item>
    </izvorni_sadrzaj>
    <derivirana_varijabla naziv="DomainObject.Predmet.ProtuStrankaListNazivFormatedOIB_1">
      <item>HERMES KELEK društvo s ograničenom odgovornošću za pružanje skrbi starijim i nemoćnim osobama, Predavac, OIB 72059796896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HERMES KELEK društvo s ograničenom odgovornošću za pružanje skrbi starijim i nemoćnim osobama, Predavac</izvorni_sadrzaj>
    <derivirana_varijabla naziv="DomainObject.Predmet.ProtustrankaIDrugi_1">HERMES KELEK društvo s ograničenom odgovornošću za pružanje skrbi starijim i nemoćnim osobama, Predavac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HERMES KELEK društvo s ograničenom odgovornošću za pružanje skrbi starijim i nemoćnim osobama, Predavac, OIB 72059796896, Stjepana Radića 116, 43000 Predavac</izvorni_sadrzaj>
    <derivirana_varijabla naziv="DomainObject.Predmet.ProtustrankaIDrugiAdressOIB_1">HERMES KELEK društvo s ograničenom odgovornošću za pružanje skrbi starijim i nemoćnim osobama, Predavac, OIB 72059796896, Stjepana Radića 116,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HERMES KELEK društvo s ograničenom odgovornošću za pružanje skrbi starijim i nemoćnim osobama, Predavac</item>
    </izvorni_sadrzaj>
    <derivirana_varijabla naziv="DomainObject.Predmet.SudioniciListNaziv_1">
      <item>FINA, RC ZAGREB, Podružnica Bjelovar</item>
      <item>HERMES KELEK društvo s ograničenom odgovornošću za pružanje skrbi starijim i nemoćnim osobama, Predavac</item>
    </derivirana_varijabla>
  </DomainObject.Predmet.SudioniciListNaziv>
  <DomainObject.Predmet.SudioniciListAdressOIB>
    <izvorni_sadrzaj>
      <item>FINA, RC ZAGREB, Podružnica Bjelovar, OIB 85821130368, F. Supila 4,43000 Bjelovar</item>
      <item>HERMES KELEK društvo s ograničenom odgovornošću za pružanje skrbi starijim i nemoćnim osobama, Predavac, OIB 72059796896, Stjepana Radića 116,43000 Predavac</item>
    </izvorni_sadrzaj>
    <derivirana_varijabla naziv="DomainObject.Predmet.SudioniciListAdressOIB_1">
      <item>FINA, RC ZAGREB, Podružnica Bjelovar, OIB 85821130368, F. Supila 4,43000 Bjelovar</item>
      <item>HERMES KELEK društvo s ograničenom odgovornošću za pružanje skrbi starijim i nemoćnim osobama, Predavac, OIB 72059796896, Stjepana Radića 116,43000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72059796896</item>
    </izvorni_sadrzaj>
    <derivirana_varijabla naziv="DomainObject.Predmet.SudioniciListNazivOIB_1">
      <item>, OIB 85821130368</item>
      <item>, OIB 72059796896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1770</properties:Characters>
  <properties:Lines>48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2015-12-28T07:31:00Z</dcterms:created>
  <dc:creator>ssabljic</dc:creator>
  <cp:lastModifiedBy>Suzana Sabljić</cp:lastModifiedBy>
  <cp:lastPrinted>2015-12-28T07:02:00Z</cp:lastPrinted>
  <dcterms:modified xmlns:xsi="http://www.w3.org/2001/XMLSchema-instance" xsi:type="dcterms:W3CDTF">2015-12-28T07:37:00Z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