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fc96" w14:paraId="982fc96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5D64DC" w:rsidP="00AC36B8" w:rsidR="005D64DC" w:rsidRPr="005D64DC">
      <w:pPr>
        <w:ind w:firstLine="360"/>
        <w:jc w:val="right"/>
        <w:rPr>
          <w:b/>
        </w:rPr>
      </w:pPr>
      <w:r w:rsidRPr="005D64DC">
        <w:rPr>
          <w:b/>
        </w:rPr>
        <w:t xml:space="preserve">VEDRAN MARTINOVIĆ, Ludbreg, </w:t>
      </w:r>
    </w:p>
    <w:p w:rsidRDefault="005D64DC" w:rsidP="00AC36B8" w:rsidR="008210B5" w:rsidRPr="005D64DC">
      <w:pPr>
        <w:ind w:firstLine="360"/>
        <w:jc w:val="right"/>
        <w:rPr>
          <w:b/>
        </w:rPr>
      </w:pPr>
      <w:r w:rsidRPr="005D64DC">
        <w:rPr>
          <w:b/>
        </w:rPr>
        <w:t>Augusta Šenoe 5</w:t>
      </w:r>
    </w:p>
    <w:p w:rsidRDefault="005D64DC" w:rsidP="00AC36B8" w:rsidR="005D64DC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210B5">
        <w:t>4</w:t>
      </w:r>
      <w:r w:rsidR="005D64DC">
        <w:t>6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441F2E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D64DC">
        <w:t>GRATIA AGERE d.o.o., Zadar, Matije Gupca 22, OIB:13271989132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441F2E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441F2E">
        <w:rPr>
          <w:bCs/>
        </w:rPr>
        <w:t>14,00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441F2E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441F2E">
        <w:rPr>
          <w:bCs/>
        </w:rPr>
        <w:t>14,10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441F2E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965F4">
      <w:t>34</w:t>
    </w:r>
    <w:r w:rsidR="005D64DC">
      <w:t>6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41F2E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64DC"/>
    <w:rsid w:val="005E117E"/>
    <w:rsid w:val="005E5126"/>
    <w:rsid w:val="00603D3A"/>
    <w:rsid w:val="00606557"/>
    <w:rsid w:val="00610A30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1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A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A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A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A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1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A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A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A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A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</izvorni_sadrzaj>
    <derivirana_varijabla naziv="DomainObject.Predmet.SudioniciListNaziv_1">
      <item>FINA</item>
      <item>Gratia agere d.o.o. za savjetovanje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</izvorni_sadrzaj>
    <derivirana_varijabla naziv="DomainObject.Predmet.SudioniciListAdressOIB_1">
      <item>FINA, OIB 85821130368</item>
      <item>Gratia agere d.o.o. za savjetovanje, OIB 13271989132,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</izvorni_sadrzaj>
    <derivirana_varijabla naziv="DomainObject.Predmet.SudioniciListNazivOIB_1">
      <item>, OIB 85821130368</item>
      <item>, OIB 13271989132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505C2-6096-4218-9977-500CFB510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798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2016-03-15T14:13:00Z</dcterms:created>
  <dc:creator>Ardena Bajlo</dc:creator>
  <cp:lastModifiedBy>Merlina Klišmanić</cp:lastModifiedBy>
  <cp:lastPrinted>2016-03-22T13:54:00Z</cp:lastPrinted>
  <dcterms:modified xmlns:xsi="http://www.w3.org/2001/XMLSchema-instance" xsi:type="dcterms:W3CDTF">2016-04-01T09:38:00Z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