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6d4a" w14:paraId="9eb6d4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FE4523">
        <w:rPr>
          <w:b/>
        </w:rPr>
        <w:t>8</w:t>
      </w:r>
      <w:r w:rsidR="00A3563D">
        <w:rPr>
          <w:b/>
        </w:rPr>
        <w:t>44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A3563D">
        <w:t>EUROPARTNER d.o.o. za projektiranje, trgovinu, graditeljstvo i usluge, skraćena tvrtka: ERUOPARTNER d.o.o., Slavonski Brod, Vjekoslava Klaića 61, OIB: 06194943860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A3563D">
        <w:t>21</w:t>
      </w:r>
      <w:r w:rsidR="00FE4523">
        <w:t>. studenog</w:t>
      </w:r>
      <w:r w:rsidR="00B65E50">
        <w:t xml:space="preserve"> 2016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A3563D" w:rsidRPr="00A3563D">
        <w:t>EUROPARTNER d.o.o. za projektiranje, trgovinu, graditeljstvo i usluge, skraćena tvrtka: ERUOPARTNER d.o.o., Slavonski Brod, Vjekoslava Klaića 61, OIB: 06194943860</w:t>
      </w:r>
      <w:r w:rsidR="00067508">
        <w:t xml:space="preserve">, </w:t>
      </w:r>
      <w:r w:rsidR="00B76165">
        <w:t xml:space="preserve">iznosi </w:t>
      </w:r>
      <w:r w:rsidR="00A3563D">
        <w:t>7.087,03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5151D0">
        <w:t>i</w:t>
      </w:r>
      <w:r w:rsidR="001F1957">
        <w:t xml:space="preserve"> zastupn</w:t>
      </w:r>
      <w:r w:rsidR="009D19F4">
        <w:t>ik</w:t>
      </w:r>
      <w:r w:rsidR="001F1957">
        <w:t xml:space="preserve"> dužnika </w:t>
      </w:r>
      <w:r w:rsidR="00A3563D">
        <w:t>Krešimir Pihler iz Slavonskog Broda, Vjekoslava Klaića 61, OIB: 20437217880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FE4523">
        <w:rPr>
          <w:b/>
        </w:rPr>
        <w:t>28</w:t>
      </w:r>
      <w:r w:rsidR="00A3563D">
        <w:rPr>
          <w:b/>
        </w:rPr>
        <w:t>44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A3563D">
        <w:t>2</w:t>
      </w:r>
      <w:r w:rsidR="00FE4523">
        <w:t>1.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3AB" w:rsidR="00B413AB">
      <w:r>
        <w:separator/>
      </w:r>
    </w:p>
  </w:endnote>
  <w:endnote w:id="0" w:type="continuationSeparator">
    <w:p w:rsidRDefault="00B413AB" w:rsidR="00B41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3AB" w:rsidR="00B413AB">
      <w:r>
        <w:separator/>
      </w:r>
    </w:p>
  </w:footnote>
  <w:footnote w:id="0" w:type="continuationSeparator">
    <w:p w:rsidRDefault="00B413AB" w:rsidR="00B41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11497"/>
    <w:rsid w:val="00C2016D"/>
    <w:rsid w:val="00C3267C"/>
    <w:rsid w:val="00C43CDA"/>
    <w:rsid w:val="00C45C8B"/>
    <w:rsid w:val="00C56925"/>
    <w:rsid w:val="00C64152"/>
    <w:rsid w:val="00C66216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1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4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1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4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7087.03</izvorni_sadrzaj>
    <derivirana_varijabla naziv="DomainObject.Predmet.InicijalnaVrijednost_1">7087.03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St-2844/2016</izvorni_sadrzaj>
    <derivirana_varijabla naziv="DomainObject.Predmet.OznakaBroj_1">St-2844/2016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EUROPARTNER d.o.o. za projektiranje, trgovinu, graditeljstvo i usluge</izvorni_sadrzaj>
    <derivirana_varijabla naziv="DomainObject.Predmet.ProtustrankaFormated_1">  EUROPARTNER d.o.o. za projektiranje, trgovinu, graditeljstvo i usluge</derivirana_varijabla>
  </DomainObject.Predmet.ProtustrankaFormated>
  <DomainObject.Predmet.ProtustrankaFormatedOIB>
    <izvorni_sadrzaj>  EUROPARTNER d.o.o. za projektiranje, trgovinu, graditeljstvo i usluge, OIB 06194943860</izvorni_sadrzaj>
    <derivirana_varijabla naziv="DomainObject.Predmet.ProtustrankaFormatedOIB_1">  EUROPARTNER d.o.o. za projektiranje, trgovinu, graditeljstvo i usluge, OIB 06194943860</derivirana_varijabla>
  </DomainObject.Predmet.ProtustrankaFormatedOIB>
  <DomainObject.Predmet.ProtustrankaFormatedWithAdress>
    <izvorni_sadrzaj> EUROPARTNER d.o.o. za projektiranje, trgovinu, graditeljstvo i usluge, Vjekoslava Klaića 61, 35000 Slavonski Brod</izvorni_sadrzaj>
    <derivirana_varijabla naziv="DomainObject.Predmet.ProtustrankaFormatedWithAdress_1"> EUROPARTNER d.o.o. za projektiranje, trgovinu, graditeljstvo i usluge, Vjekoslava Klaića 61, 35000 Slavonski Brod</derivirana_varijabla>
  </DomainObject.Predmet.ProtustrankaFormatedWithAdress>
  <DomainObject.Predmet.ProtustrankaFormatedWithAdressOIB>
    <izvorni_sadrzaj> EUROPARTNER d.o.o. za projektiranje, trgovinu, graditeljstvo i usluge, OIB 06194943860, Vjekoslava Klaića 61, 35000 Slavonski Brod</izvorni_sadrzaj>
    <derivirana_varijabla naziv="DomainObject.Predmet.ProtustrankaFormatedWithAdressOIB_1"> EUROPARTNER d.o.o. za projektiranje, trgovinu, graditeljstvo i usluge, OIB 06194943860, Vjekoslava Klaića 61, 35000 Slavonski Brod</derivirana_varijabla>
  </DomainObject.Predmet.ProtustrankaFormatedWithAdressOIB>
  <DomainObject.Predmet.ProtustrankaWithAdress>
    <izvorni_sadrzaj>EUROPARTNER d.o.o. za projektiranje, trgovinu, graditeljstvo i usluge Vjekoslava Klaića 61, 35000 Slavonski Brod</izvorni_sadrzaj>
    <derivirana_varijabla naziv="DomainObject.Predmet.ProtustrankaWithAdress_1">EUROPARTNER d.o.o. za projektiranje, trgovinu, graditeljstvo i usluge Vjekoslava Klaića 61, 35000 Slavonski Brod</derivirana_varijabla>
  </DomainObject.Predmet.ProtustrankaWithAdress>
  <DomainObject.Predmet.ProtustrankaWithAdressOIB>
    <izvorni_sadrzaj>EUROPARTNER d.o.o. za projektiranje, trgovinu, graditeljstvo i usluge, OIB 06194943860, Vjekoslava Klaića 61, 35000 Slavonski Brod</izvorni_sadrzaj>
    <derivirana_varijabla naziv="DomainObject.Predmet.ProtustrankaWithAdressOIB_1">EUROPARTNER d.o.o. za projektiranje, trgovinu, graditeljstvo i usluge, OIB 06194943860, Vjekoslava Klaića 61, 35000 Slavonski Brod</derivirana_varijabla>
  </DomainObject.Predmet.ProtustrankaWithAdressOIB>
  <DomainObject.Predmet.ProtustrankaNazivFormated>
    <izvorni_sadrzaj>EUROPARTNER d.o.o. za projektiranje, trgovinu, graditeljstvo i usluge</izvorni_sadrzaj>
    <derivirana_varijabla naziv="DomainObject.Predmet.ProtustrankaNazivFormated_1">EUROPARTNER d.o.o. za projektiranje, trgovinu, graditeljstvo i usluge</derivirana_varijabla>
  </DomainObject.Predmet.ProtustrankaNazivFormated>
  <DomainObject.Predmet.ProtustrankaNazivFormatedOIB>
    <izvorni_sadrzaj>EUROPARTNER d.o.o. za projektiranje, trgovinu, graditeljstvo i usluge, OIB 06194943860</izvorni_sadrzaj>
    <derivirana_varijabla naziv="DomainObject.Predmet.ProtustrankaNazivFormatedOIB_1">EUROPARTNER d.o.o. za projektiranje, trgovinu, graditeljstvo i usluge, OIB 06194943860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EUROPARTNER d.o.o. za projektiranje, trgovinu, graditeljstvo i usluge</item>
    </izvorni_sadrzaj>
    <derivirana_varijabla naziv="DomainObject.Predmet.ProtuStrankaListFormated_1">
      <item>EUROPARTNER d.o.o. za projektiranje, trgovinu, graditeljstvo i usluge</item>
    </derivirana_varijabla>
  </DomainObject.Predmet.ProtuStrankaListFormated>
  <DomainObject.Predmet.ProtuStrankaListFormatedOIB>
    <izvorni_sadrzaj>
      <item>EUROPARTNER d.o.o. za projektiranje, trgovinu, graditeljstvo i usluge, OIB 06194943860</item>
    </izvorni_sadrzaj>
    <derivirana_varijabla naziv="DomainObject.Predmet.ProtuStrankaListFormatedOIB_1">
      <item>EUROPARTNER d.o.o. za projektiranje, trgovinu, graditeljstvo i usluge, OIB 06194943860</item>
    </derivirana_varijabla>
  </DomainObject.Predmet.ProtuStrankaListFormatedOIB>
  <DomainObject.Predmet.ProtuStrankaListFormatedWithAdress>
    <izvorni_sadrzaj>
      <item>EUROPARTNER d.o.o. za projektiranje, trgovinu, graditeljstvo i usluge, Vjekoslava Klaića 61, 35000 Slavonski Brod</item>
    </izvorni_sadrzaj>
    <derivirana_varijabla naziv="DomainObject.Predmet.ProtuStrankaListFormatedWithAdress_1">
      <item>EUROPARTNER d.o.o. za projektiranje, trgovinu, graditeljstvo i usluge, Vjekoslava Klaića 61, 35000 Slavonski Brod</item>
    </derivirana_varijabla>
  </DomainObject.Predmet.ProtuStrankaListFormatedWithAdress>
  <DomainObject.Predmet.ProtuStrankaListFormatedWithAdressOIB>
    <izvorni_sadrzaj>
      <item>EUROPARTNER d.o.o. za projektiranje, trgovinu, graditeljstvo i usluge, OIB 06194943860, Vjekoslava Klaića 61, 35000 Slavonski Brod</item>
    </izvorni_sadrzaj>
    <derivirana_varijabla naziv="DomainObject.Predmet.ProtuStrankaListFormatedWithAdressOIB_1">
      <item>EUROPARTNER d.o.o. za projektiranje, trgovinu, graditeljstvo i usluge, OIB 06194943860, Vjekoslava Klaića 61, 35000 Slavonski Brod</item>
    </derivirana_varijabla>
  </DomainObject.Predmet.ProtuStrankaListFormatedWithAdressOIB>
  <DomainObject.Predmet.ProtuStrankaListNazivFormated>
    <izvorni_sadrzaj>
      <item>EUROPARTNER d.o.o. za projektiranje, trgovinu, graditeljstvo i usluge</item>
    </izvorni_sadrzaj>
    <derivirana_varijabla naziv="DomainObject.Predmet.ProtuStrankaListNazivFormated_1">
      <item>EUROPARTNER d.o.o. za projektiranje, trgovinu, graditeljstvo i usluge</item>
    </derivirana_varijabla>
  </DomainObject.Predmet.ProtuStrankaListNazivFormated>
  <DomainObject.Predmet.ProtuStrankaListNazivFormatedOIB>
    <izvorni_sadrzaj>
      <item>EUROPARTNER d.o.o. za projektiranje, trgovinu, graditeljstvo i usluge, OIB 06194943860</item>
    </izvorni_sadrzaj>
    <derivirana_varijabla naziv="DomainObject.Predmet.ProtuStrankaListNazivFormatedOIB_1">
      <item>EUROPARTNER d.o.o. za projektiranje, trgovinu, graditeljstvo i usluge, OIB 06194943860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EUROPARTNER d.o.o. za projektiranje, trgovinu, graditeljstvo i usluge</izvorni_sadrzaj>
    <derivirana_varijabla naziv="DomainObject.Predmet.ProtustrankaIDrugi_1">EUROPARTNER d.o.o. za projektiranje, trgovinu,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EUROPARTNER d.o.o. za projektiranje, trgovinu, graditeljstvo i usluge, OIB 06194943860, Vjekoslava Klaića 61, 35000 Slavonski Brod</izvorni_sadrzaj>
    <derivirana_varijabla naziv="DomainObject.Predmet.ProtustrankaIDrugiAdressOIB_1">EUROPARTNER d.o.o. za projektiranje, trgovinu, graditeljstvo i usluge, OIB 06194943860, Vjekoslava Klaića 61,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EUROPARTNER d.o.o. za projektiranje, trgovinu, graditeljstvo i usluge</item>
    </izvorni_sadrzaj>
    <derivirana_varijabla naziv="DomainObject.Predmet.SudioniciListNaziv_1">
      <item>Financijska agencija</item>
      <item>EUROPARTNER d.o.o. za projektiranje, trgovinu,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EUROPARTNER d.o.o. za projektiranje, trgovinu, graditeljstvo i usluge, OIB 06194943860, Vjekoslava Klaića 61,35000 Slavonski Brod</item>
    </izvorni_sadrzaj>
    <derivirana_varijabla naziv="DomainObject.Predmet.SudioniciListAdressOIB_1">
      <item>Financijska agencija, OIB 85821130368, Ulica grada Vukovara 70,10000 Zagreb</item>
      <item>EUROPARTNER d.o.o. za projektiranje, trgovinu, graditeljstvo i usluge, OIB 06194943860, Vjekoslava Klaića 61,35000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06194943860</item>
    </izvorni_sadrzaj>
    <derivirana_varijabla naziv="DomainObject.Predmet.SudioniciListNazivOIB_1">
      <item>, OIB 85821130368</item>
      <item>, OIB 06194943860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2279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2016-11-21T08:13:00Z</dcterms:created>
  <dc:creator>Korisnik</dc:creator>
  <cp:lastModifiedBy>wsadmin</cp:lastModifiedBy>
  <cp:lastPrinted>2016-10-24T09:10:00Z</cp:lastPrinted>
  <dcterms:modified xmlns:xsi="http://www.w3.org/2001/XMLSchema-instance" xsi:type="dcterms:W3CDTF">2016-11-21T12:53:00Z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