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7b6b6" w14:paraId="ef7b6b6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8A4C31" w:rsidR="00387A13" w:rsidRPr="00814199">
      <w:pPr>
        <w:ind w:hanging="720" w:left="360"/>
        <w:rPr>
          <w:rFonts w:eastAsia="Calibri"/>
          <w:lang w:eastAsia="en-US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  <w:r w:rsidR="008A4C31">
        <w:rPr>
          <w:sz w:val="22"/>
          <w:szCs w:val="22"/>
        </w:rPr>
        <w:tab/>
      </w:r>
      <w:r w:rsidR="008A4C31">
        <w:rPr>
          <w:sz w:val="22"/>
          <w:szCs w:val="22"/>
        </w:rPr>
        <w:tab/>
      </w:r>
      <w:r w:rsidR="008A4C31">
        <w:rPr>
          <w:sz w:val="22"/>
          <w:szCs w:val="22"/>
        </w:rPr>
        <w:tab/>
      </w:r>
      <w:r w:rsidR="008A4C31">
        <w:rPr>
          <w:sz w:val="22"/>
          <w:szCs w:val="22"/>
        </w:rPr>
        <w:tab/>
        <w:t>1</w:t>
      </w:r>
      <w:r w:rsidR="00387A13" w:rsidRPr="00814199">
        <w:rPr>
          <w:rFonts w:eastAsia="Calibri"/>
          <w:lang w:eastAsia="en-US"/>
        </w:rPr>
        <w:t>0 St-</w:t>
      </w:r>
      <w:r w:rsidR="00082490">
        <w:rPr>
          <w:rFonts w:eastAsia="Calibri"/>
          <w:lang w:eastAsia="en-US"/>
        </w:rPr>
        <w:t>2338</w:t>
      </w:r>
      <w:r w:rsidR="00387A13">
        <w:rPr>
          <w:rFonts w:eastAsia="Calibri"/>
          <w:lang w:eastAsia="en-US"/>
        </w:rPr>
        <w:t>/2016-7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R E P U B L I K </w:t>
      </w:r>
      <w:r>
        <w:rPr>
          <w:rFonts w:eastAsia="Calibri"/>
          <w:lang w:eastAsia="en-US"/>
        </w:rPr>
        <w:t>A</w:t>
      </w:r>
      <w:r w:rsidRPr="00814199">
        <w:rPr>
          <w:rFonts w:eastAsia="Calibri"/>
          <w:lang w:eastAsia="en-US"/>
        </w:rPr>
        <w:t xml:space="preserve">  H R V A T S K </w:t>
      </w:r>
      <w:r>
        <w:rPr>
          <w:rFonts w:eastAsia="Calibri"/>
          <w:lang w:eastAsia="en-US"/>
        </w:rPr>
        <w:t>A</w:t>
      </w:r>
    </w:p>
    <w:p w:rsidRDefault="00387A13" w:rsidP="00387A13" w:rsidR="00387A13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387A13" w:rsidP="00387A13" w:rsidR="00387A13" w:rsidRPr="00814199">
      <w:pPr>
        <w:rPr>
          <w:rFonts w:eastAsia="Calibri"/>
          <w:lang w:eastAsia="en-US"/>
        </w:rPr>
      </w:pPr>
    </w:p>
    <w:p w:rsidRDefault="00387A13" w:rsidP="00387A13" w:rsidR="00387A13">
      <w:pPr>
        <w:ind w:firstLine="708"/>
        <w:jc w:val="both"/>
      </w:pPr>
      <w:r>
        <w:t xml:space="preserve">Trgovački sud u Osijeku, po sucu mr.sc. Mirjani Baran, u stečajnom predmetu povodom zahtjeva </w:t>
      </w:r>
      <w:r w:rsidR="008A4C31">
        <w:t xml:space="preserve">Financijske agencije OIB: 85821130368, Regionalni centar Rijeka Podružnica Pula, Giardini 5, za pokretanje skraćenog stečajnog postupka nad dužnikom DOM PLAST j.d.o.o. OIB: 72028121381, MBS: 040328083, Pula, </w:t>
      </w:r>
      <w:r w:rsidR="00B911EF">
        <w:t>Valturska 78/2,</w:t>
      </w:r>
      <w:r w:rsidR="008A4C31">
        <w:t xml:space="preserve"> dana 17. ožujka 2017.</w:t>
      </w: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387A13" w:rsidR="0064181F">
      <w:pPr>
        <w:ind w:firstLine="1416"/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  <w:r w:rsidR="0064181F">
        <w:t>St-</w:t>
      </w:r>
      <w:r w:rsidR="008A4C31">
        <w:t>2338</w:t>
      </w:r>
      <w:r w:rsidR="0064181F">
        <w:t>/2016</w:t>
      </w:r>
      <w:r>
        <w:t>-</w:t>
      </w:r>
      <w:r w:rsidR="008A4C31">
        <w:t>4</w:t>
      </w:r>
      <w:r w:rsidR="0064181F">
        <w:t xml:space="preserve"> </w:t>
      </w:r>
      <w:r w:rsidRPr="009523A7">
        <w:t xml:space="preserve">od </w:t>
      </w:r>
      <w:r w:rsidR="008A4C31">
        <w:t>6. veljače 2017</w:t>
      </w:r>
      <w:r>
        <w:t>.</w:t>
      </w:r>
      <w:r w:rsidR="008A4C31">
        <w:t xml:space="preserve"> te se dodaje naziv dužnika u stavku prvom obrazloženja, tako da iza riječi "dužnikom" dodaju se riječi</w:t>
      </w:r>
      <w:r w:rsidR="0064181F">
        <w:t xml:space="preserve"> </w:t>
      </w:r>
      <w:r w:rsidR="008A4C31">
        <w:t>"</w:t>
      </w:r>
      <w:r w:rsidR="008A4C31" w:rsidRPr="008A4C31">
        <w:t xml:space="preserve"> </w:t>
      </w:r>
      <w:r w:rsidR="008A4C31">
        <w:t xml:space="preserve">DOM PLAST j.d.o.o. OIB: 72028121381, MBS: 040328083, Pula, </w:t>
      </w:r>
      <w:r w:rsidR="00B911EF">
        <w:t>Valturska 78/2"</w:t>
      </w:r>
      <w:r w:rsidR="008A4C31">
        <w:t xml:space="preserve"> te se ispravlja naziv dužnika u izreci, </w:t>
      </w:r>
      <w:r w:rsidR="009C1B55">
        <w:t xml:space="preserve">tako </w:t>
      </w:r>
      <w:r w:rsidR="006941F5">
        <w:t>d</w:t>
      </w:r>
      <w:r w:rsidR="009C1B55">
        <w:t xml:space="preserve">a </w:t>
      </w:r>
      <w:r w:rsidR="00387A13">
        <w:t xml:space="preserve">izreka </w:t>
      </w:r>
      <w:r w:rsidR="0064181F">
        <w:t>rješenj</w:t>
      </w:r>
      <w:r w:rsidR="00387A13">
        <w:t xml:space="preserve">a </w:t>
      </w:r>
      <w:r>
        <w:t xml:space="preserve">sada glasi:  </w:t>
      </w:r>
      <w:r w:rsidR="0064181F">
        <w:t xml:space="preserve">              </w:t>
      </w:r>
    </w:p>
    <w:p w:rsidRDefault="00387A13" w:rsidP="008A4C31" w:rsidR="00387A13">
      <w:pPr>
        <w:rPr>
          <w:bCs/>
        </w:rPr>
      </w:pPr>
    </w:p>
    <w:p w:rsidRDefault="008A4C31" w:rsidP="008A4C31" w:rsidR="008A4C31" w:rsidRPr="00D6035C">
      <w:pPr>
        <w:pStyle w:val="Odlomakpopisa"/>
        <w:numPr>
          <w:ilvl w:val="0"/>
          <w:numId w:val="8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>
        <w:rPr>
          <w:bCs/>
        </w:rPr>
        <w:t xml:space="preserve">dužnikom DOM </w:t>
      </w:r>
      <w:r>
        <w:t xml:space="preserve">PLAST j.d.o.o. OIB: 72028121381, MBS: 040328083, Pula, </w:t>
      </w:r>
      <w:r w:rsidR="00B911EF">
        <w:t>Valturska 78/2</w:t>
      </w:r>
      <w:r>
        <w:t>.</w:t>
      </w:r>
    </w:p>
    <w:p w:rsidRDefault="008A4C31" w:rsidP="008A4C31" w:rsidR="008A4C31" w:rsidRPr="004E11FB">
      <w:pPr>
        <w:pStyle w:val="Odlomakpopisa"/>
        <w:numPr>
          <w:ilvl w:val="0"/>
          <w:numId w:val="8"/>
        </w:numPr>
        <w:jc w:val="both"/>
        <w:rPr>
          <w:bCs/>
        </w:rPr>
      </w:pPr>
      <w:r>
        <w:t>Za stečajnog upravitelja imenuje se KREŠIMIR FUČKAR, OIB: 01195634741, Sladojevci, Braće Radića 63</w:t>
      </w:r>
    </w:p>
    <w:p w:rsidRDefault="008A4C31" w:rsidP="008A4C31" w:rsidR="008A4C31" w:rsidRPr="000F501E">
      <w:pPr>
        <w:pStyle w:val="Odlomakpopisa"/>
        <w:numPr>
          <w:ilvl w:val="0"/>
          <w:numId w:val="8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>
        <w:rPr>
          <w:bCs/>
        </w:rPr>
        <w:t xml:space="preserve">DOM </w:t>
      </w:r>
      <w:r>
        <w:t xml:space="preserve">PLAST j.d.o.o. OIB: 72028121381, MBS: 040328083, Pula, </w:t>
      </w:r>
      <w:r w:rsidR="00B911EF">
        <w:t>Valturska 78/2</w:t>
      </w:r>
      <w:r>
        <w:t>.</w:t>
      </w:r>
    </w:p>
    <w:p w:rsidRDefault="008A4C31" w:rsidP="008A4C31" w:rsidR="008A4C31" w:rsidRPr="008A4C31">
      <w:pPr>
        <w:pStyle w:val="Odlomakpopisa"/>
        <w:numPr>
          <w:ilvl w:val="0"/>
          <w:numId w:val="8"/>
        </w:numPr>
        <w:jc w:val="both"/>
        <w:rPr>
          <w:rFonts w:eastAsia="Calibri"/>
          <w:lang w:eastAsia="en-US"/>
        </w:rPr>
      </w:pPr>
      <w:r w:rsidRPr="008A4C31">
        <w:rPr>
          <w:bCs/>
        </w:rPr>
        <w:t>Ovo rješenje objavit će se na mrežnoj stranici e-Oglasna ploča sudova i dostaviti  registru nadležnom za dužnika.</w:t>
      </w:r>
    </w:p>
    <w:p w:rsidRDefault="0064181F" w:rsidP="0064181F" w:rsidR="0064181F">
      <w:pPr>
        <w:pStyle w:val="Tijeloteksta"/>
        <w:rPr>
          <w:b/>
          <w:bCs/>
        </w:rPr>
      </w:pPr>
    </w:p>
    <w:p w:rsidRDefault="0064181F" w:rsidP="0064181F" w:rsidR="0064181F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387A13" w:rsidP="00387A13" w:rsidR="00387A13" w:rsidRPr="009523A7">
      <w:pPr>
        <w:jc w:val="both"/>
      </w:pPr>
    </w:p>
    <w:p w:rsidRDefault="00387A13" w:rsidP="00387A13" w:rsidR="00387A13" w:rsidRPr="009523A7">
      <w:pPr>
        <w:jc w:val="both"/>
      </w:pPr>
      <w:r w:rsidRPr="009523A7">
        <w:tab/>
      </w:r>
      <w:r w:rsidRPr="009523A7">
        <w:tab/>
        <w:t xml:space="preserve">Sud je u </w:t>
      </w:r>
      <w:r>
        <w:t xml:space="preserve">rješenju </w:t>
      </w:r>
      <w:r w:rsidRPr="009523A7">
        <w:t xml:space="preserve">broj </w:t>
      </w:r>
      <w:r>
        <w:t>10 St-</w:t>
      </w:r>
      <w:r w:rsidR="008A4C31">
        <w:t>2338</w:t>
      </w:r>
      <w:r>
        <w:t>/2016-</w:t>
      </w:r>
      <w:r w:rsidR="008A4C31">
        <w:t>4</w:t>
      </w:r>
      <w:r>
        <w:t xml:space="preserve"> </w:t>
      </w:r>
      <w:r w:rsidRPr="009523A7">
        <w:t xml:space="preserve"> od </w:t>
      </w:r>
      <w:r w:rsidR="008A4C31">
        <w:t>6. veljače 2017</w:t>
      </w:r>
      <w:r w:rsidRPr="009523A7">
        <w:t>.</w:t>
      </w:r>
      <w:r>
        <w:t xml:space="preserve"> u</w:t>
      </w:r>
      <w:r w:rsidRPr="009523A7">
        <w:t xml:space="preserve"> </w:t>
      </w:r>
      <w:r>
        <w:t>izreci p</w:t>
      </w:r>
      <w:r w:rsidR="008A4C31">
        <w:t>ogrešno naznačio naziv dužnika te je u stavku prvom obrazloženja rješenja izostavio naziv dužnika.</w:t>
      </w:r>
    </w:p>
    <w:p w:rsidRDefault="00387A13" w:rsidP="00387A13" w:rsidR="00387A13">
      <w:pPr>
        <w:jc w:val="both"/>
      </w:pPr>
      <w:r w:rsidRPr="009523A7">
        <w:tab/>
      </w:r>
      <w:r w:rsidRPr="009523A7">
        <w:tab/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387A13" w:rsidP="00387A13" w:rsidR="00387A13" w:rsidRPr="009523A7">
      <w:pPr>
        <w:jc w:val="both"/>
      </w:pPr>
    </w:p>
    <w:p w:rsidRDefault="00387A13" w:rsidP="00387A13" w:rsidR="0064181F" w:rsidRPr="009F5B7A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64181F" w:rsidP="0064181F" w:rsidR="0064181F" w:rsidRPr="009F5B7A">
      <w:pPr>
        <w:pStyle w:val="Tijeloteksta"/>
        <w:jc w:val="left"/>
      </w:pPr>
    </w:p>
    <w:p w:rsidRDefault="001A1197" w:rsidP="001A1197" w:rsidR="001A1197" w:rsidRPr="009523A7">
      <w:pPr>
        <w:jc w:val="center"/>
      </w:pPr>
      <w:r w:rsidRPr="009523A7">
        <w:t xml:space="preserve">U Osijeku, </w:t>
      </w:r>
      <w:r w:rsidR="008A4C31">
        <w:t>17. ožujka 2017.</w:t>
      </w:r>
    </w:p>
    <w:p w:rsidRDefault="001A1197" w:rsidP="001A1197" w:rsidR="001A1197" w:rsidRPr="008A4C31">
      <w:pPr>
        <w:jc w:val="both"/>
        <w:rPr>
          <w:sz w:val="22"/>
          <w:szCs w:val="22"/>
        </w:rPr>
      </w:pPr>
      <w:r w:rsidRPr="008A4C31">
        <w:rPr>
          <w:sz w:val="22"/>
          <w:szCs w:val="22"/>
        </w:rPr>
        <w:t xml:space="preserve">      Zapisničar:</w:t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  <w:t xml:space="preserve">    </w:t>
      </w:r>
      <w:r w:rsidR="008A4C31">
        <w:rPr>
          <w:sz w:val="22"/>
          <w:szCs w:val="22"/>
        </w:rPr>
        <w:t xml:space="preserve">  </w:t>
      </w:r>
      <w:r w:rsidRPr="008A4C31">
        <w:rPr>
          <w:sz w:val="22"/>
          <w:szCs w:val="22"/>
        </w:rPr>
        <w:t xml:space="preserve">  S u d a c</w:t>
      </w:r>
    </w:p>
    <w:p w:rsidRDefault="001A1197" w:rsidP="001A1197" w:rsidR="001A1197" w:rsidRPr="008A4C31">
      <w:pPr>
        <w:jc w:val="both"/>
        <w:rPr>
          <w:sz w:val="22"/>
          <w:szCs w:val="22"/>
        </w:rPr>
      </w:pPr>
    </w:p>
    <w:p w:rsidRDefault="001A1197" w:rsidP="001A1197" w:rsidR="0064181F" w:rsidRPr="008A4C31">
      <w:pPr>
        <w:jc w:val="both"/>
        <w:rPr>
          <w:b/>
          <w:sz w:val="20"/>
          <w:szCs w:val="20"/>
        </w:rPr>
      </w:pPr>
      <w:r w:rsidRPr="008A4C31">
        <w:rPr>
          <w:sz w:val="22"/>
          <w:szCs w:val="22"/>
        </w:rPr>
        <w:t>Snježana Andrijanić</w:t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</w:r>
      <w:r w:rsidRPr="008A4C31">
        <w:rPr>
          <w:sz w:val="22"/>
          <w:szCs w:val="22"/>
        </w:rPr>
        <w:tab/>
        <w:t xml:space="preserve">         mr. sc. MIRJANA BARAN</w:t>
      </w:r>
    </w:p>
    <w:p w:rsidRDefault="001A1197" w:rsidP="001A1197" w:rsidR="001A1197" w:rsidRPr="008A4C31">
      <w:pPr>
        <w:jc w:val="both"/>
        <w:rPr>
          <w:sz w:val="20"/>
          <w:szCs w:val="20"/>
        </w:rPr>
      </w:pPr>
    </w:p>
    <w:p w:rsidRDefault="001A1197" w:rsidP="001A1197" w:rsidR="001A1197" w:rsidRPr="008A4C31">
      <w:pPr>
        <w:jc w:val="both"/>
        <w:rPr>
          <w:sz w:val="20"/>
          <w:szCs w:val="20"/>
        </w:rPr>
      </w:pPr>
      <w:r w:rsidRPr="008A4C31">
        <w:rPr>
          <w:sz w:val="20"/>
          <w:szCs w:val="20"/>
        </w:rPr>
        <w:t>POUKA O PRAVNOM LIJEKU:</w:t>
      </w:r>
    </w:p>
    <w:p w:rsidRDefault="001A1197" w:rsidP="001A1197" w:rsidR="001A1197" w:rsidRPr="008A4C31">
      <w:pPr>
        <w:jc w:val="both"/>
        <w:rPr>
          <w:sz w:val="20"/>
          <w:szCs w:val="20"/>
        </w:rPr>
      </w:pPr>
      <w:r w:rsidRPr="008A4C31">
        <w:rPr>
          <w:sz w:val="20"/>
          <w:szCs w:val="20"/>
        </w:rPr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 w:rsidRPr="008A4C31">
      <w:pPr>
        <w:jc w:val="both"/>
        <w:rPr>
          <w:sz w:val="20"/>
          <w:szCs w:val="20"/>
        </w:rPr>
      </w:pPr>
    </w:p>
    <w:p w:rsidRDefault="0064181F" w:rsidP="001A1197" w:rsidR="0064181F" w:rsidRPr="008A4C31">
      <w:pPr>
        <w:jc w:val="both"/>
        <w:rPr>
          <w:sz w:val="20"/>
          <w:szCs w:val="20"/>
        </w:rPr>
      </w:pPr>
    </w:p>
    <w:p w:rsidRDefault="0064181F" w:rsidP="001A1197" w:rsidR="0064181F">
      <w:pPr>
        <w:jc w:val="both"/>
      </w:pPr>
    </w:p>
    <w:p w:rsidRDefault="008A4C31" w:rsidP="0064181F" w:rsidR="0064181F" w:rsidRPr="009F5B7A">
      <w:pPr>
        <w:pStyle w:val="Tijeloteksta"/>
        <w:jc w:val="left"/>
      </w:pPr>
      <w:r>
        <w:t>D</w:t>
      </w:r>
      <w:r w:rsidR="0064181F" w:rsidRPr="009F5B7A">
        <w:t>NA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Predlagatelj na posl. br.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Dužnik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Stečajni upravitelj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e-Oglasna ploča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 xml:space="preserve">K. </w:t>
      </w:r>
      <w:r w:rsidR="008A4C31">
        <w:t>30/4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10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706E2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667BA" w:rsidR="003667BA">
    <w:pPr>
      <w:pStyle w:val="Zaglavlje"/>
    </w:pPr>
    <w:r>
      <w:tab/>
    </w:r>
    <w:r>
      <w:tab/>
      <w:t xml:space="preserve">10 </w:t>
    </w:r>
    <w:r w:rsidR="0064181F">
      <w:t>St-463</w:t>
    </w:r>
    <w:r>
      <w:t>/201</w:t>
    </w:r>
    <w:r w:rsidR="0064181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06E2"/>
    <w:rsid w:val="00082490"/>
    <w:rsid w:val="001A1197"/>
    <w:rsid w:val="00333EEE"/>
    <w:rsid w:val="003667BA"/>
    <w:rsid w:val="00387A13"/>
    <w:rsid w:val="00446120"/>
    <w:rsid w:val="00546572"/>
    <w:rsid w:val="0064181F"/>
    <w:rsid w:val="006941F5"/>
    <w:rsid w:val="008A4C31"/>
    <w:rsid w:val="00996234"/>
    <w:rsid w:val="009B1F38"/>
    <w:rsid w:val="009C1B55"/>
    <w:rsid w:val="009C6568"/>
    <w:rsid w:val="00B82754"/>
    <w:rsid w:val="00B911EF"/>
    <w:rsid w:val="00C33084"/>
    <w:rsid w:val="00D21A2C"/>
    <w:rsid w:val="00DE0702"/>
    <w:rsid w:val="00E23272"/>
    <w:rsid w:val="00F2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706E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706E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6E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6E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70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706E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706E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6E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6E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2338</izvorni_sadrzaj>
    <derivirana_varijabla naziv="DomainObject.Predmet.Broj_1">2338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veljače 2017.</izvorni_sadrzaj>
    <derivirana_varijabla naziv="DomainObject.Predmet.DatumRjesavanja_1">6.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St-2338/2016</izvorni_sadrzaj>
    <derivirana_varijabla naziv="DomainObject.Predmet.OznakaBroj_1">St-2338/2016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Mirjana</izvorni_sadrzaj>
    <derivirana_varijabla naziv="DomainObject.Predmet.PredmetRijesio.Ime_1">mr. sc. Mirjana</derivirana_varijabla>
  </DomainObject.Predmet.PredmetRijesio.Ime>
  <DomainObject.Predmet.PredmetRijesio.Oib>
    <izvorni_sadrzaj>92797188888</izvorni_sadrzaj>
    <derivirana_varijabla naziv="DomainObject.Predmet.PredmetRijesio.Oib_1">92797188888</derivirana_varijabla>
  </DomainObject.Predmet.PredmetRijesio.Oib>
  <DomainObject.Predmet.PredmetRijesio.Prezime>
    <izvorni_sadrzaj>Baran</izvorni_sadrzaj>
    <derivirana_varijabla naziv="DomainObject.Predmet.PredmetRijesio.Prezime_1">Baran</derivirana_varijabla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DOM PLAST j.d.o.o. PULA</izvorni_sadrzaj>
    <derivirana_varijabla naziv="DomainObject.Predmet.ProtustrankaFormated_1">  DOM PLAST j.d.o.o. PULA</derivirana_varijabla>
  </DomainObject.Predmet.ProtustrankaFormated>
  <DomainObject.Predmet.ProtustrankaFormatedOIB>
    <izvorni_sadrzaj>  DOM PLAST j.d.o.o. PULA, OIB 72028121381</izvorni_sadrzaj>
    <derivirana_varijabla naziv="DomainObject.Predmet.ProtustrankaFormatedOIB_1">  DOM PLAST j.d.o.o. PULA, OIB 72028121381</derivirana_varijabla>
  </DomainObject.Predmet.ProtustrankaFormatedOIB>
  <DomainObject.Predmet.ProtustrankaFormatedWithAdress>
    <izvorni_sadrzaj> DOM PLAST j.d.o.o. PULA, Valturska 78/2, 52100 Pula</izvorni_sadrzaj>
    <derivirana_varijabla naziv="DomainObject.Predmet.ProtustrankaFormatedWithAdress_1"> DOM PLAST j.d.o.o. PULA, Valturska 78/2, 52100 Pula</derivirana_varijabla>
  </DomainObject.Predmet.ProtustrankaFormatedWithAdress>
  <DomainObject.Predmet.ProtustrankaFormatedWithAdressOIB>
    <izvorni_sadrzaj> DOM PLAST j.d.o.o. PULA, OIB 72028121381, Valturska 78/2, 52100 Pula</izvorni_sadrzaj>
    <derivirana_varijabla naziv="DomainObject.Predmet.ProtustrankaFormatedWithAdressOIB_1"> DOM PLAST j.d.o.o. PULA, OIB 72028121381, Valturska 78/2, 52100 Pula</derivirana_varijabla>
  </DomainObject.Predmet.ProtustrankaFormatedWithAdressOIB>
  <DomainObject.Predmet.ProtustrankaWithAdress>
    <izvorni_sadrzaj>DOM PLAST j.d.o.o. PULA Valturska 78/2, 52100 Pula</izvorni_sadrzaj>
    <derivirana_varijabla naziv="DomainObject.Predmet.ProtustrankaWithAdress_1">DOM PLAST j.d.o.o. PULA Valturska 78/2, 52100 Pula</derivirana_varijabla>
  </DomainObject.Predmet.ProtustrankaWithAdress>
  <DomainObject.Predmet.ProtustrankaWithAdressOIB>
    <izvorni_sadrzaj>DOM PLAST j.d.o.o. PULA, OIB 72028121381, Valturska 78/2, 52100 Pula</izvorni_sadrzaj>
    <derivirana_varijabla naziv="DomainObject.Predmet.ProtustrankaWithAdressOIB_1">DOM PLAST j.d.o.o. PULA, OIB 72028121381, Valturska 78/2, 52100 Pula</derivirana_varijabla>
  </DomainObject.Predmet.ProtustrankaWithAdressOIB>
  <DomainObject.Predmet.ProtustrankaNazivFormated>
    <izvorni_sadrzaj>DOM PLAST j.d.o.o. PULA</izvorni_sadrzaj>
    <derivirana_varijabla naziv="DomainObject.Predmet.ProtustrankaNazivFormated_1">DOM PLAST j.d.o.o. PULA</derivirana_varijabla>
  </DomainObject.Predmet.ProtustrankaNazivFormated>
  <DomainObject.Predmet.ProtustrankaNazivFormatedOIB>
    <izvorni_sadrzaj>DOM PLAST j.d.o.o. PULA, OIB 72028121381</izvorni_sadrzaj>
    <derivirana_varijabla naziv="DomainObject.Predmet.ProtustrankaNazivFormatedOIB_1">DOM PLAST j.d.o.o. PULA, OIB 72028121381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DOM PLAST j.d.o.o. PULA</item>
    </izvorni_sadrzaj>
    <derivirana_varijabla naziv="DomainObject.Predmet.ProtuStrankaListFormated_1">
      <item>DOM PLAST j.d.o.o. PULA</item>
    </derivirana_varijabla>
  </DomainObject.Predmet.ProtuStrankaListFormated>
  <DomainObject.Predmet.ProtuStrankaListFormatedOIB>
    <izvorni_sadrzaj>
      <item>DOM PLAST j.d.o.o. PULA, OIB 72028121381</item>
    </izvorni_sadrzaj>
    <derivirana_varijabla naziv="DomainObject.Predmet.ProtuStrankaListFormatedOIB_1">
      <item>DOM PLAST j.d.o.o. PULA, OIB 72028121381</item>
    </derivirana_varijabla>
  </DomainObject.Predmet.ProtuStrankaListFormatedOIB>
  <DomainObject.Predmet.ProtuStrankaListFormatedWithAdress>
    <izvorni_sadrzaj>
      <item>DOM PLAST j.d.o.o. PULA, Valturska 78/2, 52100 Pula</item>
    </izvorni_sadrzaj>
    <derivirana_varijabla naziv="DomainObject.Predmet.ProtuStrankaListFormatedWithAdress_1">
      <item>DOM PLAST j.d.o.o. PULA, Valturska 78/2, 52100 Pula</item>
    </derivirana_varijabla>
  </DomainObject.Predmet.ProtuStrankaListFormatedWithAdress>
  <DomainObject.Predmet.ProtuStrankaListFormatedWithAdressOIB>
    <izvorni_sadrzaj>
      <item>DOM PLAST j.d.o.o. PULA, OIB 72028121381, Valturska 78/2, 52100 Pula</item>
    </izvorni_sadrzaj>
    <derivirana_varijabla naziv="DomainObject.Predmet.ProtuStrankaListFormatedWithAdressOIB_1">
      <item>DOM PLAST j.d.o.o. PULA, OIB 72028121381, Valturska 78/2, 52100 Pula</item>
    </derivirana_varijabla>
  </DomainObject.Predmet.ProtuStrankaListFormatedWithAdressOIB>
  <DomainObject.Predmet.ProtuStrankaListNazivFormated>
    <izvorni_sadrzaj>
      <item>DOM PLAST j.d.o.o. PULA</item>
    </izvorni_sadrzaj>
    <derivirana_varijabla naziv="DomainObject.Predmet.ProtuStrankaListNazivFormated_1">
      <item>DOM PLAST j.d.o.o. PULA</item>
    </derivirana_varijabla>
  </DomainObject.Predmet.ProtuStrankaListNazivFormated>
  <DomainObject.Predmet.ProtuStrankaListNazivFormatedOIB>
    <izvorni_sadrzaj>
      <item>DOM PLAST j.d.o.o. PULA, OIB 72028121381</item>
    </izvorni_sadrzaj>
    <derivirana_varijabla naziv="DomainObject.Predmet.ProtuStrankaListNazivFormatedOIB_1">
      <item>DOM PLAST j.d.o.o. PULA, OIB 72028121381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DOM PLAST j.d.o.o. PULA</izvorni_sadrzaj>
    <derivirana_varijabla naziv="DomainObject.Predmet.ProtustrankaIDrugi_1">DOM PLAST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DOM PLAST j.d.o.o. PULA, OIB 72028121381, Valturska 78/2, 52100 Pula</izvorni_sadrzaj>
    <derivirana_varijabla naziv="DomainObject.Predmet.ProtustrankaIDrugiAdressOIB_1">DOM PLAST j.d.o.o. PULA, OIB 72028121381, Valturska 78/2,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veljače 2017.</izvorni_sadrzaj>
    <derivirana_varijabla naziv="DomainObject.Predmet.OdlukaRjesenje.DatumDonosenjaOdluke_1">6.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St-2338/2016-4</izvorni_sadrzaj>
    <derivirana_varijabla naziv="DomainObject.Predmet.OdlukaRjesenje.Oznaka_1">St-2338/2016-4</derivirana_varijabla>
  </DomainObject.Predmet.OdlukaRjesenje.Oznaka>
  <DomainObject.Predmet.SudioniciListNaziv>
    <izvorni_sadrzaj>
      <item>FINANCIJSKA AGENCIJA, RC RIJEKA, PODRUŽNICA PULA, PULA</item>
      <item>DOM PLAST j.d.o.o. PULA</item>
    </izvorni_sadrzaj>
    <derivirana_varijabla naziv="DomainObject.Predmet.SudioniciListNaziv_1">
      <item>FINANCIJSKA AGENCIJA, RC RIJEKA, PODRUŽNICA PULA, PULA</item>
      <item>DOM PLAST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DOM PLAST j.d.o.o. PULA, OIB 72028121381, Valturska 78/2,52100 Pula</item>
    </izvorni_sadrzaj>
    <derivirana_varijabla naziv="DomainObject.Predmet.SudioniciListAdressOIB_1">
      <item>FINANCIJSKA AGENCIJA, RC RIJEKA, PODRUŽNICA PULA, PULA, OIB 85821130368, Giardini 5,52100 Pula</item>
      <item>DOM PLAST j.d.o.o. PULA, OIB 72028121381, Valturska 78/2,52100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72028121381</item>
    </izvorni_sadrzaj>
    <derivirana_varijabla naziv="DomainObject.Predmet.SudioniciListNazivOIB_1">
      <item>, OIB 85821130368</item>
      <item>, OIB 72028121381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1786</properties:Characters>
  <properties:Lines>58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2017-03-17T09:43:00Z</dcterms:created>
  <dc:creator>korisnik</dc:creator>
  <cp:lastModifiedBy>Snježana Andrijanić</cp:lastModifiedBy>
  <cp:lastPrinted>2017-03-17T09:46:00Z</cp:lastPrinted>
  <dcterms:modified xmlns:xsi="http://www.w3.org/2001/XMLSchema-instance" xsi:type="dcterms:W3CDTF">2017-03-20T11:27:00Z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