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6d458c" w14:paraId="f6d458c" w:rsidRDefault="002D4ABD" w:rsidP="002D4ABD" w:rsidR="002D4ABD"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2D4ABD" w:rsidP="002D4ABD" w:rsidR="002D4ABD" w:rsidRPr="00C254D4">
      <w:r w:rsidRPr="00C254D4">
        <w:t xml:space="preserve">REPUBLIKA HRVATSKA </w:t>
      </w:r>
    </w:p>
    <w:p w:rsidRDefault="002D4ABD" w:rsidP="002D4ABD" w:rsidR="002D4ABD" w:rsidRPr="00C254D4">
      <w:pPr>
        <w:tabs>
          <w:tab w:pos="7350" w:val="left"/>
        </w:tabs>
      </w:pPr>
      <w:r w:rsidRPr="00C254D4">
        <w:t>TRGOVAČKI SUD U ZAGREBU</w:t>
      </w:r>
      <w:r w:rsidRPr="00C254D4">
        <w:tab/>
        <w:t>4</w:t>
      </w:r>
      <w:r w:rsidR="00336E9D">
        <w:t xml:space="preserve"> </w:t>
      </w:r>
      <w:r w:rsidRPr="00C254D4">
        <w:t>St-</w:t>
      </w:r>
      <w:r w:rsidR="00BE4EDA">
        <w:t>4480</w:t>
      </w:r>
      <w:r w:rsidR="0056355E">
        <w:t>/16</w:t>
      </w:r>
    </w:p>
    <w:p w:rsidRDefault="002D4ABD" w:rsidP="002D4ABD" w:rsidR="002D4ABD" w:rsidRPr="00C254D4">
      <w:r w:rsidRPr="00C254D4">
        <w:t xml:space="preserve">STALNA SLUŽBA </w:t>
      </w:r>
    </w:p>
    <w:p w:rsidRDefault="002D4ABD" w:rsidP="002D4ABD" w:rsidR="002D4ABD">
      <w:r w:rsidRPr="00C254D4">
        <w:t>Karlovac, Ljudevita Šestića 4</w:t>
      </w:r>
    </w:p>
    <w:p w:rsidRDefault="0076793A" w:rsidP="002D4ABD" w:rsidR="0076793A" w:rsidRPr="00C254D4"/>
    <w:p w:rsidRDefault="00693C7D" w:rsidP="00693C7D" w:rsidR="00693C7D" w:rsidRPr="005F7ED3"/>
    <w:p w:rsidRDefault="00F664C9" w:rsidP="00F664C9" w:rsidR="00693C7D" w:rsidRPr="005F7ED3">
      <w:pPr>
        <w:jc w:val="center"/>
      </w:pPr>
      <w:r w:rsidRPr="005F7ED3">
        <w:t>REPUBLIKA HRVATSKA</w:t>
      </w:r>
    </w:p>
    <w:p w:rsidRDefault="00693C7D" w:rsidP="002E7C09" w:rsidR="00693C7D" w:rsidRPr="005F7ED3">
      <w:pPr>
        <w:jc w:val="center"/>
      </w:pPr>
      <w:r w:rsidRPr="005F7ED3">
        <w:t>R J E Š E N J E</w:t>
      </w:r>
    </w:p>
    <w:p w:rsidRDefault="0076793A" w:rsidP="00693C7D" w:rsidR="0076793A" w:rsidRPr="005F7ED3"/>
    <w:p w:rsidRDefault="002D4ABD" w:rsidP="002E7C09" w:rsidR="00693C7D" w:rsidRPr="005F7ED3">
      <w:pPr>
        <w:ind w:firstLine="708"/>
        <w:jc w:val="both"/>
      </w:pPr>
      <w:r>
        <w:t>Trgovački sud u Zagrebu, Stalna služba,</w:t>
      </w:r>
      <w:r w:rsidR="00693C7D" w:rsidRPr="005F7ED3">
        <w:t xml:space="preserve"> po sucu Goranki Boljkovac, kao stečajnom sucu, u povodu prijedloga predlagatelja FINANCIJSKA AGENCIJA, Zagreb, </w:t>
      </w:r>
      <w:r w:rsidR="00350324">
        <w:t>Ulica grada Vukovara 70</w:t>
      </w:r>
      <w:r w:rsidR="00693C7D" w:rsidRPr="005F7ED3">
        <w:t>, za otvaranje ste</w:t>
      </w:r>
      <w:r w:rsidR="002E7C09" w:rsidRPr="005F7ED3">
        <w:t xml:space="preserve">čajnog postupka nad dužnikom </w:t>
      </w:r>
      <w:r w:rsidR="00BE4EDA">
        <w:t>DRVENI ŠESTAR d.o.o., Zagreb, Maksimirska 129/2, OIB 41858135523</w:t>
      </w:r>
      <w:r w:rsidR="00336E9D">
        <w:t xml:space="preserve">, </w:t>
      </w:r>
      <w:r w:rsidR="00693C7D" w:rsidRPr="005F7ED3">
        <w:t xml:space="preserve">dana </w:t>
      </w:r>
      <w:r w:rsidR="005732A3">
        <w:t>8. lipnja</w:t>
      </w:r>
      <w:r w:rsidR="00977394">
        <w:t xml:space="preserve"> 2017.</w:t>
      </w:r>
      <w:r w:rsidR="00693C7D" w:rsidRPr="005F7ED3">
        <w:t xml:space="preserve"> godine </w:t>
      </w:r>
    </w:p>
    <w:p w:rsidRDefault="00693C7D" w:rsidP="00693C7D" w:rsidR="00693C7D" w:rsidRPr="005F7ED3"/>
    <w:p w:rsidRDefault="00693C7D" w:rsidP="002E7C09" w:rsidR="00693C7D">
      <w:pPr>
        <w:jc w:val="center"/>
      </w:pPr>
      <w:r w:rsidRPr="005F7ED3">
        <w:t>r i j e š i o     j e</w:t>
      </w:r>
    </w:p>
    <w:p w:rsidRDefault="00336E9D" w:rsidP="00336E9D" w:rsidR="00336E9D" w:rsidRPr="00916D79">
      <w:pPr>
        <w:ind w:firstLine="720"/>
        <w:jc w:val="center"/>
      </w:pPr>
    </w:p>
    <w:p w:rsidRDefault="00336E9D" w:rsidP="00336E9D" w:rsidR="00336E9D" w:rsidRPr="00916D79">
      <w:pPr>
        <w:numPr>
          <w:ilvl w:val="0"/>
          <w:numId w:val="1"/>
        </w:numPr>
        <w:jc w:val="both"/>
      </w:pPr>
      <w:r w:rsidRPr="00916D79">
        <w:t>Za privremenog s</w:t>
      </w:r>
      <w:r w:rsidR="0021220E">
        <w:t xml:space="preserve">tečajnog upravitelja imenuje </w:t>
      </w:r>
      <w:r w:rsidR="00BE4EDA">
        <w:t>Zdravko Krznar, Zagreb, Sveti Duh 123, OIB 50405381305</w:t>
      </w:r>
      <w:r w:rsidRPr="00916D79">
        <w:t>.</w:t>
      </w:r>
    </w:p>
    <w:p w:rsidRDefault="00336E9D" w:rsidP="00336E9D" w:rsidR="00336E9D" w:rsidRPr="00916D79">
      <w:pPr>
        <w:jc w:val="both"/>
      </w:pPr>
    </w:p>
    <w:p w:rsidRDefault="00336E9D" w:rsidP="00336E9D" w:rsidR="00336E9D" w:rsidRPr="00916D79">
      <w:pPr>
        <w:numPr>
          <w:ilvl w:val="0"/>
          <w:numId w:val="1"/>
        </w:numPr>
        <w:jc w:val="both"/>
      </w:pPr>
      <w:r w:rsidRPr="00916D79">
        <w:t>Privremeni stečajni upravitelj ovlašten je stupiti u poslovne prostorije dužnika i ondje provesti potrebne radnje. Tijela dužnika dužni su privremenom stečajnom upravitelju dopustiti uvid u poslovne knjige i poslovnu dokumentaciju dužnika. Protiv članova tijela dužnika mogu se, radi pribavljanja potrebnih podataka i obavijesti, primijeniti mjere koje se radi toga mogu primijeniti protiv dužnika i članova njegovih tijela nakon otvaranja stečajnog postupka (čl. 177., 178. i 180. Stečajnog zakona).</w:t>
      </w:r>
    </w:p>
    <w:p w:rsidRDefault="00336E9D" w:rsidP="00336E9D" w:rsidR="00336E9D" w:rsidRPr="00916D79">
      <w:pPr>
        <w:jc w:val="both"/>
      </w:pPr>
    </w:p>
    <w:p w:rsidRDefault="00336E9D" w:rsidP="00336E9D" w:rsidR="00336E9D" w:rsidRPr="00916D79">
      <w:pPr>
        <w:numPr>
          <w:ilvl w:val="0"/>
          <w:numId w:val="1"/>
        </w:numPr>
        <w:jc w:val="both"/>
      </w:pPr>
      <w:r w:rsidRPr="00916D79">
        <w:t xml:space="preserve">Privremeni stečajni upravitelj dužan je u roku od 30 dana ispitati mogu li se imovinom dužnika pokriti troškovi postupka, ispitati postoji li koji od stečajnih razloga, da li postoje uvjeti za vođenje stečajnog postupka ili postoje uvjeti za nastavak poslovanja dužnika, te o tome podnijeti pisano izvješće sa mišljenjem.  </w:t>
      </w:r>
    </w:p>
    <w:p w:rsidRDefault="00336E9D" w:rsidP="00336E9D" w:rsidR="00336E9D" w:rsidRPr="00916D79">
      <w:pPr>
        <w:jc w:val="both"/>
      </w:pPr>
    </w:p>
    <w:p w:rsidRDefault="00336E9D" w:rsidP="00336E9D" w:rsidR="00336E9D" w:rsidRPr="00916D79">
      <w:pPr>
        <w:numPr>
          <w:ilvl w:val="0"/>
          <w:numId w:val="1"/>
        </w:numPr>
        <w:jc w:val="both"/>
      </w:pPr>
      <w:r w:rsidRPr="00916D79">
        <w:t xml:space="preserve">Zakazuje se ročište radi rasprave o pretpostavkama za otvaranje stečajnog postupka nad dužnikom </w:t>
      </w:r>
      <w:r w:rsidR="00C6669C">
        <w:t>DRVENI ŠESTAR d.o.o., Zagreb, Maksimirska 129/2, OIB 41858135523</w:t>
      </w:r>
      <w:r w:rsidRPr="00916D79">
        <w:t xml:space="preserve">, za dan </w:t>
      </w:r>
      <w:r w:rsidR="00C6669C">
        <w:rPr>
          <w:b/>
        </w:rPr>
        <w:t>12</w:t>
      </w:r>
      <w:r w:rsidR="005732A3">
        <w:rPr>
          <w:b/>
        </w:rPr>
        <w:t>. listopada</w:t>
      </w:r>
      <w:r w:rsidRPr="00916D79">
        <w:rPr>
          <w:b/>
        </w:rPr>
        <w:t xml:space="preserve"> 2017. godine u </w:t>
      </w:r>
      <w:r>
        <w:rPr>
          <w:b/>
        </w:rPr>
        <w:t>10,</w:t>
      </w:r>
      <w:r w:rsidR="00C6669C">
        <w:rPr>
          <w:b/>
        </w:rPr>
        <w:t>0</w:t>
      </w:r>
      <w:r w:rsidR="005732A3">
        <w:rPr>
          <w:b/>
        </w:rPr>
        <w:t>0</w:t>
      </w:r>
      <w:r w:rsidRPr="00916D79">
        <w:rPr>
          <w:b/>
        </w:rPr>
        <w:t xml:space="preserve"> sati</w:t>
      </w:r>
      <w:r w:rsidRPr="00916D79">
        <w:t>, u zgradi Trgovačkog suda u Zagrebu, Stalne službe, Karlovac, Ljudevita Šestića 4, soba broj 3, na koje se pozivaju dostavom ovog rješenja predlagatelj FINA, dužnik, zastupni</w:t>
      </w:r>
      <w:r w:rsidR="005732A3">
        <w:t>k</w:t>
      </w:r>
      <w:r w:rsidRPr="00916D79">
        <w:t xml:space="preserve"> dužnika po zakonu </w:t>
      </w:r>
      <w:r w:rsidR="00C6669C">
        <w:t>Luka Sporiš</w:t>
      </w:r>
      <w:r>
        <w:t xml:space="preserve">, </w:t>
      </w:r>
      <w:r w:rsidRPr="00916D79">
        <w:t xml:space="preserve">i  privremeni stečajni upravitelj </w:t>
      </w:r>
      <w:r w:rsidR="00C6669C">
        <w:t>Zdravko Krznar</w:t>
      </w:r>
      <w:r w:rsidRPr="00916D79">
        <w:t>.</w:t>
      </w:r>
    </w:p>
    <w:p w:rsidRDefault="00336E9D" w:rsidP="00336E9D" w:rsidR="00336E9D" w:rsidRPr="00916D79">
      <w:pPr>
        <w:jc w:val="both"/>
      </w:pPr>
    </w:p>
    <w:p w:rsidRDefault="0076793A" w:rsidP="00693C7D" w:rsidR="0076793A" w:rsidRPr="005F7ED3"/>
    <w:p w:rsidRDefault="00693C7D" w:rsidP="002E7C09" w:rsidR="00693C7D">
      <w:pPr>
        <w:jc w:val="center"/>
      </w:pPr>
      <w:r w:rsidRPr="005F7ED3">
        <w:t>Obrazloženje</w:t>
      </w:r>
    </w:p>
    <w:p w:rsidRDefault="00693C7D" w:rsidP="00693C7D" w:rsidR="00693C7D" w:rsidRPr="005F7ED3"/>
    <w:p w:rsidRDefault="005F7ED3" w:rsidP="005F7ED3" w:rsidR="005F7ED3" w:rsidRPr="005F7ED3">
      <w:pPr>
        <w:ind w:firstLine="708"/>
        <w:jc w:val="both"/>
      </w:pPr>
      <w:r w:rsidRPr="005F7ED3">
        <w:t>FINA-a Regionalni centar Zagre</w:t>
      </w:r>
      <w:r w:rsidR="002D4ABD">
        <w:t xml:space="preserve">b, podnijela je ovom sudu dana </w:t>
      </w:r>
      <w:r w:rsidR="00C6669C">
        <w:t>23</w:t>
      </w:r>
      <w:r w:rsidR="0021220E">
        <w:t>.</w:t>
      </w:r>
      <w:r w:rsidR="00233F21">
        <w:t xml:space="preserve"> svibnja</w:t>
      </w:r>
      <w:r w:rsidR="008D0E94">
        <w:t xml:space="preserve"> 2016</w:t>
      </w:r>
      <w:r w:rsidRPr="005F7ED3">
        <w:t xml:space="preserve">. prijedlog za otvaranje stečajnog postupka nad dužnikom </w:t>
      </w:r>
      <w:r w:rsidR="00C6669C">
        <w:t>DRVENI ŠESTAR d.o.o., Zagreb, Maksimirska 129/2, OIB 41858135523</w:t>
      </w:r>
      <w:r w:rsidRPr="005F7ED3">
        <w:t>.</w:t>
      </w:r>
    </w:p>
    <w:p w:rsidRDefault="00693C7D" w:rsidP="00693C7D" w:rsidR="00693C7D" w:rsidRPr="005F7ED3">
      <w:pPr>
        <w:jc w:val="both"/>
      </w:pPr>
    </w:p>
    <w:p w:rsidRDefault="00D825C2" w:rsidP="00233F21" w:rsidR="00233F21">
      <w:pPr>
        <w:ind w:firstLine="708"/>
        <w:jc w:val="both"/>
      </w:pPr>
      <w:r w:rsidRPr="00C254D4">
        <w:lastRenderedPageBreak/>
        <w:t xml:space="preserve">Prijedlog je podnesen temeljem odredbe članka </w:t>
      </w:r>
      <w:r w:rsidR="008D0E94">
        <w:t>444. stavak 2</w:t>
      </w:r>
      <w:r w:rsidRPr="00C254D4">
        <w:t xml:space="preserve">. </w:t>
      </w:r>
      <w:r>
        <w:t xml:space="preserve">Stečajnog zakona (Narodne novine broj 71/15, dalje u tekstu: SZ-a). </w:t>
      </w:r>
      <w:r w:rsidR="00233F21">
        <w:t xml:space="preserve">U prijedlogu predlagatelj navodi da na dan 1. rujna 2015. godine dužnik u Očevidniku redoslijeda osnova za plaćanje ima u neprekinutom razdoblju od </w:t>
      </w:r>
      <w:r w:rsidR="00C6669C">
        <w:t>176</w:t>
      </w:r>
      <w:r w:rsidR="00233F21">
        <w:t>dana evidentirane neizvršene osnove z</w:t>
      </w:r>
      <w:r w:rsidR="0021220E">
        <w:t xml:space="preserve">a plaćanje u ukupnom iznosu od </w:t>
      </w:r>
      <w:r w:rsidR="00C6669C">
        <w:t>150.583,78 kn</w:t>
      </w:r>
      <w:r w:rsidR="00233F21">
        <w:t xml:space="preserve">, te da dužnik ima dva zaposlena. Predlagatelj nadalje navodi da dužnik ima račun kod </w:t>
      </w:r>
      <w:r w:rsidR="00C6669C">
        <w:t>Zagrebačke banke d.d.</w:t>
      </w:r>
      <w:r w:rsidR="00233F21">
        <w:t xml:space="preserve">, te da predlagatelj ne raspolaže drugim podacima o imovini dužnika. </w:t>
      </w:r>
    </w:p>
    <w:p w:rsidRDefault="005B295E" w:rsidP="005B295E" w:rsidR="005B295E">
      <w:pPr>
        <w:ind w:firstLine="708"/>
        <w:jc w:val="both"/>
      </w:pPr>
    </w:p>
    <w:p w:rsidRDefault="008D0E94" w:rsidP="008D0E94" w:rsidR="00693C7D" w:rsidRPr="005F7ED3">
      <w:pPr>
        <w:ind w:firstLine="708"/>
        <w:jc w:val="both"/>
      </w:pPr>
      <w:r>
        <w:t>Rješenjem ovog suda posl.br. 4 St-</w:t>
      </w:r>
      <w:r w:rsidR="0021220E">
        <w:t>44</w:t>
      </w:r>
      <w:r w:rsidR="00C6669C">
        <w:t>80</w:t>
      </w:r>
      <w:r>
        <w:t xml:space="preserve">/16 od </w:t>
      </w:r>
      <w:r w:rsidR="00C6669C">
        <w:t>10</w:t>
      </w:r>
      <w:r w:rsidR="00AF1861">
        <w:t>. ožujka</w:t>
      </w:r>
      <w:r>
        <w:t xml:space="preserve"> 2017. godine pokrenut je prethodni postupak radi utvrđivanja pretpostavki za otvaranje stečajnog postupka nad dužnikom, </w:t>
      </w:r>
      <w:r w:rsidR="005B295E">
        <w:t xml:space="preserve">te je ujedno određeno ročište radi </w:t>
      </w:r>
      <w:r w:rsidR="00F842BB">
        <w:t>očitovanja o prijedlogu</w:t>
      </w:r>
      <w:r w:rsidR="005B295E">
        <w:t xml:space="preserve"> za otvaranje stečajnoga postupka za dan </w:t>
      </w:r>
      <w:r w:rsidR="00C6669C">
        <w:t>17. svibnja</w:t>
      </w:r>
      <w:r>
        <w:t xml:space="preserve"> 2017</w:t>
      </w:r>
      <w:r w:rsidR="005B295E">
        <w:t xml:space="preserve">. godine. </w:t>
      </w:r>
    </w:p>
    <w:p w:rsidRDefault="00693C7D" w:rsidP="00693C7D" w:rsidR="00693C7D" w:rsidRPr="005F7ED3">
      <w:pPr>
        <w:jc w:val="both"/>
      </w:pPr>
    </w:p>
    <w:p w:rsidRDefault="00693C7D" w:rsidP="002E7C09" w:rsidR="00693C7D">
      <w:pPr>
        <w:ind w:firstLine="708"/>
        <w:jc w:val="both"/>
      </w:pPr>
      <w:r w:rsidRPr="005F7ED3">
        <w:t xml:space="preserve">Na određeno ročište radi </w:t>
      </w:r>
      <w:r w:rsidR="00F842BB">
        <w:t>očitovanja o prijedlogu</w:t>
      </w:r>
      <w:r w:rsidR="005B295E">
        <w:t xml:space="preserve"> za otvaranje stečajnoga postupka nisu pristupili niti</w:t>
      </w:r>
      <w:r w:rsidR="008D0E94">
        <w:t xml:space="preserve"> predlagatelj, niti</w:t>
      </w:r>
      <w:r w:rsidR="005B295E">
        <w:t xml:space="preserve"> </w:t>
      </w:r>
      <w:r w:rsidRPr="005F7ED3">
        <w:t>dužnik</w:t>
      </w:r>
      <w:r w:rsidR="00F842BB">
        <w:t>,</w:t>
      </w:r>
      <w:r w:rsidRPr="005F7ED3">
        <w:t xml:space="preserve"> </w:t>
      </w:r>
      <w:r w:rsidR="005B295E">
        <w:t>niti z</w:t>
      </w:r>
      <w:r w:rsidR="00233F21">
        <w:t>akonski zastupni</w:t>
      </w:r>
      <w:r w:rsidR="00C6669C">
        <w:t>k</w:t>
      </w:r>
      <w:r w:rsidRPr="005F7ED3">
        <w:t xml:space="preserve"> dužnika</w:t>
      </w:r>
      <w:r w:rsidR="00233F21">
        <w:t>, koji ni</w:t>
      </w:r>
      <w:r w:rsidR="00C6669C">
        <w:t>je</w:t>
      </w:r>
      <w:r w:rsidR="00233F21">
        <w:t xml:space="preserve"> postupi</w:t>
      </w:r>
      <w:r w:rsidR="00C6669C">
        <w:t>o</w:t>
      </w:r>
      <w:r w:rsidR="00233F21">
        <w:t xml:space="preserve"> po zaključku suda od </w:t>
      </w:r>
      <w:r w:rsidR="0021220E">
        <w:t>1</w:t>
      </w:r>
      <w:r w:rsidR="00C6669C">
        <w:t>0</w:t>
      </w:r>
      <w:r w:rsidR="00233F21">
        <w:t xml:space="preserve">. ožujka 2017. godine te </w:t>
      </w:r>
      <w:r w:rsidR="00C6669C">
        <w:t>nije</w:t>
      </w:r>
      <w:r w:rsidR="00233F21">
        <w:t xml:space="preserve"> dostavi</w:t>
      </w:r>
      <w:r w:rsidR="00C6669C">
        <w:t>o</w:t>
      </w:r>
      <w:r w:rsidR="00233F21">
        <w:t xml:space="preserve"> u spis popis imovine i obveza dužnika sukladno čl. 17. st. 1. SZ-a.</w:t>
      </w:r>
      <w:r w:rsidRPr="005F7ED3">
        <w:t xml:space="preserve">  </w:t>
      </w:r>
    </w:p>
    <w:p w:rsidRDefault="005B295E" w:rsidP="002E7C09" w:rsidR="005B295E">
      <w:pPr>
        <w:ind w:firstLine="708"/>
        <w:jc w:val="both"/>
      </w:pPr>
    </w:p>
    <w:p w:rsidRDefault="005B295E" w:rsidP="002E7C09" w:rsidR="008D0E94">
      <w:pPr>
        <w:ind w:firstLine="708"/>
        <w:jc w:val="both"/>
      </w:pPr>
      <w:r>
        <w:t>Predlagatelj FINA</w:t>
      </w:r>
      <w:r w:rsidR="00F842BB">
        <w:t xml:space="preserve"> </w:t>
      </w:r>
      <w:r w:rsidR="008D0E94">
        <w:t xml:space="preserve">podneskom od </w:t>
      </w:r>
      <w:r w:rsidR="0021220E">
        <w:t>1</w:t>
      </w:r>
      <w:r w:rsidR="00C6669C">
        <w:t>4</w:t>
      </w:r>
      <w:r w:rsidR="0021220E">
        <w:t>. ožujka</w:t>
      </w:r>
      <w:r w:rsidR="008D0E94">
        <w:t xml:space="preserve"> 2017. godine ostala je kod prijedloga za otvaranje stečajnog postupka nad dužnikom.</w:t>
      </w:r>
    </w:p>
    <w:p w:rsidRDefault="0021220E" w:rsidP="002E7C09" w:rsidR="0021220E">
      <w:pPr>
        <w:ind w:firstLine="708"/>
        <w:jc w:val="both"/>
      </w:pPr>
    </w:p>
    <w:p w:rsidRDefault="00AF1861" w:rsidP="00AF1861" w:rsidR="00AF1861" w:rsidRPr="005F7ED3">
      <w:pPr>
        <w:ind w:firstLine="708"/>
        <w:jc w:val="both"/>
      </w:pPr>
      <w:r>
        <w:t xml:space="preserve">Budući da sud ne raspolaže s nikakvim podacima o imovini dužnika, sud je ovim rješenjem </w:t>
      </w:r>
      <w:r w:rsidRPr="005F7ED3">
        <w:t xml:space="preserve">imenovao privremenog stečajnog upravitelja, te mu naložio da izvrši uvid u </w:t>
      </w:r>
      <w:r>
        <w:t xml:space="preserve">poslovne </w:t>
      </w:r>
      <w:r w:rsidRPr="005F7ED3">
        <w:t>knjige i poslovnu dokumentaciju dužnika, te da ispita mogu li se imovinom dužnika pokriti troškovi postupka, postoji li koji od stečajnih razloga, da li postoje uvjeti za vođenje stečajnog postupka ili postoje uvjeti za nastavak poslovanja dužnika, te da o tome podnese pisano izvješće.</w:t>
      </w:r>
      <w:r>
        <w:t xml:space="preserve"> </w:t>
      </w:r>
    </w:p>
    <w:p w:rsidRDefault="00AF1861" w:rsidP="002E7C09" w:rsidR="00AF1861">
      <w:pPr>
        <w:ind w:firstLine="708"/>
        <w:jc w:val="both"/>
      </w:pPr>
    </w:p>
    <w:p w:rsidRDefault="00693C7D" w:rsidP="002E7C09" w:rsidR="00693C7D" w:rsidRPr="005F7ED3">
      <w:pPr>
        <w:ind w:firstLine="708"/>
        <w:jc w:val="both"/>
      </w:pPr>
      <w:r w:rsidRPr="005F7ED3">
        <w:t xml:space="preserve">Stoga je sud, a na temelju odredbe </w:t>
      </w:r>
      <w:r w:rsidR="005B295E">
        <w:t>čl. 118.</w:t>
      </w:r>
      <w:r w:rsidRPr="005F7ED3">
        <w:t xml:space="preserve"> st. 2. toč. 1., čl</w:t>
      </w:r>
      <w:r w:rsidR="005B295E">
        <w:t>.</w:t>
      </w:r>
      <w:r w:rsidRPr="005F7ED3">
        <w:t xml:space="preserve"> </w:t>
      </w:r>
      <w:r w:rsidR="005B295E">
        <w:t>119</w:t>
      </w:r>
      <w:r w:rsidRPr="005F7ED3">
        <w:t xml:space="preserve">. i čl. </w:t>
      </w:r>
      <w:r w:rsidR="005B295E">
        <w:t>128</w:t>
      </w:r>
      <w:r w:rsidRPr="005F7ED3">
        <w:t xml:space="preserve">. st. </w:t>
      </w:r>
      <w:r w:rsidR="005B295E">
        <w:t>3</w:t>
      </w:r>
      <w:r w:rsidRPr="005F7ED3">
        <w:t>. SZ-a, riješio kao u izreci ovog rješenja.</w:t>
      </w:r>
    </w:p>
    <w:p w:rsidRDefault="00693C7D" w:rsidP="00693C7D" w:rsidR="00693C7D" w:rsidRPr="005F7ED3"/>
    <w:p w:rsidRDefault="00693C7D" w:rsidP="002E7C09" w:rsidR="00693C7D" w:rsidRPr="005F7ED3">
      <w:pPr>
        <w:jc w:val="center"/>
      </w:pPr>
      <w:r w:rsidRPr="005F7ED3">
        <w:t xml:space="preserve">U Karlovcu, </w:t>
      </w:r>
      <w:r w:rsidR="0021220E">
        <w:t>8. lipnja</w:t>
      </w:r>
      <w:r w:rsidR="0076793A">
        <w:t xml:space="preserve"> 2017</w:t>
      </w:r>
      <w:r w:rsidR="002E7C09" w:rsidRPr="005F7ED3">
        <w:t>.</w:t>
      </w:r>
      <w:r w:rsidRPr="005F7ED3">
        <w:t xml:space="preserve"> godine</w:t>
      </w:r>
    </w:p>
    <w:p w:rsidRDefault="00693C7D" w:rsidP="00693C7D" w:rsidR="00693C7D" w:rsidRPr="005F7ED3">
      <w:r w:rsidRPr="005F7ED3">
        <w:t xml:space="preserve">        </w:t>
      </w:r>
    </w:p>
    <w:p w:rsidRDefault="00693C7D" w:rsidP="00693C7D" w:rsidR="00693C7D" w:rsidRPr="005F7ED3">
      <w:r w:rsidRPr="005F7ED3">
        <w:t xml:space="preserve">                                                                                                 </w:t>
      </w:r>
      <w:r w:rsidR="00F664C9" w:rsidRPr="005F7ED3">
        <w:t xml:space="preserve">              </w:t>
      </w:r>
      <w:r w:rsidRPr="005F7ED3">
        <w:t xml:space="preserve">Stečajni sudac: </w:t>
      </w:r>
    </w:p>
    <w:p w:rsidRDefault="00693C7D" w:rsidP="00693C7D" w:rsidR="00693C7D">
      <w:r w:rsidRPr="005F7ED3">
        <w:t xml:space="preserve">                                                                                       </w:t>
      </w:r>
      <w:r w:rsidR="00F664C9" w:rsidRPr="005F7ED3">
        <w:t xml:space="preserve">                    </w:t>
      </w:r>
      <w:r w:rsidRPr="005F7ED3">
        <w:t xml:space="preserve"> Goranka Boljkovac</w:t>
      </w:r>
      <w:r w:rsidR="007E7A6E">
        <w:t>, v.r.</w:t>
      </w:r>
    </w:p>
    <w:p w:rsidRDefault="005F7ED3" w:rsidP="00693C7D" w:rsidR="005F7ED3"/>
    <w:p w:rsidRDefault="007E7A6E" w:rsidP="00B80564" w:rsidR="007E7A6E">
      <w:pPr>
        <w:tabs>
          <w:tab w:pos="6900" w:val="left"/>
        </w:tabs>
        <w:jc w:val="both"/>
      </w:pPr>
      <w:r>
        <w:tab/>
        <w:t>Za točnost otpravka-</w:t>
      </w:r>
    </w:p>
    <w:p w:rsidRDefault="007E7A6E" w:rsidP="00B80564" w:rsidR="007E7A6E" w:rsidRPr="0029771D">
      <w:pPr>
        <w:tabs>
          <w:tab w:pos="6900" w:val="left"/>
        </w:tabs>
        <w:jc w:val="both"/>
      </w:pPr>
      <w:r>
        <w:tab/>
        <w:t>ovlašteni službenik:</w:t>
      </w:r>
    </w:p>
    <w:p w:rsidRDefault="007E7A6E" w:rsidP="007E7A6E" w:rsidR="007E7A6E" w:rsidRPr="005F7ED3">
      <w:pPr>
        <w:tabs>
          <w:tab w:pos="6622" w:val="left"/>
        </w:tabs>
      </w:pPr>
      <w:r>
        <w:tab/>
        <w:t xml:space="preserve">     </w:t>
      </w:r>
      <w:r w:rsidRPr="00B80564">
        <w:t>Renata Klokočki</w:t>
      </w:r>
    </w:p>
    <w:p w:rsidRDefault="00F664C9" w:rsidP="00693C7D" w:rsidR="00F664C9" w:rsidRPr="005F7ED3"/>
    <w:p w:rsidRDefault="00693C7D" w:rsidP="00693C7D" w:rsidR="00693C7D" w:rsidRPr="005F7ED3">
      <w:r w:rsidRPr="005F7ED3">
        <w:t>UPUTA O PRAVNOM LIJEKU:</w:t>
      </w:r>
    </w:p>
    <w:p w:rsidRDefault="00693C7D" w:rsidP="00693C7D" w:rsidR="00693C7D" w:rsidRPr="005F7ED3">
      <w:r w:rsidRPr="005F7ED3">
        <w:t>Protiv točke I. i II. ovog rješenja može se izjaviti žalba u roku osam dana. Ista se podnosi Visokom trgovačkom sudu RH putem ovog suda u tri primjerka.</w:t>
      </w:r>
    </w:p>
    <w:p w:rsidRDefault="00693C7D" w:rsidP="00693C7D" w:rsidR="002D49A0" w:rsidRPr="005F7ED3">
      <w:r w:rsidRPr="005F7ED3">
        <w:t xml:space="preserve">      </w:t>
      </w:r>
    </w:p>
    <w:sectPr w:rsidSect="002E7C09" w:rsidR="002D49A0" w:rsidRPr="005F7ED3">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084E" w:rsidR="0001084E">
      <w:r>
        <w:separator/>
      </w:r>
    </w:p>
  </w:endnote>
  <w:endnote w:id="0" w:type="continuationSeparator">
    <w:p w:rsidRDefault="0001084E" w:rsidR="0001084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084E" w:rsidR="0001084E">
      <w:r>
        <w:separator/>
      </w:r>
    </w:p>
  </w:footnote>
  <w:footnote w:id="0" w:type="continuationSeparator">
    <w:p w:rsidRDefault="0001084E" w:rsidR="0001084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64C9" w:rsidP="00371083" w:rsidR="00F664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664C9" w:rsidR="00F664C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64C9" w:rsidP="00371083" w:rsidR="00F664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21BC2">
      <w:rPr>
        <w:rStyle w:val="Brojstranice"/>
        <w:noProof/>
      </w:rPr>
      <w:t>2</w:t>
    </w:r>
    <w:r>
      <w:rPr>
        <w:rStyle w:val="Brojstranice"/>
      </w:rPr>
      <w:fldChar w:fldCharType="end"/>
    </w:r>
  </w:p>
  <w:p w:rsidRDefault="00F664C9" w:rsidR="00F664C9">
    <w:pPr>
      <w:pStyle w:val="Zaglavlje"/>
    </w:pPr>
    <w:r>
      <w:t xml:space="preserve">                                                                                                                                 4St-</w:t>
    </w:r>
    <w:r w:rsidR="00BE4EDA">
      <w:t>4480</w:t>
    </w:r>
    <w:r w:rsidR="00F842BB">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80613F8"/>
    <w:multiLevelType w:val="hybridMultilevel"/>
    <w:tmpl w:val="70284F1C"/>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93C7D"/>
    <w:rsid w:val="0001084E"/>
    <w:rsid w:val="001614AD"/>
    <w:rsid w:val="0021220E"/>
    <w:rsid w:val="00233F21"/>
    <w:rsid w:val="0025005C"/>
    <w:rsid w:val="0027227B"/>
    <w:rsid w:val="002D16B2"/>
    <w:rsid w:val="002D49A0"/>
    <w:rsid w:val="002D4ABD"/>
    <w:rsid w:val="002E7C09"/>
    <w:rsid w:val="00336E9D"/>
    <w:rsid w:val="00350324"/>
    <w:rsid w:val="00371083"/>
    <w:rsid w:val="00421BC2"/>
    <w:rsid w:val="0056355E"/>
    <w:rsid w:val="005732A3"/>
    <w:rsid w:val="005B295E"/>
    <w:rsid w:val="005F7ED3"/>
    <w:rsid w:val="00683588"/>
    <w:rsid w:val="00693C7D"/>
    <w:rsid w:val="0076793A"/>
    <w:rsid w:val="007E7A6E"/>
    <w:rsid w:val="008961AF"/>
    <w:rsid w:val="008D0E94"/>
    <w:rsid w:val="00977394"/>
    <w:rsid w:val="009A0E71"/>
    <w:rsid w:val="00A20EFA"/>
    <w:rsid w:val="00AF1861"/>
    <w:rsid w:val="00BE4EDA"/>
    <w:rsid w:val="00C63961"/>
    <w:rsid w:val="00C6669C"/>
    <w:rsid w:val="00D825C2"/>
    <w:rsid w:val="00EC45D2"/>
    <w:rsid w:val="00F11929"/>
    <w:rsid w:val="00F664C9"/>
    <w:rsid w:val="00F842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2E7C09"/>
    <w:pPr>
      <w:tabs>
        <w:tab w:pos="4536" w:val="center"/>
        <w:tab w:pos="9072" w:val="right"/>
      </w:tabs>
    </w:pPr>
  </w:style>
  <w:style w:styleId="Brojstranice" w:type="character">
    <w:name w:val="page number"/>
    <w:basedOn w:val="Zadanifontodlomka"/>
    <w:rsid w:val="002E7C09"/>
  </w:style>
  <w:style w:styleId="Podnoje" w:type="paragraph">
    <w:name w:val="footer"/>
    <w:basedOn w:val="Normal"/>
    <w:rsid w:val="002E7C09"/>
    <w:pPr>
      <w:tabs>
        <w:tab w:pos="4536" w:val="center"/>
        <w:tab w:pos="9072" w:val="right"/>
      </w:tabs>
    </w:pPr>
  </w:style>
  <w:style w:styleId="Tekstbalonia" w:type="paragraph">
    <w:name w:val="Balloon Text"/>
    <w:basedOn w:val="Normal"/>
    <w:semiHidden/>
    <w:rsid w:val="00F664C9"/>
    <w:rPr>
      <w:rFonts w:cs="Tahoma" w:hAnsi="Tahoma" w:ascii="Tahoma"/>
      <w:sz w:val="16"/>
      <w:szCs w:val="16"/>
    </w:rPr>
  </w:style>
  <w:style w:styleId="Tekstrezerviranogmjesta" w:type="character">
    <w:name w:val="Placeholder Text"/>
    <w:basedOn w:val="Zadanifontodlomka"/>
    <w:uiPriority w:val="99"/>
    <w:semiHidden/>
    <w:rsid w:val="00421BC2"/>
    <w:rPr>
      <w:color w:val="808080"/>
      <w:bdr w:space="0" w:sz="0" w:color="auto" w:val="none"/>
      <w:shd w:fill="auto" w:color="auto" w:val="clear"/>
    </w:rPr>
  </w:style>
  <w:style w:customStyle="true" w:styleId="eSPISCCParagraphDefaultFont" w:type="character">
    <w:name w:val="eSPIS_CC_Paragraph Default Font"/>
    <w:basedOn w:val="Zadanifontodlomka"/>
    <w:rsid w:val="00421BC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21BC2"/>
    <w:rPr>
      <w:bdr w:space="0" w:sz="0" w:color="auto" w:val="none"/>
      <w:shd w:fill="FFFFCC" w:color="auto" w:val="clear"/>
      <w:lang w:val="hr-HR"/>
    </w:rPr>
  </w:style>
  <w:style w:customStyle="true" w:styleId="PozadinaSvijetloCrvena" w:type="character">
    <w:name w:val="Pozadina_SvijetloCrvena"/>
    <w:basedOn w:val="eSPISCCParagraphDefaultFont"/>
    <w:rsid w:val="00421BC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21BC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2E7C09"/>
    <w:pPr>
      <w:tabs>
        <w:tab w:pos="4536" w:val="center"/>
        <w:tab w:pos="9072" w:val="right"/>
      </w:tabs>
    </w:pPr>
  </w:style>
  <w:style w:styleId="Brojstranice" w:type="character">
    <w:name w:val="page number"/>
    <w:basedOn w:val="Zadanifontodlomka"/>
    <w:rsid w:val="002E7C09"/>
  </w:style>
  <w:style w:styleId="Podnoje" w:type="paragraph">
    <w:name w:val="footer"/>
    <w:basedOn w:val="Normal"/>
    <w:rsid w:val="002E7C09"/>
    <w:pPr>
      <w:tabs>
        <w:tab w:pos="4536" w:val="center"/>
        <w:tab w:pos="9072" w:val="right"/>
      </w:tabs>
    </w:pPr>
  </w:style>
  <w:style w:styleId="Tekstbalonia" w:type="paragraph">
    <w:name w:val="Balloon Text"/>
    <w:basedOn w:val="Normal"/>
    <w:semiHidden/>
    <w:rsid w:val="00F664C9"/>
    <w:rPr>
      <w:rFonts w:ascii="Tahoma" w:cs="Tahoma" w:hAnsi="Tahoma"/>
      <w:sz w:val="16"/>
      <w:szCs w:val="16"/>
    </w:rPr>
  </w:style>
  <w:style w:styleId="Tekstrezerviranogmjesta" w:type="character">
    <w:name w:val="Placeholder Text"/>
    <w:basedOn w:val="Zadanifontodlomka"/>
    <w:uiPriority w:val="99"/>
    <w:semiHidden/>
    <w:rsid w:val="00421BC2"/>
    <w:rPr>
      <w:color w:val="808080"/>
      <w:bdr w:color="auto" w:space="0" w:sz="0" w:val="none"/>
      <w:shd w:color="auto" w:fill="auto" w:val="clear"/>
    </w:rPr>
  </w:style>
  <w:style w:customStyle="1" w:styleId="eSPISCCParagraphDefaultFont" w:type="character">
    <w:name w:val="eSPIS_CC_Paragraph Default Font"/>
    <w:basedOn w:val="Zadanifontodlomka"/>
    <w:rsid w:val="00421BC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21BC2"/>
    <w:rPr>
      <w:bdr w:color="auto" w:space="0" w:sz="0" w:val="none"/>
      <w:shd w:color="auto" w:fill="FFFFCC" w:val="clear"/>
      <w:lang w:val="hr-HR"/>
    </w:rPr>
  </w:style>
  <w:style w:customStyle="1" w:styleId="PozadinaSvijetloCrvena" w:type="character">
    <w:name w:val="Pozadina_SvijetloCrvena"/>
    <w:basedOn w:val="eSPISCCParagraphDefaultFont"/>
    <w:rsid w:val="00421BC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21BC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667585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lipnja 2017.</izvorni_sadrzaj>
    <derivirana_varijabla naziv="DomainObject.DatumDonosenjaOdluke_1">8.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4480</izvorni_sadrzaj>
    <derivirana_varijabla naziv="DomainObject.Predmet.Broj_1">4480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svibnja 2016.</izvorni_sadrzaj>
    <derivirana_varijabla naziv="DomainObject.Predmet.DatumOsnivanja_1">24.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St-4480/2016</izvorni_sadrzaj>
    <derivirana_varijabla naziv="DomainObject.Predmet.OznakaBroj_1">St-4480/2016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DRVENI ŠESTAR d.o.o. zastupanog po punomoćniku Luka Sporiš</izvorni_sadrzaj>
    <derivirana_varijabla naziv="DomainObject.Predmet.ProtustrankaFormated_1">  DRVENI ŠESTAR d.o.o. zastupanog po punomoćniku Luka Sporiš</derivirana_varijabla>
  </DomainObject.Predmet.ProtustrankaFormated>
  <DomainObject.Predmet.ProtustrankaFormatedOIB>
    <izvorni_sadrzaj>  DRVENI ŠESTAR d.o.o., OIB 41858135523 zastupanog po punomoćniku Luka Sporiš</izvorni_sadrzaj>
    <derivirana_varijabla naziv="DomainObject.Predmet.ProtustrankaFormatedOIB_1">  DRVENI ŠESTAR d.o.o., OIB 41858135523 zastupanog po punomoćniku Luka Sporiš</derivirana_varijabla>
  </DomainObject.Predmet.ProtustrankaFormatedOIB>
  <DomainObject.Predmet.ProtustrankaFormatedWithAdress>
    <izvorni_sadrzaj> DRVENI ŠESTAR d.o.o., Maksimirska 129/2, 10000 Zagreb zastupanog po punomoćniku Luka Sporiš</izvorni_sadrzaj>
    <derivirana_varijabla naziv="DomainObject.Predmet.ProtustrankaFormatedWithAdress_1"> DRVENI ŠESTAR d.o.o., Maksimirska 129/2, 10000 Zagreb zastupanog po punomoćniku Luka Sporiš</derivirana_varijabla>
  </DomainObject.Predmet.ProtustrankaFormatedWithAdress>
  <DomainObject.Predmet.ProtustrankaFormatedWithAdressOIB>
    <izvorni_sadrzaj> DRVENI ŠESTAR d.o.o., OIB 41858135523, Maksimirska 129/2, 10000 Zagreb zastupanog po punomoćniku Luka Sporiš</izvorni_sadrzaj>
    <derivirana_varijabla naziv="DomainObject.Predmet.ProtustrankaFormatedWithAdressOIB_1"> DRVENI ŠESTAR d.o.o., OIB 41858135523, Maksimirska 129/2, 10000 Zagreb zastupanog po punomoćniku Luka Sporiš</derivirana_varijabla>
  </DomainObject.Predmet.ProtustrankaFormatedWithAdressOIB>
  <DomainObject.Predmet.ProtustrankaWithAdress>
    <izvorni_sadrzaj>DRVENI ŠESTAR d.o.o. Maksimirska 129/2, 10000 Zagreb</izvorni_sadrzaj>
    <derivirana_varijabla naziv="DomainObject.Predmet.ProtustrankaWithAdress_1">DRVENI ŠESTAR d.o.o. Maksimirska 129/2, 10000 Zagreb</derivirana_varijabla>
  </DomainObject.Predmet.ProtustrankaWithAdress>
  <DomainObject.Predmet.ProtustrankaWithAdressOIB>
    <izvorni_sadrzaj>DRVENI ŠESTAR d.o.o., OIB 41858135523, Maksimirska 129/2, 10000 Zagreb</izvorni_sadrzaj>
    <derivirana_varijabla naziv="DomainObject.Predmet.ProtustrankaWithAdressOIB_1">DRVENI ŠESTAR d.o.o., OIB 41858135523, Maksimirska 129/2, 10000 Zagreb</derivirana_varijabla>
  </DomainObject.Predmet.ProtustrankaWithAdressOIB>
  <DomainObject.Predmet.ProtustrankaNazivFormated>
    <izvorni_sadrzaj>DRVENI ŠESTAR d.o.o.</izvorni_sadrzaj>
    <derivirana_varijabla naziv="DomainObject.Predmet.ProtustrankaNazivFormated_1">DRVENI ŠESTAR d.o.o.</derivirana_varijabla>
  </DomainObject.Predmet.ProtustrankaNazivFormated>
  <DomainObject.Predmet.ProtustrankaNazivFormatedOIB>
    <izvorni_sadrzaj>DRVENI ŠESTAR d.o.o., OIB 41858135523</izvorni_sadrzaj>
    <derivirana_varijabla naziv="DomainObject.Predmet.ProtustrankaNazivFormatedOIB_1">DRVENI ŠESTAR d.o.o., OIB 41858135523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DRVENI ŠESTAR d.o.o. zastupanog po punomoćniku Luka Sporiš</item>
    </izvorni_sadrzaj>
    <derivirana_varijabla naziv="DomainObject.Predmet.ProtuStrankaListFormated_1">
      <item>DRVENI ŠESTAR d.o.o. zastupanog po punomoćniku Luka Sporiš</item>
    </derivirana_varijabla>
  </DomainObject.Predmet.ProtuStrankaListFormated>
  <DomainObject.Predmet.ProtuStrankaListFormatedOIB>
    <izvorni_sadrzaj>
      <item>DRVENI ŠESTAR d.o.o., OIB 41858135523 zastupanog po punomoćniku Luka Sporiš</item>
    </izvorni_sadrzaj>
    <derivirana_varijabla naziv="DomainObject.Predmet.ProtuStrankaListFormatedOIB_1">
      <item>DRVENI ŠESTAR d.o.o., OIB 41858135523 zastupanog po punomoćniku Luka Sporiš</item>
    </derivirana_varijabla>
  </DomainObject.Predmet.ProtuStrankaListFormatedOIB>
  <DomainObject.Predmet.ProtuStrankaListFormatedWithAdress>
    <izvorni_sadrzaj>
      <item>DRVENI ŠESTAR d.o.o., Maksimirska 129/2, 10000 Zagreb zastupanog po punomoćniku Luka Sporiš</item>
    </izvorni_sadrzaj>
    <derivirana_varijabla naziv="DomainObject.Predmet.ProtuStrankaListFormatedWithAdress_1">
      <item>DRVENI ŠESTAR d.o.o., Maksimirska 129/2, 10000 Zagreb zastupanog po punomoćniku Luka Sporiš</item>
    </derivirana_varijabla>
  </DomainObject.Predmet.ProtuStrankaListFormatedWithAdress>
  <DomainObject.Predmet.ProtuStrankaListFormatedWithAdressOIB>
    <izvorni_sadrzaj>
      <item>DRVENI ŠESTAR d.o.o., OIB 41858135523, Maksimirska 129/2, 10000 Zagreb zastupanog po punomoćniku Luka Sporiš</item>
    </izvorni_sadrzaj>
    <derivirana_varijabla naziv="DomainObject.Predmet.ProtuStrankaListFormatedWithAdressOIB_1">
      <item>DRVENI ŠESTAR d.o.o., OIB 41858135523, Maksimirska 129/2, 10000 Zagreb zastupanog po punomoćniku Luka Sporiš</item>
    </derivirana_varijabla>
  </DomainObject.Predmet.ProtuStrankaListFormatedWithAdressOIB>
  <DomainObject.Predmet.ProtuStrankaListNazivFormated>
    <izvorni_sadrzaj>
      <item>DRVENI ŠESTAR d.o.o.</item>
    </izvorni_sadrzaj>
    <derivirana_varijabla naziv="DomainObject.Predmet.ProtuStrankaListNazivFormated_1">
      <item>DRVENI ŠESTAR d.o.o.</item>
    </derivirana_varijabla>
  </DomainObject.Predmet.ProtuStrankaListNazivFormated>
  <DomainObject.Predmet.ProtuStrankaListNazivFormatedOIB>
    <izvorni_sadrzaj>
      <item>DRVENI ŠESTAR d.o.o., OIB 41858135523</item>
    </izvorni_sadrzaj>
    <derivirana_varijabla naziv="DomainObject.Predmet.ProtuStrankaListNazivFormatedOIB_1">
      <item>DRVENI ŠESTAR d.o.o., OIB 41858135523</item>
    </derivirana_varijabla>
  </DomainObject.Predmet.ProtuStrankaListNazivFormatedOIB>
  <DomainObject.Predmet.OstaliListFormated>
    <izvorni_sadrzaj>
      <item>Luka Sporiš punomoćnik sudionika u postupku DRVENI ŠESTAR d.o.o.</item>
    </izvorni_sadrzaj>
    <derivirana_varijabla naziv="DomainObject.Predmet.OstaliListFormated_1">
      <item>Luka Sporiš punomoćnik sudionika u postupku DRVENI ŠESTAR d.o.o.</item>
    </derivirana_varijabla>
  </DomainObject.Predmet.OstaliListFormated>
  <DomainObject.Predmet.OstaliListFormatedOIB>
    <izvorni_sadrzaj>
      <item>Luka Sporiš, OIB 63673047392 punomoćnik sudionika u postupku DRVENI ŠESTAR d.o.o.</item>
    </izvorni_sadrzaj>
    <derivirana_varijabla naziv="DomainObject.Predmet.OstaliListFormatedOIB_1">
      <item>Luka Sporiš, OIB 63673047392 punomoćnik sudionika u postupku DRVENI ŠESTAR d.o.o.</item>
    </derivirana_varijabla>
  </DomainObject.Predmet.OstaliListFormatedOIB>
  <DomainObject.Predmet.OstaliListFormatedWithAdress>
    <izvorni_sadrzaj>
      <item>Luka Sporiš, Ulica Vile Velebita 40, 10000 Zagreb punomoćnik sudionika u postupku DRVENI ŠESTAR d.o.o.</item>
    </izvorni_sadrzaj>
    <derivirana_varijabla naziv="DomainObject.Predmet.OstaliListFormatedWithAdress_1">
      <item>Luka Sporiš, Ulica Vile Velebita 40, 10000 Zagreb punomoćnik sudionika u postupku DRVENI ŠESTAR d.o.o.</item>
    </derivirana_varijabla>
  </DomainObject.Predmet.OstaliListFormatedWithAdress>
  <DomainObject.Predmet.OstaliListFormatedWithAdressOIB>
    <izvorni_sadrzaj>
      <item>Luka Sporiš, OIB 63673047392, Ulica Vile Velebita 40, 10000 Zagreb punomoćnik sudionika u postupku DRVENI ŠESTAR d.o.o.</item>
    </izvorni_sadrzaj>
    <derivirana_varijabla naziv="DomainObject.Predmet.OstaliListFormatedWithAdressOIB_1">
      <item>Luka Sporiš, OIB 63673047392, Ulica Vile Velebita 40, 10000 Zagreb punomoćnik sudionika u postupku DRVENI ŠESTAR d.o.o.</item>
    </derivirana_varijabla>
  </DomainObject.Predmet.OstaliListFormatedWithAdressOIB>
  <DomainObject.Predmet.OstaliListNazivFormated>
    <izvorni_sadrzaj>
      <item>Luka Sporiš</item>
    </izvorni_sadrzaj>
    <derivirana_varijabla naziv="DomainObject.Predmet.OstaliListNazivFormated_1">
      <item>Luka Sporiš</item>
    </derivirana_varijabla>
  </DomainObject.Predmet.OstaliListNazivFormated>
  <DomainObject.Predmet.OstaliListNazivFormatedOIB>
    <izvorni_sadrzaj>
      <item>Luka Sporiš, OIB 63673047392</item>
    </izvorni_sadrzaj>
    <derivirana_varijabla naziv="DomainObject.Predmet.OstaliListNazivFormatedOIB_1">
      <item>Luka Sporiš, OIB 63673047392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lipnja 2017.</izvorni_sadrzaj>
    <derivirana_varijabla naziv="DomainObject.Datum_1">8. lipnja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DRVENI ŠESTAR d.o.o.</izvorni_sadrzaj>
    <derivirana_varijabla naziv="DomainObject.Predmet.ProtustrankaIDrugi_1">DRVENI ŠESTAR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DRVENI ŠESTAR d.o.o., OIB 41858135523, Maksimirska 129/2, 10000 Zagreb</izvorni_sadrzaj>
    <derivirana_varijabla naziv="DomainObject.Predmet.ProtustrankaIDrugiAdressOIB_1">DRVENI ŠESTAR d.o.o., OIB 41858135523, Maksimirska 129/2,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DRVENI ŠESTAR d.o.o.</item>
      <item>Luka Sporiš</item>
    </izvorni_sadrzaj>
    <derivirana_varijabla naziv="DomainObject.Predmet.SudioniciListNaziv_1">
      <item>FINA Regionalni centar Zagreb</item>
      <item>DRVENI ŠESTAR d.o.o.</item>
      <item>Luka Sporiš</item>
    </derivirana_varijabla>
  </DomainObject.Predmet.SudioniciListNaziv>
  <DomainObject.Predmet.SudioniciListAdressOIB>
    <izvorni_sadrzaj>
      <item>FINA Regionalni centar Zagreb, OIB 85821130368, Trg svibanjskih žrtava 1995. br. 1,10000 Zagreb</item>
      <item>DRVENI ŠESTAR d.o.o., OIB 41858135523, Maksimirska 129/2,10000 Zagreb</item>
      <item>Luka Sporiš, OIB 63673047392, Ulica Vile Velebita 40,10000 Zagreb</item>
    </izvorni_sadrzaj>
    <derivirana_varijabla naziv="DomainObject.Predmet.SudioniciListAdressOIB_1">
      <item>FINA Regionalni centar Zagreb, OIB 85821130368, Trg svibanjskih žrtava 1995. br. 1,10000 Zagreb</item>
      <item>DRVENI ŠESTAR d.o.o., OIB 41858135523, Maksimirska 129/2,10000 Zagreb</item>
      <item>Luka Sporiš, OIB 63673047392, Ulica Vile Velebita 40,10000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41858135523</item>
      <item>, OIB 63673047392</item>
    </izvorni_sadrzaj>
    <derivirana_varijabla naziv="DomainObject.Predmet.SudioniciListNazivOIB_1">
      <item>, OIB 85821130368</item>
      <item>, OIB 41858135523</item>
      <item>, OIB 63673047392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Krznar, OIB 50405381305, Sveti duh 123 Zagreb</item>
    </izvorni_sadrzaj>
    <derivirana_varijabla naziv="DomainObject.Predmet.StecajniUpraviteljiListAddressOIB_1">
      <item>Zdravko Krznar, OIB 50405381305, Sveti duh 123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643</properties:Words>
  <properties:Characters>3617</properties:Characters>
  <properties:Lines>90</properties:Lines>
  <properties:Paragraphs>28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 St-725/13</vt:lpstr>
    </vt:vector>
  </properties:TitlesOfParts>
  <properties:LinksUpToDate>false</properties:LinksUpToDate>
  <properties:CharactersWithSpaces>4489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2017-06-08T12:08:00Z</dcterms:created>
  <dc:creator>gboljkovac</dc:creator>
  <cp:lastModifiedBy>Goranka Boljkovac</cp:lastModifiedBy>
  <cp:lastPrinted>2017-04-26T10:29:00Z</cp:lastPrinted>
  <dcterms:modified xmlns:xsi="http://www.w3.org/2001/XMLSchema-instance" xsi:type="dcterms:W3CDTF">2017-06-08T12:15:00Z</dcterms:modified>
  <cp:revision>4</cp:revision>
  <dc:title>4 St-725/13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