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6ffc" w14:paraId="8526ffc"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6C1D2B" w:rsidRPr="006C1D2B">
        <w:rPr>
          <w:szCs w:val="24"/>
          <w:lang w:val="hr-HR"/>
        </w:rPr>
        <w:t>RETEGO j.d.o.o., OIB: 18707292978, Imotski, Fra Rajmunda Rudeža 1</w:t>
      </w:r>
      <w:r w:rsidR="007822BE" w:rsidRPr="00E3340E">
        <w:rPr>
          <w:szCs w:val="24"/>
          <w:lang w:val="hr-HR"/>
        </w:rPr>
        <w:t xml:space="preserve">, </w:t>
      </w:r>
      <w:r w:rsidR="00295F68">
        <w:rPr>
          <w:szCs w:val="24"/>
          <w:lang w:val="hr-HR"/>
        </w:rPr>
        <w:t xml:space="preserve">dana </w:t>
      </w:r>
      <w:r w:rsidR="006C1D2B">
        <w:rPr>
          <w:szCs w:val="24"/>
          <w:lang w:val="hr-HR"/>
        </w:rPr>
        <w:t>11. ru</w:t>
      </w:r>
      <w:r w:rsidR="00295F68">
        <w:rPr>
          <w:szCs w:val="24"/>
          <w:lang w:val="hr-HR"/>
        </w:rPr>
        <w:t>j</w:t>
      </w:r>
      <w:r w:rsidR="006C1D2B">
        <w:rPr>
          <w:szCs w:val="24"/>
          <w:lang w:val="hr-HR"/>
        </w:rPr>
        <w:t>n</w:t>
      </w:r>
      <w:r w:rsidR="00295F68">
        <w:rPr>
          <w:szCs w:val="24"/>
          <w:lang w:val="hr-HR"/>
        </w:rPr>
        <w:t>a</w:t>
      </w:r>
      <w:r w:rsidR="007822BE" w:rsidRPr="00E3340E">
        <w:rPr>
          <w:szCs w:val="24"/>
          <w:lang w:val="hr-HR"/>
        </w:rPr>
        <w:t xml:space="preserve">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6C1D2B">
        <w:rPr>
          <w:lang w:val="hr-HR"/>
        </w:rPr>
        <w:t xml:space="preserve"> poslovni broj 11. St-</w:t>
      </w:r>
      <w:r w:rsidR="00295F68">
        <w:rPr>
          <w:lang w:val="hr-HR"/>
        </w:rPr>
        <w:t>7</w:t>
      </w:r>
      <w:r w:rsidR="006C1D2B">
        <w:rPr>
          <w:lang w:val="hr-HR"/>
        </w:rPr>
        <w:t>3</w:t>
      </w:r>
      <w:r w:rsidR="00295F68">
        <w:rPr>
          <w:lang w:val="hr-HR"/>
        </w:rPr>
        <w:t>2</w:t>
      </w:r>
      <w:r w:rsidR="007822BE" w:rsidRPr="00E3340E">
        <w:rPr>
          <w:lang w:val="hr-HR"/>
        </w:rPr>
        <w:t xml:space="preserve">/2016 od </w:t>
      </w:r>
      <w:r w:rsidR="006C1D2B">
        <w:rPr>
          <w:lang w:val="hr-HR"/>
        </w:rPr>
        <w:t>4. studenog 2016</w:t>
      </w:r>
      <w:r w:rsidR="007822BE" w:rsidRPr="00E3340E">
        <w:rPr>
          <w:lang w:val="hr-HR"/>
        </w:rPr>
        <w:t xml:space="preserve">. godine koje je postalo pravomoćno </w:t>
      </w:r>
      <w:r w:rsidR="002B5366">
        <w:rPr>
          <w:lang w:val="hr-HR"/>
        </w:rPr>
        <w:t xml:space="preserve">dana </w:t>
      </w:r>
      <w:r w:rsidR="006C1D2B">
        <w:rPr>
          <w:lang w:val="hr-HR"/>
        </w:rPr>
        <w:t>21. studenog</w:t>
      </w:r>
      <w:r w:rsidR="00295F68">
        <w:rPr>
          <w:lang w:val="hr-HR"/>
        </w:rPr>
        <w:t xml:space="preserve"> 201</w:t>
      </w:r>
      <w:r w:rsidR="006C1D2B">
        <w:rPr>
          <w:lang w:val="hr-HR"/>
        </w:rPr>
        <w:t>6</w:t>
      </w:r>
      <w:r w:rsidR="007822BE" w:rsidRPr="00E3340E">
        <w:rPr>
          <w:lang w:val="hr-HR"/>
        </w:rPr>
        <w:t>.</w:t>
      </w:r>
      <w:r w:rsidR="00295F68">
        <w:rPr>
          <w:lang w:val="hr-HR"/>
        </w:rPr>
        <w:t xml:space="preserve"> godine</w:t>
      </w:r>
      <w:r w:rsidR="007822BE" w:rsidRPr="00E3340E">
        <w:rPr>
          <w:lang w:val="hr-HR"/>
        </w:rPr>
        <w:t xml:space="preserve">, a ovršno </w:t>
      </w:r>
      <w:r w:rsidR="006C1D2B">
        <w:rPr>
          <w:lang w:val="hr-HR"/>
        </w:rPr>
        <w:t>29. studenog 2016</w:t>
      </w:r>
      <w:r w:rsidR="007822BE" w:rsidRPr="00E3340E">
        <w:rPr>
          <w:lang w:val="hr-HR"/>
        </w:rPr>
        <w:t>.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6C1D2B">
        <w:rPr>
          <w:lang w:val="hr-HR"/>
        </w:rPr>
        <w:t>Rajka</w:t>
      </w:r>
      <w:r w:rsidR="006C1D2B" w:rsidRPr="006C1D2B">
        <w:rPr>
          <w:lang w:val="hr-HR"/>
        </w:rPr>
        <w:t xml:space="preserve"> Sabljić</w:t>
      </w:r>
      <w:r w:rsidR="006C1D2B">
        <w:rPr>
          <w:lang w:val="hr-HR"/>
        </w:rPr>
        <w:t>a</w:t>
      </w:r>
      <w:r w:rsidR="006C1D2B" w:rsidRPr="006C1D2B">
        <w:rPr>
          <w:lang w:val="hr-HR"/>
        </w:rPr>
        <w:t>, Vinka Draganje 23, Split, OIB: 76179003810</w:t>
      </w:r>
      <w:r w:rsidR="007822BE" w:rsidRPr="00E3340E">
        <w:rPr>
          <w:szCs w:val="24"/>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7B4EA9">
        <w:t xml:space="preserve"> 0</w:t>
      </w:r>
      <w:r w:rsidR="006C1D2B">
        <w:t xml:space="preserve">0, poziv na broj odobrenja </w:t>
      </w:r>
      <w:r w:rsidR="00295F68">
        <w:t>7</w:t>
      </w:r>
      <w:r w:rsidR="006C1D2B">
        <w:t>3</w:t>
      </w:r>
      <w:r w:rsidR="00295F68">
        <w:t>2</w:t>
      </w:r>
      <w:r w:rsidR="007822BE" w:rsidRPr="00E3340E">
        <w:t>-2016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6C1D2B" w:rsidP="006C1D2B" w:rsidR="006C1D2B">
      <w:pPr>
        <w:ind w:firstLine="708"/>
        <w:jc w:val="both"/>
      </w:pPr>
      <w:r w:rsidRPr="00CA44BF">
        <w:rPr>
          <w:szCs w:val="24"/>
        </w:rPr>
        <w:t>Financijska agencija, Regionalni centar Split podnijela je ovom sudu 11. ožujka 2016. godine prijedlog za otvaranje stečajnog postupka nad dužnikom RETEGO j.d.o.o., OIB: 18707292978, Imotski, Fra Rajmunda Rudeža 1, sukladno odredbi čl. 444. st. 2. SZ-a.</w:t>
      </w:r>
      <w:r>
        <w:rPr>
          <w:szCs w:val="24"/>
        </w:rPr>
        <w:t xml:space="preserve"> </w:t>
      </w:r>
    </w:p>
    <w:p w:rsidRDefault="00295F68" w:rsidP="007822BE" w:rsidR="00295F68">
      <w:pPr>
        <w:ind w:firstLine="708"/>
        <w:jc w:val="both"/>
        <w:rPr>
          <w:szCs w:val="24"/>
        </w:rPr>
      </w:pPr>
    </w:p>
    <w:p w:rsidRDefault="007822BE" w:rsidP="007822BE" w:rsidR="007822BE" w:rsidRPr="00E3340E">
      <w:pPr>
        <w:ind w:firstLine="708"/>
        <w:jc w:val="both"/>
      </w:pPr>
      <w:r w:rsidRPr="00E3340E">
        <w:t xml:space="preserve">U smislu odredbe čl. 112. st. 5. </w:t>
      </w:r>
      <w:r w:rsidR="002D4069">
        <w:t>Stečajnog zakona (</w:t>
      </w:r>
      <w:r w:rsidR="002D4069" w:rsidRPr="008A5320">
        <w:t xml:space="preserve">˝Narodne novine˝ broj </w:t>
      </w:r>
      <w:r w:rsidR="002D4069">
        <w:t>71/15</w:t>
      </w:r>
      <w:r w:rsidR="002D4069" w:rsidRPr="008A5320">
        <w:t>; dalje</w:t>
      </w:r>
      <w:r w:rsidR="002D4069">
        <w:t>: SZ)</w:t>
      </w:r>
      <w:r w:rsidRPr="00E3340E">
        <w:t xml:space="preserve"> FINA je izvijestila sud da dužnik na dan </w:t>
      </w:r>
      <w:r w:rsidR="006C1D2B">
        <w:t>24. listopada 2016</w:t>
      </w:r>
      <w:r w:rsidRPr="00E3340E">
        <w:t>. godine na ime predujma za namiren</w:t>
      </w:r>
      <w:r w:rsidR="00D9643D">
        <w:t>je troškova stečajnog postupka ne</w:t>
      </w:r>
      <w:r w:rsidRPr="00E3340E">
        <w:t>m</w:t>
      </w:r>
      <w:r w:rsidR="00D9643D">
        <w:t xml:space="preserve">a zaplijenjena novčana sredstva </w:t>
      </w:r>
      <w:r w:rsidR="006C1D2B">
        <w:t>(list 18-19</w:t>
      </w:r>
      <w:r w:rsidRPr="00E3340E">
        <w:t xml:space="preserve"> spisa).</w:t>
      </w:r>
    </w:p>
    <w:p w:rsidRDefault="007822BE" w:rsidP="007822BE" w:rsidR="007822BE" w:rsidRPr="00E3340E">
      <w:pPr>
        <w:ind w:firstLine="708"/>
        <w:jc w:val="both"/>
      </w:pPr>
    </w:p>
    <w:p w:rsidRDefault="007822BE" w:rsidP="007822BE" w:rsidR="007822BE" w:rsidRPr="00E3340E">
      <w:pPr>
        <w:ind w:firstLine="709"/>
        <w:jc w:val="both"/>
      </w:pPr>
      <w:r w:rsidRPr="00E3340E">
        <w:t>Rješenjem ov</w:t>
      </w:r>
      <w:r w:rsidR="00295F68">
        <w:t>oga suda poslovni broj 11. St-7</w:t>
      </w:r>
      <w:r w:rsidR="006C1D2B">
        <w:t>3</w:t>
      </w:r>
      <w:r w:rsidR="00295F68">
        <w:t>2</w:t>
      </w:r>
      <w:r w:rsidRPr="00E3340E">
        <w:t xml:space="preserve">/2016 </w:t>
      </w:r>
      <w:r w:rsidR="006C1D2B">
        <w:t>od 4. studenog 2016</w:t>
      </w:r>
      <w:r w:rsidRPr="00E3340E">
        <w:t xml:space="preserve">. godine sud je pozvao </w:t>
      </w:r>
      <w:r w:rsidR="006C1D2B">
        <w:t>Rajka Sabljića</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rsidRPr="00E3340E">
      <w:pPr>
        <w:ind w:firstLine="709"/>
        <w:jc w:val="both"/>
      </w:pPr>
      <w:r w:rsidRPr="00E3340E">
        <w:t xml:space="preserve">Predmetno rješenje postalo je pravomoćno </w:t>
      </w:r>
      <w:r w:rsidR="00295F68">
        <w:t xml:space="preserve">dana </w:t>
      </w:r>
      <w:r w:rsidR="006C1D2B">
        <w:t>21. studenog 2016</w:t>
      </w:r>
      <w:r w:rsidRPr="00E3340E">
        <w:t xml:space="preserve">. godine, a ovršno </w:t>
      </w:r>
      <w:r w:rsidR="00295F68">
        <w:t>dana 2</w:t>
      </w:r>
      <w:r w:rsidR="006C1D2B">
        <w:t>9. studenog 2016</w:t>
      </w:r>
      <w:r w:rsidRPr="00E3340E">
        <w:t>. godine.</w:t>
      </w:r>
    </w:p>
    <w:p w:rsidRDefault="007822BE" w:rsidP="007822BE" w:rsidR="007822BE"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6C1D2B">
        <w:t>4. studenog 2016</w:t>
      </w:r>
      <w:r w:rsidRPr="00E3340E">
        <w:t>. godine</w:t>
      </w:r>
      <w:r w:rsidRPr="00E3340E">
        <w:rPr>
          <w:szCs w:val="24"/>
        </w:rPr>
        <w:t xml:space="preserve"> upozoren da će sud u tom slučaju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9F1440" w:rsidP="007822BE" w:rsidR="007822BE" w:rsidRPr="00E3340E">
      <w:pPr>
        <w:jc w:val="center"/>
        <w:rPr>
          <w:szCs w:val="24"/>
        </w:rPr>
      </w:pPr>
      <w:r>
        <w:rPr>
          <w:szCs w:val="24"/>
        </w:rPr>
        <w:t xml:space="preserve">U Splitu, </w:t>
      </w:r>
      <w:r w:rsidR="006C1D2B">
        <w:rPr>
          <w:szCs w:val="24"/>
        </w:rPr>
        <w:t>11. rujna</w:t>
      </w:r>
      <w:r w:rsidR="007822BE" w:rsidRPr="00E3340E">
        <w:rPr>
          <w:szCs w:val="24"/>
        </w:rPr>
        <w:t xml:space="preserve">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2D4069" w:rsidR="002D4069">
      <w:pPr>
        <w:pStyle w:val="Odlomakpopisa"/>
        <w:numPr>
          <w:ilvl w:val="0"/>
          <w:numId w:val="3"/>
        </w:numPr>
        <w:ind w:left="567"/>
      </w:pPr>
      <w:r w:rsidRPr="00E3340E">
        <w:t>FINA, uz dostavu r</w:t>
      </w:r>
      <w:r w:rsidR="007B4EA9">
        <w:t>ješenja poslovni broj 11. St-</w:t>
      </w:r>
      <w:r w:rsidR="002D4069">
        <w:t>7</w:t>
      </w:r>
      <w:r w:rsidR="006C1D2B">
        <w:t>3</w:t>
      </w:r>
      <w:r w:rsidR="002D4069">
        <w:t>2</w:t>
      </w:r>
      <w:r w:rsidRPr="00E3340E">
        <w:t xml:space="preserve">/2016 </w:t>
      </w:r>
      <w:r w:rsidR="00D9643D">
        <w:t xml:space="preserve">od </w:t>
      </w:r>
      <w:r w:rsidR="006C1D2B">
        <w:t>4. studenog</w:t>
      </w:r>
      <w:r w:rsidR="002D4069">
        <w:t xml:space="preserve"> 201</w:t>
      </w:r>
      <w:r w:rsidR="006C1D2B">
        <w:t>6</w:t>
      </w:r>
      <w:r w:rsidRPr="00E3340E">
        <w:t>. godine sa potvrdom pravomoćnosti i ovršnosti</w:t>
      </w:r>
    </w:p>
    <w:p w:rsidRDefault="006C1D2B" w:rsidP="002D4069" w:rsidR="002D4069" w:rsidRPr="00E3340E">
      <w:pPr>
        <w:pStyle w:val="Odlomakpopisa"/>
        <w:numPr>
          <w:ilvl w:val="0"/>
          <w:numId w:val="3"/>
        </w:numPr>
        <w:ind w:left="567"/>
      </w:pPr>
      <w:r>
        <w:t>Rajko Sabljić iz Splita, Vinka Draganje 23</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D73A2D">
          <w:rPr>
            <w:noProof/>
          </w:rPr>
          <w:t>2</w:t>
        </w:r>
        <w:r>
          <w:fldChar w:fldCharType="end"/>
        </w:r>
      </w:p>
    </w:sdtContent>
  </w:sdt>
  <w:p w:rsidRDefault="00295F68" w:rsidP="00154657" w:rsidR="00154657">
    <w:pPr>
      <w:pStyle w:val="Zaglavlje"/>
      <w:jc w:val="right"/>
    </w:pPr>
    <w:r>
      <w:t>11. St-7</w:t>
    </w:r>
    <w:r w:rsidR="006C1D2B">
      <w:t>3</w:t>
    </w:r>
    <w:r>
      <w:t>2</w:t>
    </w:r>
    <w:r w:rsidR="0015465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95F68">
      <w:t>7</w:t>
    </w:r>
    <w:r w:rsidR="006C1D2B">
      <w:t>3</w:t>
    </w:r>
    <w:r w:rsidR="00295F68">
      <w:t>2</w:t>
    </w:r>
    <w:r w:rsidR="0015465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5CA4"/>
    <w:rsid w:val="00101227"/>
    <w:rsid w:val="00154657"/>
    <w:rsid w:val="001B2797"/>
    <w:rsid w:val="001C2471"/>
    <w:rsid w:val="001D7998"/>
    <w:rsid w:val="002022AD"/>
    <w:rsid w:val="00214915"/>
    <w:rsid w:val="0024431B"/>
    <w:rsid w:val="002554C6"/>
    <w:rsid w:val="002865D6"/>
    <w:rsid w:val="00295F68"/>
    <w:rsid w:val="0029761E"/>
    <w:rsid w:val="002A4AD2"/>
    <w:rsid w:val="002B5366"/>
    <w:rsid w:val="002D4069"/>
    <w:rsid w:val="002F4D49"/>
    <w:rsid w:val="00302874"/>
    <w:rsid w:val="00315051"/>
    <w:rsid w:val="00334794"/>
    <w:rsid w:val="00335E2C"/>
    <w:rsid w:val="0034057E"/>
    <w:rsid w:val="00345782"/>
    <w:rsid w:val="003509DE"/>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C1D2B"/>
    <w:rsid w:val="006F6711"/>
    <w:rsid w:val="007011D1"/>
    <w:rsid w:val="0071519E"/>
    <w:rsid w:val="00734E45"/>
    <w:rsid w:val="007822BE"/>
    <w:rsid w:val="00794684"/>
    <w:rsid w:val="007B4EA9"/>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9F1440"/>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92D"/>
    <w:rsid w:val="00D37671"/>
    <w:rsid w:val="00D42BFD"/>
    <w:rsid w:val="00D47671"/>
    <w:rsid w:val="00D55337"/>
    <w:rsid w:val="00D73A2D"/>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D73A2D"/>
    <w:rPr>
      <w:color w:val="808080"/>
      <w:bdr w:space="0" w:sz="0" w:color="auto" w:val="none"/>
      <w:shd w:fill="auto" w:color="auto" w:val="clear"/>
    </w:rPr>
  </w:style>
  <w:style w:customStyle="true" w:styleId="eSPISCCParagraphDefaultFont" w:type="character">
    <w:name w:val="eSPIS_CC_Paragraph Default Font"/>
    <w:basedOn w:val="Zadanifontodlomka"/>
    <w:rsid w:val="00D73A2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73A2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D73A2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3A2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D73A2D"/>
    <w:rPr>
      <w:color w:val="808080"/>
      <w:bdr w:color="auto" w:space="0" w:sz="0" w:val="none"/>
      <w:shd w:color="auto" w:fill="auto" w:val="clear"/>
    </w:rPr>
  </w:style>
  <w:style w:customStyle="1" w:styleId="eSPISCCParagraphDefaultFont" w:type="character">
    <w:name w:val="eSPIS_CC_Paragraph Default Font"/>
    <w:basedOn w:val="Zadanifontodlomka"/>
    <w:rsid w:val="00D73A2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73A2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D73A2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3A2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FINA-i za prisilnu naplatu</izvorni_sadrzaj>
    <derivirana_varijabla naziv="DomainObject.Primjedba_1">Nalog FINA-i za prisilnu naplatu</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St-732/2016</izvorni_sadrzaj>
    <derivirana_varijabla naziv="DomainObject.Predmet.OznakaBroj_1">St-732/2016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RETEGO j.d.o.o. za proizvodnju ventilacijskih uređaja</izvorni_sadrzaj>
    <derivirana_varijabla naziv="DomainObject.Predmet.ProtustrankaFormated_1">  RETEGO j.d.o.o. za proizvodnju ventilacijskih uređaja</derivirana_varijabla>
  </DomainObject.Predmet.ProtustrankaFormated>
  <DomainObject.Predmet.ProtustrankaFormatedOIB>
    <izvorni_sadrzaj>  RETEGO j.d.o.o. za proizvodnju ventilacijskih uređaja, OIB 18707292978</izvorni_sadrzaj>
    <derivirana_varijabla naziv="DomainObject.Predmet.ProtustrankaFormatedOIB_1">  RETEGO j.d.o.o. za proizvodnju ventilacijskih uređaja, OIB 18707292978</derivirana_varijabla>
  </DomainObject.Predmet.ProtustrankaFormatedOIB>
  <DomainObject.Predmet.ProtustrankaFormatedWithAdress>
    <izvorni_sadrzaj> RETEGO j.d.o.o. za proizvodnju ventilacijskih uređaja, Fra Rajmunda Rudeža 1, 21260 Imotski</izvorni_sadrzaj>
    <derivirana_varijabla naziv="DomainObject.Predmet.ProtustrankaFormatedWithAdress_1"> RETEGO j.d.o.o. za proizvodnju ventilacijskih uređaja, Fra Rajmunda Rudeža 1, 21260 Imotski</derivirana_varijabla>
  </DomainObject.Predmet.ProtustrankaFormatedWithAdress>
  <DomainObject.Predmet.ProtustrankaFormatedWithAdressOIB>
    <izvorni_sadrzaj> RETEGO j.d.o.o. za proizvodnju ventilacijskih uređaja, OIB 18707292978, Fra Rajmunda Rudeža 1, 21260 Imotski</izvorni_sadrzaj>
    <derivirana_varijabla naziv="DomainObject.Predmet.ProtustrankaFormatedWithAdressOIB_1"> RETEGO j.d.o.o. za proizvodnju ventilacijskih uređaja, OIB 18707292978, Fra Rajmunda Rudeža 1, 21260 Imotski</derivirana_varijabla>
  </DomainObject.Predmet.ProtustrankaFormatedWithAdressOIB>
  <DomainObject.Predmet.ProtustrankaWithAdress>
    <izvorni_sadrzaj>RETEGO j.d.o.o. za proizvodnju ventilacijskih uređaja Fra Rajmunda Rudeža 1, 21260 Imotski</izvorni_sadrzaj>
    <derivirana_varijabla naziv="DomainObject.Predmet.ProtustrankaWithAdress_1">RETEGO j.d.o.o. za proizvodnju ventilacijskih uređaja Fra Rajmunda Rudeža 1, 21260 Imotski</derivirana_varijabla>
  </DomainObject.Predmet.ProtustrankaWithAdress>
  <DomainObject.Predmet.ProtustrankaWithAdressOIB>
    <izvorni_sadrzaj>RETEGO j.d.o.o. za proizvodnju ventilacijskih uređaja, OIB 18707292978, Fra Rajmunda Rudeža 1, 21260 Imotski</izvorni_sadrzaj>
    <derivirana_varijabla naziv="DomainObject.Predmet.ProtustrankaWithAdressOIB_1">RETEGO j.d.o.o. za proizvodnju ventilacijskih uređaja, OIB 18707292978, Fra Rajmunda Rudeža 1, 21260 Imotski</derivirana_varijabla>
  </DomainObject.Predmet.ProtustrankaWithAdressOIB>
  <DomainObject.Predmet.ProtustrankaNazivFormated>
    <izvorni_sadrzaj>RETEGO j.d.o.o. za proizvodnju ventilacijskih uređaja</izvorni_sadrzaj>
    <derivirana_varijabla naziv="DomainObject.Predmet.ProtustrankaNazivFormated_1">RETEGO j.d.o.o. za proizvodnju ventilacijskih uređaja</derivirana_varijabla>
  </DomainObject.Predmet.ProtustrankaNazivFormated>
  <DomainObject.Predmet.ProtustrankaNazivFormatedOIB>
    <izvorni_sadrzaj>RETEGO j.d.o.o. za proizvodnju ventilacijskih uređaja, OIB 18707292978</izvorni_sadrzaj>
    <derivirana_varijabla naziv="DomainObject.Predmet.ProtustrankaNazivFormatedOIB_1">RETEGO j.d.o.o. za proizvodnju ventilacijskih uređaja, OIB 18707292978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43542.65</izvorni_sadrzaj>
    <derivirana_varijabla naziv="DomainObject.Predmet.TrenutnaVrijednost_1">43542.65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RETEGO j.d.o.o. za proizvodnju ventilacijskih uređaja</item>
    </izvorni_sadrzaj>
    <derivirana_varijabla naziv="DomainObject.Predmet.ProtuStrankaListFormated_1">
      <item>RETEGO j.d.o.o. za proizvodnju ventilacijskih uređaja</item>
    </derivirana_varijabla>
  </DomainObject.Predmet.ProtuStrankaListFormated>
  <DomainObject.Predmet.ProtuStrankaListFormatedOIB>
    <izvorni_sadrzaj>
      <item>RETEGO j.d.o.o. za proizvodnju ventilacijskih uređaja, OIB 18707292978</item>
    </izvorni_sadrzaj>
    <derivirana_varijabla naziv="DomainObject.Predmet.ProtuStrankaListFormatedOIB_1">
      <item>RETEGO j.d.o.o. za proizvodnju ventilacijskih uređaja, OIB 18707292978</item>
    </derivirana_varijabla>
  </DomainObject.Predmet.ProtuStrankaListFormatedOIB>
  <DomainObject.Predmet.ProtuStrankaListFormatedWithAdress>
    <izvorni_sadrzaj>
      <item>RETEGO j.d.o.o. za proizvodnju ventilacijskih uređaja, Fra Rajmunda Rudeža 1, 21260 Imotski</item>
    </izvorni_sadrzaj>
    <derivirana_varijabla naziv="DomainObject.Predmet.ProtuStrankaListFormatedWithAdress_1">
      <item>RETEGO j.d.o.o. za proizvodnju ventilacijskih uređaja, Fra Rajmunda Rudeža 1, 21260 Imotski</item>
    </derivirana_varijabla>
  </DomainObject.Predmet.ProtuStrankaListFormatedWithAdress>
  <DomainObject.Predmet.ProtuStrankaListFormatedWithAdressOIB>
    <izvorni_sadrzaj>
      <item>RETEGO j.d.o.o. za proizvodnju ventilacijskih uređaja, OIB 18707292978, Fra Rajmunda Rudeža 1, 21260 Imotski</item>
    </izvorni_sadrzaj>
    <derivirana_varijabla naziv="DomainObject.Predmet.ProtuStrankaListFormatedWithAdressOIB_1">
      <item>RETEGO j.d.o.o. za proizvodnju ventilacijskih uređaja, OIB 18707292978, Fra Rajmunda Rudeža 1, 21260 Imotski</item>
    </derivirana_varijabla>
  </DomainObject.Predmet.ProtuStrankaListFormatedWithAdressOIB>
  <DomainObject.Predmet.ProtuStrankaListNazivFormated>
    <izvorni_sadrzaj>
      <item>RETEGO j.d.o.o. za proizvodnju ventilacijskih uređaja</item>
    </izvorni_sadrzaj>
    <derivirana_varijabla naziv="DomainObject.Predmet.ProtuStrankaListNazivFormated_1">
      <item>RETEGO j.d.o.o. za proizvodnju ventilacijskih uređaja</item>
    </derivirana_varijabla>
  </DomainObject.Predmet.ProtuStrankaListNazivFormated>
  <DomainObject.Predmet.ProtuStrankaListNazivFormatedOIB>
    <izvorni_sadrzaj>
      <item>RETEGO j.d.o.o. za proizvodnju ventilacijskih uređaja, OIB 18707292978</item>
    </izvorni_sadrzaj>
    <derivirana_varijabla naziv="DomainObject.Predmet.ProtuStrankaListNazivFormatedOIB_1">
      <item>RETEGO j.d.o.o. za proizvodnju ventilacijskih uređaja, OIB 18707292978</item>
    </derivirana_varijabla>
  </DomainObject.Predmet.ProtuStrankaListNazivFormatedOIB>
  <DomainObject.Predmet.OstaliListFormated>
    <izvorni_sadrzaj>
      <item>Rajko Sabljić</item>
    </izvorni_sadrzaj>
    <derivirana_varijabla naziv="DomainObject.Predmet.OstaliListFormated_1">
      <item>Rajko Sabljić</item>
    </derivirana_varijabla>
  </DomainObject.Predmet.OstaliListFormated>
  <DomainObject.Predmet.OstaliListFormatedOIB>
    <izvorni_sadrzaj>
      <item>Rajko Sabljić, OIB 76179003810</item>
    </izvorni_sadrzaj>
    <derivirana_varijabla naziv="DomainObject.Predmet.OstaliListFormatedOIB_1">
      <item>Rajko Sabljić, OIB 76179003810</item>
    </derivirana_varijabla>
  </DomainObject.Predmet.OstaliListFormatedOIB>
  <DomainObject.Predmet.OstaliListFormatedWithAdress>
    <izvorni_sadrzaj>
      <item>Rajko Sabljić, Vinka Draganje 23, 21000 Split</item>
    </izvorni_sadrzaj>
    <derivirana_varijabla naziv="DomainObject.Predmet.OstaliListFormatedWithAdress_1">
      <item>Rajko Sabljić, Vinka Draganje 23, 21000 Split</item>
    </derivirana_varijabla>
  </DomainObject.Predmet.OstaliListFormatedWithAdress>
  <DomainObject.Predmet.OstaliListFormatedWithAdressOIB>
    <izvorni_sadrzaj>
      <item>Rajko Sabljić, OIB 76179003810, Vinka Draganje 23, 21000 Split</item>
    </izvorni_sadrzaj>
    <derivirana_varijabla naziv="DomainObject.Predmet.OstaliListFormatedWithAdressOIB_1">
      <item>Rajko Sabljić, OIB 76179003810, Vinka Draganje 23, 21000 Split</item>
    </derivirana_varijabla>
  </DomainObject.Predmet.OstaliListFormatedWithAdressOIB>
  <DomainObject.Predmet.OstaliListNazivFormated>
    <izvorni_sadrzaj>
      <item>Rajko Sabljić</item>
    </izvorni_sadrzaj>
    <derivirana_varijabla naziv="DomainObject.Predmet.OstaliListNazivFormated_1">
      <item>Rajko Sabljić</item>
    </derivirana_varijabla>
  </DomainObject.Predmet.OstaliListNazivFormated>
  <DomainObject.Predmet.OstaliListNazivFormatedOIB>
    <izvorni_sadrzaj>
      <item>Rajko Sabljić, OIB 76179003810</item>
    </izvorni_sadrzaj>
    <derivirana_varijabla naziv="DomainObject.Predmet.OstaliListNazivFormatedOIB_1">
      <item>Rajko Sabljić, OIB 76179003810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RETEGO j.d.o.o. za proizvodnju ventilacijskih uređaja</izvorni_sadrzaj>
    <derivirana_varijabla naziv="DomainObject.Predmet.ProtustrankaIDrugi_1">RETEGO j.d.o.o. za proizvodnju ventilacijskih uređaja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RETEGO j.d.o.o. za proizvodnju ventilacijskih uređaja, OIB 18707292978, Fra Rajmunda Rudeža 1, 21260 Imotski</izvorni_sadrzaj>
    <derivirana_varijabla naziv="DomainObject.Predmet.ProtustrankaIDrugiAdressOIB_1">RETEGO j.d.o.o. za proizvodnju ventilacijskih uređaja, OIB 18707292978, Fra Rajmunda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RETEGO j.d.o.o. za proizvodnju ventilacijskih uređaja</item>
      <item>FINANCIJSKA AGENCIJA, RC SPLIT</item>
      <item>Rajko Sabljić</item>
    </izvorni_sadrzaj>
    <derivirana_varijabla naziv="DomainObject.Predmet.SudioniciListNaziv_1">
      <item>RETEGO j.d.o.o. za proizvodnju ventilacijskih uređaja</item>
      <item>FINANCIJSKA AGENCIJA, RC SPLIT</item>
      <item>Rajko Sabljić</item>
    </derivirana_varijabla>
  </DomainObject.Predmet.SudioniciListNaziv>
  <DomainObject.Predmet.SudioniciListAdressOIB>
    <izvorni_sadrzaj>
      <item>RETEGO j.d.o.o. za proizvodnju ventilacijskih uređaja, OIB 18707292978, Fra Rajmunda Rudeža 1,21260 Imotski</item>
      <item>FINANCIJSKA AGENCIJA, RC SPLIT, OIB 85821130368, Mažuranićevo šetalište 24 b,21000 Split</item>
      <item>Rajko Sabljić, OIB 76179003810, Vinka Draganje 23,21000 Split</item>
    </izvorni_sadrzaj>
    <derivirana_varijabla naziv="DomainObject.Predmet.SudioniciListAdressOIB_1">
      <item>RETEGO j.d.o.o. za proizvodnju ventilacijskih uređaja, OIB 18707292978, Fra Rajmunda Rudeža 1,21260 Imotski</item>
      <item>FINANCIJSKA AGENCIJA, RC SPLIT, OIB 85821130368, Mažuranićevo šetalište 24 b,21000 Split</item>
      <item>Rajko Sabljić, OIB 76179003810, Vinka Draganje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18707292978</item>
      <item>, OIB 85821130368</item>
      <item>, OIB 76179003810</item>
    </izvorni_sadrzaj>
    <derivirana_varijabla naziv="DomainObject.Predmet.SudioniciListNazivOIB_1">
      <item>, OIB 18707292978</item>
      <item>, OIB 85821130368</item>
      <item>, OIB 76179003810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05A15B-9AF8-47F7-8BFB-C9279AF529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743</properties:Words>
  <properties:Characters>4074</properties:Characters>
  <properties:Lines>91</properties:Lines>
  <properties:Paragraphs>28</properties:Paragraphs>
  <properties:TotalTime>16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2017-09-11T11:18:00Z</cp:lastPrinted>
  <dcterms:modified xmlns:xsi="http://www.w3.org/2001/XMLSchema-instance" xsi:type="dcterms:W3CDTF">2017-09-11T12:49:00Z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