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3b25" w14:paraId="9333b2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67F9D">
        <w:rPr>
          <w:b/>
          <w:lang w:val="hr-HR"/>
        </w:rPr>
        <w:t>379</w:t>
      </w:r>
      <w:r w:rsidR="004777B1">
        <w:rPr>
          <w:b/>
          <w:lang w:val="hr-HR"/>
        </w:rPr>
        <w:t>/201</w:t>
      </w:r>
      <w:r w:rsidR="0079563C">
        <w:rPr>
          <w:b/>
          <w:lang w:val="hr-HR"/>
        </w:rPr>
        <w:t>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667F9D">
        <w:rPr>
          <w:lang w:val="hr-HR"/>
        </w:rPr>
        <w:t>LIPO I FRIŠKO d.o.o. Makarska, Zrinsko-Frankopanska 7</w:t>
      </w:r>
      <w:r w:rsidR="00317CAA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667F9D">
        <w:rPr>
          <w:lang w:val="hr-HR"/>
        </w:rPr>
        <w:t>48384811372</w:t>
      </w:r>
      <w:r w:rsidR="004638FC">
        <w:rPr>
          <w:lang w:val="hr-HR"/>
        </w:rPr>
        <w:t xml:space="preserve">, MBS: </w:t>
      </w:r>
      <w:r w:rsidR="00667F9D">
        <w:rPr>
          <w:szCs w:val="24"/>
        </w:rPr>
        <w:t>060233783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551811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67F9D">
        <w:rPr>
          <w:lang w:val="hr-HR"/>
        </w:rPr>
        <w:t xml:space="preserve">LIPO I FRIŠKO d.o.o. Makarska, Zrinsko-Frankopanska 7, OIB: 48384811372, </w:t>
      </w:r>
      <w:r w:rsidR="00B70173">
        <w:rPr>
          <w:lang w:val="hr-HR"/>
        </w:rPr>
        <w:t>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67F9D">
        <w:rPr>
          <w:lang w:val="hr-HR"/>
        </w:rPr>
        <w:t>899,62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51811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79563C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30E55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E4E14"/>
    <w:rsid w:val="001F5654"/>
    <w:rsid w:val="00200E29"/>
    <w:rsid w:val="0021270B"/>
    <w:rsid w:val="00217DD3"/>
    <w:rsid w:val="002702A4"/>
    <w:rsid w:val="002D048F"/>
    <w:rsid w:val="002E3193"/>
    <w:rsid w:val="00317CAA"/>
    <w:rsid w:val="00337F1C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23B30"/>
    <w:rsid w:val="004638FC"/>
    <w:rsid w:val="00473132"/>
    <w:rsid w:val="004777B1"/>
    <w:rsid w:val="004A6CA0"/>
    <w:rsid w:val="00551811"/>
    <w:rsid w:val="00560EF8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735D"/>
    <w:rsid w:val="00667F9D"/>
    <w:rsid w:val="006767AE"/>
    <w:rsid w:val="006E3551"/>
    <w:rsid w:val="00717EC0"/>
    <w:rsid w:val="00736EF6"/>
    <w:rsid w:val="00743750"/>
    <w:rsid w:val="00745F71"/>
    <w:rsid w:val="007467C2"/>
    <w:rsid w:val="007556F0"/>
    <w:rsid w:val="007725FF"/>
    <w:rsid w:val="0079563C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84323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5935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64D7A"/>
    <w:rsid w:val="00F72994"/>
    <w:rsid w:val="00F8408E"/>
    <w:rsid w:val="00F85A66"/>
    <w:rsid w:val="00FC5CF0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4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32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432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432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432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LIPO I FRIŠKO društvo s ograničenom odgovornošću za proizvodnju i trgovinu</izvorni_sadrzaj>
    <derivirana_varijabla naziv="DomainObject.Predmet.ProtustrankaFormated_1">  LIPO I FRIŠKO društvo s ograničenom odgovornošću za proizvodnju i trgovinu</derivirana_varijabla>
  </DomainObject.Predmet.ProtustrankaFormated>
  <DomainObject.Predmet.ProtustrankaFormatedOIB>
    <izvorni_sadrzaj>  LIPO I FRIŠKO društvo s ograničenom odgovornošću za proizvodnju i trgovinu, OIB 48384811372</izvorni_sadrzaj>
    <derivirana_varijabla naziv="DomainObject.Predmet.ProtustrankaFormatedOIB_1">  LIPO I FRIŠKO društvo s ograničenom odgovornošću za proizvodnju i trgovinu, OIB 48384811372</derivirana_varijabla>
  </DomainObject.Predmet.ProtustrankaFormatedOIB>
  <DomainObject.Predmet.ProtustrankaFormatedWithAdress>
    <izvorni_sadrzaj> LIPO I FRIŠKO društvo s ograničenom odgovornošću za proizvodnju i trgovinu, Zrinsko-Frankopanska 7, 21300 Makarska</izvorni_sadrzaj>
    <derivirana_varijabla naziv="DomainObject.Predmet.ProtustrankaFormatedWithAdress_1"> LIPO I FRIŠKO društvo s ograničenom odgovornošću za proizvodnju i trgovinu, Zrinsko-Frankopanska 7, 21300 Makarska</derivirana_varijabla>
  </DomainObject.Predmet.ProtustrankaFormatedWithAdress>
  <DomainObject.Predmet.ProtustrankaFormatedWithAdressOIB>
    <izvorni_sadrzaj> LIPO I FRIŠKO društvo s ograničenom odgovornošću za proizvodnju i trgovinu, OIB 48384811372, Zrinsko-Frankopanska 7, 21300 Makarska</izvorni_sadrzaj>
    <derivirana_varijabla naziv="DomainObject.Predmet.ProtustrankaFormatedWithAdressOIB_1"> LIPO I FRIŠKO društvo s ograničenom odgovornošću za proizvodnju i trgovinu, OIB 48384811372, Zrinsko-Frankopanska 7, 21300 Makarska</derivirana_varijabla>
  </DomainObject.Predmet.ProtustrankaFormatedWithAdressOIB>
  <DomainObject.Predmet.ProtustrankaWithAdress>
    <izvorni_sadrzaj>LIPO I FRIŠKO društvo s ograničenom odgovornošću za proizvodnju i trgovinu Zrinsko-Frankopanska 7, 21300 Makarska</izvorni_sadrzaj>
    <derivirana_varijabla naziv="DomainObject.Predmet.ProtustrankaWithAdress_1">LIPO I FRIŠKO društvo s ograničenom odgovornošću za proizvodnju i trgovinu Zrinsko-Frankopanska 7, 21300 Makarska</derivirana_varijabla>
  </DomainObject.Predmet.ProtustrankaWithAdress>
  <DomainObject.Predmet.ProtustrankaWithAdressOIB>
    <izvorni_sadrzaj>LIPO I FRIŠKO društvo s ograničenom odgovornošću za proizvodnju i trgovinu, OIB 48384811372, Zrinsko-Frankopanska 7, 21300 Makarska</izvorni_sadrzaj>
    <derivirana_varijabla naziv="DomainObject.Predmet.ProtustrankaWithAdressOIB_1">LIPO I FRIŠKO društvo s ograničenom odgovornošću za proizvodnju i trgovinu, OIB 48384811372, Zrinsko-Frankopanska 7, 21300 Makarska</derivirana_varijabla>
  </DomainObject.Predmet.ProtustrankaWithAdressOIB>
  <DomainObject.Predmet.ProtustrankaNazivFormated>
    <izvorni_sadrzaj>LIPO I FRIŠKO društvo s ograničenom odgovornošću za proizvodnju i trgovinu</izvorni_sadrzaj>
    <derivirana_varijabla naziv="DomainObject.Predmet.ProtustrankaNazivFormated_1">LIPO I FRIŠKO društvo s ograničenom odgovornošću za proizvodnju i trgovinu</derivirana_varijabla>
  </DomainObject.Predmet.ProtustrankaNazivFormated>
  <DomainObject.Predmet.ProtustrankaNazivFormatedOIB>
    <izvorni_sadrzaj>LIPO I FRIŠKO društvo s ograničenom odgovornošću za proizvodnju i trgovinu, OIB 48384811372</izvorni_sadrzaj>
    <derivirana_varijabla naziv="DomainObject.Predmet.ProtustrankaNazivFormatedOIB_1">LIPO I FRIŠKO društvo s ograničenom odgovornošću za proizvodnju i trgovinu, OIB 48384811372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899.62</izvorni_sadrzaj>
    <derivirana_varijabla naziv="DomainObject.Predmet.TrenutnaVrijednost_1">899.62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LIPO I FRIŠKO društvo s ograničenom odgovornošću za proizvodnju i trgovinu</item>
    </izvorni_sadrzaj>
    <derivirana_varijabla naziv="DomainObject.Predmet.ProtuStrankaListFormated_1">
      <item>LIPO I FRIŠKO društvo s ograničenom odgovornošću za proizvodnju i trgovinu</item>
    </derivirana_varijabla>
  </DomainObject.Predmet.ProtuStrankaListFormated>
  <DomainObject.Predmet.ProtuStrankaListFormatedOIB>
    <izvorni_sadrzaj>
      <item>LIPO I FRIŠKO društvo s ograničenom odgovornošću za proizvodnju i trgovinu, OIB 48384811372</item>
    </izvorni_sadrzaj>
    <derivirana_varijabla naziv="DomainObject.Predmet.ProtuStrankaListFormatedOIB_1">
      <item>LIPO I FRIŠKO društvo s ograničenom odgovornošću za proizvodnju i trgovinu, OIB 48384811372</item>
    </derivirana_varijabla>
  </DomainObject.Predmet.ProtuStrankaListFormatedOIB>
  <DomainObject.Predmet.ProtuStrankaListFormatedWithAdress>
    <izvorni_sadrzaj>
      <item>LIPO I FRIŠKO društvo s ograničenom odgovornošću za proizvodnju i trgovinu, Zrinsko-Frankopanska 7, 21300 Makarska</item>
    </izvorni_sadrzaj>
    <derivirana_varijabla naziv="DomainObject.Predmet.ProtuStrankaListFormatedWithAdress_1">
      <item>LIPO I FRIŠKO društvo s ograničenom odgovornošću za proizvodnju i trgovinu, Zrinsko-Frankopanska 7, 21300 Makarska</item>
    </derivirana_varijabla>
  </DomainObject.Predmet.ProtuStrankaListFormatedWithAdress>
  <DomainObject.Predmet.ProtuStrankaListFormatedWithAdressOIB>
    <izvorni_sadrzaj>
      <item>LIPO I FRIŠKO društvo s ograničenom odgovornošću za proizvodnju i trgovinu, OIB 48384811372, Zrinsko-Frankopanska 7, 21300 Makarska</item>
    </izvorni_sadrzaj>
    <derivirana_varijabla naziv="DomainObject.Predmet.ProtuStrankaListFormatedWithAdressOIB_1">
      <item>LIPO I FRIŠKO društvo s ograničenom odgovornošću za proizvodnju i trgovinu, OIB 48384811372, Zrinsko-Frankopanska 7, 21300 Makarska</item>
    </derivirana_varijabla>
  </DomainObject.Predmet.ProtuStrankaListFormatedWithAdressOIB>
  <DomainObject.Predmet.ProtuStrankaListNazivFormated>
    <izvorni_sadrzaj>
      <item>LIPO I FRIŠKO društvo s ograničenom odgovornošću za proizvodnju i trgovinu</item>
    </izvorni_sadrzaj>
    <derivirana_varijabla naziv="DomainObject.Predmet.ProtuStrankaListNazivFormated_1">
      <item>LIPO I FRIŠKO društvo s ograničenom odgovornošću za proizvodnju i trgovinu</item>
    </derivirana_varijabla>
  </DomainObject.Predmet.ProtuStrankaListNazivFormated>
  <DomainObject.Predmet.ProtuStrankaListNazivFormatedOIB>
    <izvorni_sadrzaj>
      <item>LIPO I FRIŠKO društvo s ograničenom odgovornošću za proizvodnju i trgovinu, OIB 48384811372</item>
    </izvorni_sadrzaj>
    <derivirana_varijabla naziv="DomainObject.Predmet.ProtuStrankaListNazivFormatedOIB_1">
      <item>LIPO I FRIŠKO društvo s ograničenom odgovornošću za proizvodnju i trgovinu, OIB 48384811372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LIPO I FRIŠKO društvo s ograničenom odgovornošću za proizvodnju i trgovinu</izvorni_sadrzaj>
    <derivirana_varijabla naziv="DomainObject.Predmet.ProtustrankaIDrugi_1">LIPO I FRIŠKO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LIPO I FRIŠKO društvo s ograničenom odgovornošću za proizvodnju i trgovinu, OIB 48384811372, Zrinsko-Frankopanska 7, 21300 Makarska</izvorni_sadrzaj>
    <derivirana_varijabla naziv="DomainObject.Predmet.ProtustrankaIDrugiAdressOIB_1">LIPO I FRIŠKO društvo s ograničenom odgovornošću za proizvodnju i trgovinu, OIB 48384811372, Zrinsko-Frankopanska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LIPO I FRIŠKO društvo s ograničenom odgovornošću za proizvodnju i trgovinu</item>
      <item>FINANCIJSKA AGENCIJA, RC SPLIT</item>
    </izvorni_sadrzaj>
    <derivirana_varijabla naziv="DomainObject.Predmet.SudioniciListNaziv_1">
      <item>LIPO I FRIŠKO društvo s ograničenom odgovornošću za proizvodnju i trgovinu</item>
      <item>FINANCIJSKA AGENCIJA, RC SPLIT</item>
    </derivirana_varijabla>
  </DomainObject.Predmet.SudioniciListNaziv>
  <DomainObject.Predmet.SudioniciListAdressOIB>
    <izvorni_sadrzaj>
      <item>LIPO I FRIŠKO društvo s ograničenom odgovornošću za proizvodnju i trgovinu, OIB 48384811372, Zrinsko-Frankopanska 7,21300 Makarska</item>
      <item>FINANCIJSKA AGENCIJA, RC SPLIT, OIB 85821130368, Mažuranićevo šetalište 24 b,21000 Split</item>
    </izvorni_sadrzaj>
    <derivirana_varijabla naziv="DomainObject.Predmet.SudioniciListAdressOIB_1">
      <item>LIPO I FRIŠKO društvo s ograničenom odgovornošću za proizvodnju i trgovinu, OIB 48384811372, Zrinsko-Frankopanska 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48384811372</item>
      <item>, OIB 85821130368</item>
    </izvorni_sadrzaj>
    <derivirana_varijabla naziv="DomainObject.Predmet.SudioniciListNazivOIB_1">
      <item>, OIB 48384811372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6E217-C35E-4D83-9268-9FB21660B5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1760</properties:Characters>
  <properties:Lines>50</properties:Lines>
  <properties:Paragraphs>16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2016-02-19T13:19:00Z</cp:lastPrinted>
  <dcterms:modified xmlns:xsi="http://www.w3.org/2001/XMLSchema-instance" xsi:type="dcterms:W3CDTF">2016-02-19T13:19:00Z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