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52d7" w14:paraId="e8952d7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F43E8">
        <w:rPr>
          <w:rFonts w:cs="Times New Roman" w:eastAsia="Times New Roman" w:hAnsi="Times New Roman" w:ascii="Times New Roman"/>
          <w:sz w:val="24"/>
          <w:szCs w:val="24"/>
          <w:lang w:eastAsia="hr-HR"/>
        </w:rPr>
        <w:t>61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6F43E8">
        <w:rPr>
          <w:szCs w:val="24"/>
        </w:rPr>
        <w:t>UDRUGA NAVIJAČA ''ŠIBENSKI FUNCUTI'', Šibenik, Petra Preradovića 9, OIB: 66985198945</w:t>
      </w:r>
      <w:r w:rsidR="00D57E01">
        <w:t>,</w:t>
      </w:r>
      <w:r>
        <w:rPr>
          <w:szCs w:val="24"/>
        </w:rPr>
        <w:t xml:space="preserve"> </w:t>
      </w:r>
      <w:r w:rsidR="008D2C25">
        <w:rPr>
          <w:szCs w:val="24"/>
        </w:rPr>
        <w:t>13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2238" w:rsidP="00E02238" w:rsidR="00E0223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E02238" w:rsidP="00E02238" w:rsidR="00E0223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38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6F43E8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02238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223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22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22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22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22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22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"ŠIBENSKI FUNCUTI"</izvorni_sadrzaj>
    <derivirana_varijabla naziv="DomainObject.Predmet.ProtustrankaFormated_1">  UDRUGA NAVIJAČA "ŠIBENSKI FUNCUTI"</derivirana_varijabla>
  </DomainObject.Predmet.ProtustrankaFormated>
  <DomainObject.Predmet.ProtustrankaFormatedOIB>
    <izvorni_sadrzaj>  UDRUGA NAVIJAČA "ŠIBENSKI FUNCUTI", OIB 66985198945</izvorni_sadrzaj>
    <derivirana_varijabla naziv="DomainObject.Predmet.ProtustrankaFormatedOIB_1">  UDRUGA NAVIJAČA "ŠIBENSKI FUNCUTI", OIB 66985198945</derivirana_varijabla>
  </DomainObject.Predmet.ProtustrankaFormatedOIB>
  <DomainObject.Predmet.ProtustrankaFormatedWithAdress>
    <izvorni_sadrzaj> UDRUGA NAVIJAČA "ŠIBENSKI FUNCUTI", Petra Preradovića 9, 22000 Šibenik</izvorni_sadrzaj>
    <derivirana_varijabla naziv="DomainObject.Predmet.ProtustrankaFormatedWithAdress_1"> UDRUGA NAVIJAČA "ŠIBENSKI FUNCUTI", Petra Preradovića 9, 22000 Šibenik</derivirana_varijabla>
  </DomainObject.Predmet.ProtustrankaFormatedWithAdress>
  <DomainObject.Predmet.ProtustrankaFormatedWithAdressOIB>
    <izvorni_sadrzaj> UDRUGA NAVIJAČA "ŠIBENSKI FUNCUTI", OIB 66985198945, Petra Preradovića 9, 22000 Šibenik</izvorni_sadrzaj>
    <derivirana_varijabla naziv="DomainObject.Predmet.ProtustrankaFormatedWithAdressOIB_1"> UDRUGA NAVIJAČA "ŠIBENSKI FUNCUTI", OIB 66985198945, Petra Preradovića 9, 22000 Šibenik</derivirana_varijabla>
  </DomainObject.Predmet.ProtustrankaFormatedWithAdressOIB>
  <DomainObject.Predmet.ProtustrankaWithAdress>
    <izvorni_sadrzaj>UDRUGA NAVIJAČA "ŠIBENSKI FUNCUTI" Petra Preradovića 9, 22000 Šibenik</izvorni_sadrzaj>
    <derivirana_varijabla naziv="DomainObject.Predmet.ProtustrankaWithAdress_1">UDRUGA NAVIJAČA "ŠIBENSKI FUNCUTI" Petra Preradovića 9, 22000 Šibenik</derivirana_varijabla>
  </DomainObject.Predmet.ProtustrankaWithAdress>
  <DomainObject.Predmet.ProtustrankaWithAdressOIB>
    <izvorni_sadrzaj>UDRUGA NAVIJAČA "ŠIBENSKI FUNCUTI", OIB 66985198945, Petra Preradovića 9, 22000 Šibenik</izvorni_sadrzaj>
    <derivirana_varijabla naziv="DomainObject.Predmet.ProtustrankaWithAdressOIB_1">UDRUGA NAVIJAČA "ŠIBENSKI FUNCUTI", OIB 66985198945, Petra Preradovića 9, 22000 Šibenik</derivirana_varijabla>
  </DomainObject.Predmet.ProtustrankaWithAdressOIB>
  <DomainObject.Predmet.ProtustrankaNazivFormated>
    <izvorni_sadrzaj>UDRUGA NAVIJAČA "ŠIBENSKI FUNCUTI"</izvorni_sadrzaj>
    <derivirana_varijabla naziv="DomainObject.Predmet.ProtustrankaNazivFormated_1">UDRUGA NAVIJAČA "ŠIBENSKI FUNCUTI"</derivirana_varijabla>
  </DomainObject.Predmet.ProtustrankaNazivFormated>
  <DomainObject.Predmet.ProtustrankaNazivFormatedOIB>
    <izvorni_sadrzaj>UDRUGA NAVIJAČA "ŠIBENSKI FUNCUTI", OIB 66985198945</izvorni_sadrzaj>
    <derivirana_varijabla naziv="DomainObject.Predmet.ProtustrankaNazivFormatedOIB_1">UDRUGA NAVIJAČA "ŠIBENSKI FUNCUTI", OIB 66985198945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NAVIJAČA "ŠIBENSKI FUNCUTI"</item>
    </izvorni_sadrzaj>
    <derivirana_varijabla naziv="DomainObject.Predmet.ProtuStrankaListFormated_1">
      <item>UDRUGA NAVIJAČA "ŠIBENSKI FUNCUTI"</item>
    </derivirana_varijabla>
  </DomainObject.Predmet.ProtuStrankaListFormated>
  <DomainObject.Predmet.ProtuStrankaListFormatedOIB>
    <izvorni_sadrzaj>
      <item>UDRUGA NAVIJAČA "ŠIBENSKI FUNCUTI", OIB 66985198945</item>
    </izvorni_sadrzaj>
    <derivirana_varijabla naziv="DomainObject.Predmet.ProtuStrankaListFormatedOIB_1">
      <item>UDRUGA NAVIJAČA "ŠIBENSKI FUNCUTI", OIB 66985198945</item>
    </derivirana_varijabla>
  </DomainObject.Predmet.ProtuStrankaListFormatedOIB>
  <DomainObject.Predmet.ProtuStrankaListFormatedWithAdress>
    <izvorni_sadrzaj>
      <item>UDRUGA NAVIJAČA "ŠIBENSKI FUNCUTI", Petra Preradovića 9, 22000 Šibenik</item>
    </izvorni_sadrzaj>
    <derivirana_varijabla naziv="DomainObject.Predmet.ProtuStrankaListFormatedWithAdress_1">
      <item>UDRUGA NAVIJAČA "ŠIBENSKI FUNCUTI", Petra Preradovića 9, 22000 Šibenik</item>
    </derivirana_varijabla>
  </DomainObject.Predmet.ProtuStrankaListFormatedWithAdress>
  <DomainObject.Predmet.ProtuStrankaListFormatedWithAdressOIB>
    <izvorni_sadrzaj>
      <item>UDRUGA NAVIJAČA "ŠIBENSKI FUNCUTI", OIB 66985198945, Petra Preradovića 9, 22000 Šibenik</item>
    </izvorni_sadrzaj>
    <derivirana_varijabla naziv="DomainObject.Predmet.ProtuStrankaListFormatedWithAdressOIB_1">
      <item>UDRUGA NAVIJAČA "ŠIBENSKI FUNCUTI", OIB 66985198945, Petra Preradovića 9, 22000 Šibenik</item>
    </derivirana_varijabla>
  </DomainObject.Predmet.ProtuStrankaListFormatedWithAdressOIB>
  <DomainObject.Predmet.ProtuStrankaListNazivFormated>
    <izvorni_sadrzaj>
      <item>UDRUGA NAVIJAČA "ŠIBENSKI FUNCUTI"</item>
    </izvorni_sadrzaj>
    <derivirana_varijabla naziv="DomainObject.Predmet.ProtuStrankaListNazivFormated_1">
      <item>UDRUGA NAVIJAČA "ŠIBENSKI FUNCUTI"</item>
    </derivirana_varijabla>
  </DomainObject.Predmet.ProtuStrankaListNazivFormated>
  <DomainObject.Predmet.ProtuStrankaListNazivFormatedOIB>
    <izvorni_sadrzaj>
      <item>UDRUGA NAVIJAČA "ŠIBENSKI FUNCUTI", OIB 66985198945</item>
    </izvorni_sadrzaj>
    <derivirana_varijabla naziv="DomainObject.Predmet.ProtuStrankaListNazivFormatedOIB_1">
      <item>UDRUGA NAVIJAČA "ŠIBENSKI FUNCUTI", OIB 66985198945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NAVIJAČA "ŠIBENSKI FUNCUTI"</izvorni_sadrzaj>
    <derivirana_varijabla naziv="DomainObject.Predmet.ProtustrankaIDrugi_1">UDRUGA NAVIJAČA "ŠIBENSKI FUNCUTI"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NAVIJAČA "ŠIBENSKI FUNCUTI", OIB 66985198945, Petra Preradovića 9, 22000 Šibenik</izvorni_sadrzaj>
    <derivirana_varijabla naziv="DomainObject.Predmet.ProtustrankaIDrugiAdressOIB_1">UDRUGA NAVIJAČA "ŠIBENSKI FUNCUTI", OIB 66985198945, Petra Preradovića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NAVIJAČA "ŠIBENSKI FUNCUTI"</item>
    </izvorni_sadrzaj>
    <derivirana_varijabla naziv="DomainObject.Predmet.SudioniciListNaziv_1">
      <item>Financijska agencija</item>
      <item>UDRUGA NAVIJAČA "ŠIBENSKI FUNCUTI"</item>
    </derivirana_varijabla>
  </DomainObject.Predmet.SudioniciListNaziv>
  <DomainObject.Predmet.SudioniciListAdressOIB>
    <izvorni_sadrzaj>
      <item>Financijska agencija, OIB 85821130368, Perivoj L.Marune 1,22000 Šibenik</item>
      <item>UDRUGA NAVIJAČA "ŠIBENSKI FUNCUTI", OIB 66985198945, Petra Preradovića 9,22000 Šibenik</item>
    </izvorni_sadrzaj>
    <derivirana_varijabla naziv="DomainObject.Predmet.SudioniciListAdressOIB_1">
      <item>Financijska agencija, OIB 85821130368, Perivoj L.Marune 1,22000 Šibenik</item>
      <item>UDRUGA NAVIJAČA "ŠIBENSKI FUNCUTI", OIB 66985198945, Petra Preradovića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66985198945</item>
    </izvorni_sadrzaj>
    <derivirana_varijabla naziv="DomainObject.Predmet.SudioniciListNazivOIB_1">
      <item>, OIB 85821130368</item>
      <item>, OIB 66985198945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1215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2017-11-13T13:36:00Z</dcterms:created>
  <dc:creator>Tina Grgas</dc:creator>
  <cp:lastModifiedBy>Martina Kalmeta</cp:lastModifiedBy>
  <cp:lastPrinted>2017-11-13T13:32:00Z</cp:lastPrinted>
  <dcterms:modified xmlns:xsi="http://www.w3.org/2001/XMLSchema-instance" xsi:type="dcterms:W3CDTF">2017-11-13T13:43:00Z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