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2237" w14:paraId="5282237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925F73">
        <w:t>16</w:t>
      </w:r>
      <w:r w:rsidR="00D17AAE">
        <w:t>9</w:t>
      </w:r>
      <w:r w:rsidR="00925F73">
        <w:t>0</w:t>
      </w:r>
      <w:r w:rsidRPr="00151FF0">
        <w:t>/1</w:t>
      </w:r>
      <w:r w:rsidR="00717C01">
        <w:t>6</w:t>
      </w:r>
      <w:r w:rsidRPr="00151FF0">
        <w:t>-</w:t>
      </w:r>
      <w:r w:rsidR="009502E3">
        <w:t>2</w:t>
      </w:r>
      <w:r w:rsidR="00925F73">
        <w:t>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925F73" w:rsidRPr="00925F73">
        <w:t>FIZIKAL j.d.o.o. za trgovinu i usluge, Vinkovci, Ohridska 14/a, MBS 030151730, OIB 62762092487</w:t>
      </w:r>
      <w:r w:rsidRPr="00655274">
        <w:t xml:space="preserve">, dana </w:t>
      </w:r>
      <w:r w:rsidR="00717C01">
        <w:t>5</w:t>
      </w:r>
      <w:r w:rsidRPr="00655274">
        <w:t xml:space="preserve">. </w:t>
      </w:r>
      <w:r w:rsidR="00717C01">
        <w:t>prosinc</w:t>
      </w:r>
      <w:r>
        <w:t>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925F73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925F73" w:rsidRPr="00925F73">
        <w:t>Mij</w:t>
      </w:r>
      <w:r w:rsidR="00925F73">
        <w:t>i</w:t>
      </w:r>
      <w:r w:rsidR="00925F73" w:rsidRPr="00925F73">
        <w:t xml:space="preserve"> Rončević, Osijek, Vij. I. Meštrovića 74, OIB 97146101285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925F73" w:rsidRPr="00925F73">
        <w:t>FIZIKAL j.d.o.o. za trgovinu i usluge, Vinkovci, Ohridska 14/a, MBS 030151730, OIB 62762092487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25F73">
        <w:t>0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17367A">
        <w:t>HR</w:t>
      </w:r>
      <w:r w:rsidR="00AA6E74">
        <w:t>7424120093133005279 kod Slatinske banke d.d. Slatina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D63640">
        <w:t>16</w:t>
      </w:r>
      <w:r w:rsidR="004410DE">
        <w:t>9</w:t>
      </w:r>
      <w:r w:rsidR="00D63640">
        <w:t>0</w:t>
      </w:r>
      <w:r w:rsidR="009B0F1B">
        <w:t>/</w:t>
      </w:r>
      <w:r w:rsidR="00FE5A6E">
        <w:t>1</w:t>
      </w:r>
      <w:r w:rsidR="00651EDC">
        <w:t>6</w:t>
      </w:r>
      <w:r w:rsidR="009B0F1B">
        <w:t>-</w:t>
      </w:r>
      <w:r w:rsidR="00764FCC">
        <w:t>1</w:t>
      </w:r>
      <w:r w:rsidR="00D63640">
        <w:t>2</w:t>
      </w:r>
      <w:r w:rsidR="009B0F1B">
        <w:t xml:space="preserve"> od </w:t>
      </w:r>
      <w:r w:rsidR="00651EDC">
        <w:t>1</w:t>
      </w:r>
      <w:r w:rsidR="00D63640">
        <w:t>1</w:t>
      </w:r>
      <w:r w:rsidR="009B0F1B">
        <w:t>.</w:t>
      </w:r>
      <w:r w:rsidR="00D3098C">
        <w:t>0</w:t>
      </w:r>
      <w:r w:rsidR="00651EDC">
        <w:t>7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D63640">
        <w:t>Mijo Rončević iz Osijeka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090893">
        <w:t>2</w:t>
      </w:r>
      <w:r w:rsidR="00D63640">
        <w:t>4</w:t>
      </w:r>
      <w:r w:rsidR="00D23353">
        <w:t>.</w:t>
      </w:r>
      <w:r w:rsidR="00090893">
        <w:t>11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090893">
        <w:t>5</w:t>
      </w:r>
      <w:r w:rsidRPr="008D4802">
        <w:t xml:space="preserve">. </w:t>
      </w:r>
      <w:r w:rsidR="00090893">
        <w:t>prosinc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2B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925F73" w:rsidRPr="00925F73">
      <w:t>14 St-1690/16-24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90893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7367A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10DE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32156"/>
    <w:rsid w:val="00651EDC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17C01"/>
    <w:rsid w:val="007222D3"/>
    <w:rsid w:val="00723367"/>
    <w:rsid w:val="00724A43"/>
    <w:rsid w:val="00725EE2"/>
    <w:rsid w:val="0072713B"/>
    <w:rsid w:val="007305FD"/>
    <w:rsid w:val="00732B6B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4317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25F73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A6E74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17AAE"/>
    <w:rsid w:val="00D23353"/>
    <w:rsid w:val="00D27143"/>
    <w:rsid w:val="00D3098C"/>
    <w:rsid w:val="00D51D7D"/>
    <w:rsid w:val="00D5639E"/>
    <w:rsid w:val="00D57D64"/>
    <w:rsid w:val="00D62AE6"/>
    <w:rsid w:val="00D63640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7865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2B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B6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B6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B6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B6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2B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B6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B6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B6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B6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1690</izvorni_sadrzaj>
    <derivirana_varijabla naziv="DomainObject.Predmet.Broj_1">1690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studenog 2016.</izvorni_sadrzaj>
    <derivirana_varijabla naziv="DomainObject.Predmet.DatumRjesavanja_1">14.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St-1690/2016</izvorni_sadrzaj>
    <derivirana_varijabla naziv="DomainObject.Predmet.OznakaBroj_1">St-1690/2016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FIZIKAL j.d.o.o. za trgovinu i usluge</izvorni_sadrzaj>
    <derivirana_varijabla naziv="DomainObject.Predmet.ProtustrankaFormated_1">  FIZIKAL j.d.o.o. za trgovinu i usluge</derivirana_varijabla>
  </DomainObject.Predmet.ProtustrankaFormated>
  <DomainObject.Predmet.ProtustrankaFormatedOIB>
    <izvorni_sadrzaj>  FIZIKAL j.d.o.o. za trgovinu i usluge, OIB 62762092487</izvorni_sadrzaj>
    <derivirana_varijabla naziv="DomainObject.Predmet.ProtustrankaFormatedOIB_1">  FIZIKAL j.d.o.o. za trgovinu i usluge, OIB 62762092487</derivirana_varijabla>
  </DomainObject.Predmet.ProtustrankaFormatedOIB>
  <DomainObject.Predmet.ProtustrankaFormatedWithAdress>
    <izvorni_sadrzaj> FIZIKAL j.d.o.o. za trgovinu i usluge, Ohridska 14a, 32100 Vinkovci</izvorni_sadrzaj>
    <derivirana_varijabla naziv="DomainObject.Predmet.ProtustrankaFormatedWithAdress_1"> FIZIKAL j.d.o.o. za trgovinu i usluge, Ohridska 14a, 32100 Vinkovci</derivirana_varijabla>
  </DomainObject.Predmet.ProtustrankaFormatedWithAdress>
  <DomainObject.Predmet.ProtustrankaFormatedWithAdressOIB>
    <izvorni_sadrzaj> FIZIKAL j.d.o.o. za trgovinu i usluge, OIB 62762092487, Ohridska 14a, 32100 Vinkovci</izvorni_sadrzaj>
    <derivirana_varijabla naziv="DomainObject.Predmet.ProtustrankaFormatedWithAdressOIB_1"> FIZIKAL j.d.o.o. za trgovinu i usluge, OIB 62762092487, Ohridska 14a, 32100 Vinkovci</derivirana_varijabla>
  </DomainObject.Predmet.ProtustrankaFormatedWithAdressOIB>
  <DomainObject.Predmet.ProtustrankaWithAdress>
    <izvorni_sadrzaj>FIZIKAL j.d.o.o. za trgovinu i usluge Ohridska 14a, 32100 Vinkovci</izvorni_sadrzaj>
    <derivirana_varijabla naziv="DomainObject.Predmet.ProtustrankaWithAdress_1">FIZIKAL j.d.o.o. za trgovinu i usluge Ohridska 14a, 32100 Vinkovci</derivirana_varijabla>
  </DomainObject.Predmet.ProtustrankaWithAdress>
  <DomainObject.Predmet.ProtustrankaWithAdressOIB>
    <izvorni_sadrzaj>FIZIKAL j.d.o.o. za trgovinu i usluge, OIB 62762092487, Ohridska 14a, 32100 Vinkovci</izvorni_sadrzaj>
    <derivirana_varijabla naziv="DomainObject.Predmet.ProtustrankaWithAdressOIB_1">FIZIKAL j.d.o.o. za trgovinu i usluge, OIB 62762092487, Ohridska 14a, 32100 Vinkovci</derivirana_varijabla>
  </DomainObject.Predmet.ProtustrankaWithAdressOIB>
  <DomainObject.Predmet.ProtustrankaNazivFormated>
    <izvorni_sadrzaj>FIZIKAL j.d.o.o. za trgovinu i usluge</izvorni_sadrzaj>
    <derivirana_varijabla naziv="DomainObject.Predmet.ProtustrankaNazivFormated_1">FIZIKAL j.d.o.o. za trgovinu i usluge</derivirana_varijabla>
  </DomainObject.Predmet.ProtustrankaNazivFormated>
  <DomainObject.Predmet.ProtustrankaNazivFormatedOIB>
    <izvorni_sadrzaj>FIZIKAL j.d.o.o. za trgovinu i usluge, OIB 62762092487</izvorni_sadrzaj>
    <derivirana_varijabla naziv="DomainObject.Predmet.ProtustrankaNazivFormatedOIB_1">FIZIKAL j.d.o.o. za trgovinu i usluge, OIB 62762092487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FIZIKAL j.d.o.o. za trgovinu i usluge</item>
    </izvorni_sadrzaj>
    <derivirana_varijabla naziv="DomainObject.Predmet.ProtuStrankaListFormated_1">
      <item>FIZIKAL j.d.o.o. za trgovinu i usluge</item>
    </derivirana_varijabla>
  </DomainObject.Predmet.ProtuStrankaListFormated>
  <DomainObject.Predmet.ProtuStrankaListFormatedOIB>
    <izvorni_sadrzaj>
      <item>FIZIKAL j.d.o.o. za trgovinu i usluge, OIB 62762092487</item>
    </izvorni_sadrzaj>
    <derivirana_varijabla naziv="DomainObject.Predmet.ProtuStrankaListFormatedOIB_1">
      <item>FIZIKAL j.d.o.o. za trgovinu i usluge, OIB 62762092487</item>
    </derivirana_varijabla>
  </DomainObject.Predmet.ProtuStrankaListFormatedOIB>
  <DomainObject.Predmet.ProtuStrankaListFormatedWithAdress>
    <izvorni_sadrzaj>
      <item>FIZIKAL j.d.o.o. za trgovinu i usluge, Ohridska 14a, 32100 Vinkovci</item>
    </izvorni_sadrzaj>
    <derivirana_varijabla naziv="DomainObject.Predmet.ProtuStrankaListFormatedWithAdress_1">
      <item>FIZIKAL j.d.o.o. za trgovinu i usluge, Ohridska 14a, 32100 Vinkovci</item>
    </derivirana_varijabla>
  </DomainObject.Predmet.ProtuStrankaListFormatedWithAdress>
  <DomainObject.Predmet.ProtuStrankaListFormatedWithAdressOIB>
    <izvorni_sadrzaj>
      <item>FIZIKAL j.d.o.o. za trgovinu i usluge, OIB 62762092487, Ohridska 14a, 32100 Vinkovci</item>
    </izvorni_sadrzaj>
    <derivirana_varijabla naziv="DomainObject.Predmet.ProtuStrankaListFormatedWithAdressOIB_1">
      <item>FIZIKAL j.d.o.o. za trgovinu i usluge, OIB 62762092487, Ohridska 14a, 32100 Vinkovci</item>
    </derivirana_varijabla>
  </DomainObject.Predmet.ProtuStrankaListFormatedWithAdressOIB>
  <DomainObject.Predmet.ProtuStrankaListNazivFormated>
    <izvorni_sadrzaj>
      <item>FIZIKAL j.d.o.o. za trgovinu i usluge</item>
    </izvorni_sadrzaj>
    <derivirana_varijabla naziv="DomainObject.Predmet.ProtuStrankaListNazivFormated_1">
      <item>FIZIKAL j.d.o.o. za trgovinu i usluge</item>
    </derivirana_varijabla>
  </DomainObject.Predmet.ProtuStrankaListNazivFormated>
  <DomainObject.Predmet.ProtuStrankaListNazivFormatedOIB>
    <izvorni_sadrzaj>
      <item>FIZIKAL j.d.o.o. za trgovinu i usluge, OIB 62762092487</item>
    </izvorni_sadrzaj>
    <derivirana_varijabla naziv="DomainObject.Predmet.ProtuStrankaListNazivFormatedOIB_1">
      <item>FIZIKAL j.d.o.o. za trgovinu i usluge, OIB 62762092487</item>
    </derivirana_varijabla>
  </DomainObject.Predmet.ProtuStrankaListNazivFormatedOIB>
  <DomainObject.Predmet.OstaliListFormated>
    <izvorni_sadrzaj>
      <item>ŽDO GUO VUKOVAR</item>
      <item>Mijo Rončević</item>
      <item>Antonio Jerković</item>
    </izvorni_sadrzaj>
    <derivirana_varijabla naziv="DomainObject.Predmet.OstaliListFormated_1">
      <item>ŽDO GUO VUKOVAR</item>
      <item>Mijo Rončević</item>
      <item>Antonio Jerković</item>
    </derivirana_varijabla>
  </DomainObject.Predmet.OstaliListFormated>
  <DomainObject.Predmet.OstaliListFormatedOIB>
    <izvorni_sadrzaj>
      <item>ŽDO GUO VUKOVAR</item>
      <item>Mijo Rončević, OIB 97146101285</item>
      <item>Antonio Jerković, OIB 32842651338</item>
    </izvorni_sadrzaj>
    <derivirana_varijabla naziv="DomainObject.Predmet.OstaliListFormatedOIB_1">
      <item>ŽDO GUO VUKOVAR</item>
      <item>Mijo Rončević, OIB 97146101285</item>
      <item>Antonio Jerković, OIB 32842651338</item>
    </derivirana_varijabla>
  </DomainObject.Predmet.OstaliListFormatedOIB>
  <DomainObject.Predmet.OstaliListFormatedWithAdress>
    <izvorni_sadrzaj>
      <item>ŽDO GUO VUKOVAR</item>
      <item>Mijo Rončević, Vij. I. Meštrovića 74, 31000 Osijek</item>
      <item>Antonio Jerković, Ohridska 14, 32100 Vinkovci</item>
    </izvorni_sadrzaj>
    <derivirana_varijabla naziv="DomainObject.Predmet.OstaliListFormatedWithAdress_1">
      <item>ŽDO GUO VUKOVAR</item>
      <item>Mijo Rončević, Vij. I. Meštrovića 74, 31000 Osijek</item>
      <item>Antonio Jerković, Ohridska 14, 32100 Vinkovci</item>
    </derivirana_varijabla>
  </DomainObject.Predmet.OstaliListFormatedWithAdress>
  <DomainObject.Predmet.OstaliListFormatedWithAdressOIB>
    <izvorni_sadrzaj>
      <item>ŽDO GUO VUKOVAR</item>
      <item>Mijo Rončević, OIB 97146101285, Vij. I. Meštrovića 74, 31000 Osijek</item>
      <item>Antonio Jerković, OIB 32842651338, Ohridska 14, 32100 Vinkovci</item>
    </izvorni_sadrzaj>
    <derivirana_varijabla naziv="DomainObject.Predmet.OstaliListFormatedWithAdressOIB_1">
      <item>ŽDO GUO VUKOVAR</item>
      <item>Mijo Rončević, OIB 97146101285, Vij. I. Meštrovića 74, 31000 Osijek</item>
      <item>Antonio Jerković, OIB 32842651338, Ohridska 14, 32100 Vinkovci</item>
    </derivirana_varijabla>
  </DomainObject.Predmet.OstaliListFormatedWithAdressOIB>
  <DomainObject.Predmet.OstaliListNazivFormated>
    <izvorni_sadrzaj>
      <item>ŽDO GUO VUKOVAR</item>
      <item>Mijo Rončević</item>
      <item>Antonio Jerković</item>
    </izvorni_sadrzaj>
    <derivirana_varijabla naziv="DomainObject.Predmet.OstaliListNazivFormated_1">
      <item>ŽDO GUO VUKOVAR</item>
      <item>Mijo Rončević</item>
      <item>Antonio Jerković</item>
    </derivirana_varijabla>
  </DomainObject.Predmet.OstaliListNazivFormated>
  <DomainObject.Predmet.OstaliListNazivFormatedOIB>
    <izvorni_sadrzaj>
      <item>ŽDO GUO VUKOVAR</item>
      <item>Mijo Rončević, OIB 97146101285</item>
      <item>Antonio Jerković, OIB 32842651338</item>
    </izvorni_sadrzaj>
    <derivirana_varijabla naziv="DomainObject.Predmet.OstaliListNazivFormatedOIB_1">
      <item>ŽDO GUO VUKOVAR</item>
      <item>Mijo Rončević, OIB 97146101285</item>
      <item>Antonio Jerković, OIB 32842651338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FIZIKAL j.d.o.o. za trgovinu i usluge</izvorni_sadrzaj>
    <derivirana_varijabla naziv="DomainObject.Predmet.ProtustrankaIDrugi_1">FIZIKAL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FIZIKAL j.d.o.o. za trgovinu i usluge, OIB 62762092487, Ohridska 14a, 32100 Vinkovci</izvorni_sadrzaj>
    <derivirana_varijabla naziv="DomainObject.Predmet.ProtustrankaIDrugiAdressOIB_1">FIZIKAL j.d.o.o. za trgovinu i usluge, OIB 62762092487, Ohridska 14a,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studenog 2016.</izvorni_sadrzaj>
    <derivirana_varijabla naziv="DomainObject.Predmet.OdlukaRjesenje.DatumDonosenjaOdluke_1">14. studenog 2016.</derivirana_varijabla>
  </DomainObject.Predmet.OdlukaRjesenje.DatumDonosenjaOdluke>
  <DomainObject.Predmet.OdlukaRjesenje.DatumPravomocnosti>
    <izvorni_sadrzaj>1. prosinca 2016.</izvorni_sadrzaj>
    <derivirana_varijabla naziv="DomainObject.Predmet.OdlukaRjesenje.DatumPravomocnosti_1">1. prosinca 2016.</derivirana_varijabla>
  </DomainObject.Predmet.OdlukaRjesenje.DatumPravomocnosti>
  <DomainObject.Predmet.OdlukaRjesenje.Oznaka>
    <izvorni_sadrzaj>St-1690/2016-20</izvorni_sadrzaj>
    <derivirana_varijabla naziv="DomainObject.Predmet.OdlukaRjesenje.Oznaka_1">St-1690/2016-20</derivirana_varijabla>
  </DomainObject.Predmet.OdlukaRjesenje.Oznaka>
  <DomainObject.Predmet.SudioniciListNaziv>
    <izvorni_sadrzaj>
      <item>FINA RC OSIJEK</item>
      <item>FIZIKAL j.d.o.o. za trgovinu i usluge</item>
      <item>ŽDO GUO VUKOVAR</item>
      <item>Mijo Rončević</item>
      <item>Antonio Jerković</item>
    </izvorni_sadrzaj>
    <derivirana_varijabla naziv="DomainObject.Predmet.SudioniciListNaziv_1">
      <item>FINA RC OSIJEK</item>
      <item>FIZIKAL j.d.o.o. za trgovinu i usluge</item>
      <item>ŽDO GUO VUKOVAR</item>
      <item>Mijo Rončević</item>
      <item>Antonio Jerković</item>
    </derivirana_varijabla>
  </DomainObject.Predmet.SudioniciListNaziv>
  <DomainObject.Predmet.SudioniciListAdressOIB>
    <izvorni_sadrzaj>
      <item>FINA RC OSIJEK, OIB 85821130368</item>
      <item>FIZIKAL j.d.o.o. za trgovinu i usluge, OIB 62762092487, Ohridska 14a,32100 Vinkovci</item>
      <item>ŽDO GUO VUKOVAR</item>
      <item>Mijo Rončević, OIB 97146101285, Vij. I. Meštrovića 74,31000 Osijek</item>
      <item>Antonio Jerković, OIB 32842651338, Ohridska 14,32100 Vinkovci</item>
    </izvorni_sadrzaj>
    <derivirana_varijabla naziv="DomainObject.Predmet.SudioniciListAdressOIB_1">
      <item>FINA RC OSIJEK, OIB 85821130368</item>
      <item>FIZIKAL j.d.o.o. za trgovinu i usluge, OIB 62762092487, Ohridska 14a,32100 Vinkovci</item>
      <item>ŽDO GUO VUKOVAR</item>
      <item>Mijo Rončević, OIB 97146101285, Vij. I. Meštrovića 74,31000 Osijek</item>
      <item>Antonio Jerković, OIB 32842651338, Ohridska 14,32100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62762092487</item>
      <item>, OIB null</item>
      <item>, OIB 97146101285</item>
      <item>, OIB 32842651338</item>
    </izvorni_sadrzaj>
    <derivirana_varijabla naziv="DomainObject.Predmet.SudioniciListNazivOIB_1">
      <item>, OIB 85821130368</item>
      <item>, OIB 62762092487</item>
      <item>, OIB null</item>
      <item>, OIB 97146101285</item>
      <item>, OIB 32842651338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428</properties:Words>
  <properties:Characters>2414</properties:Characters>
  <properties:Lines>73</properties:Lines>
  <properties:Paragraphs>21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2016-12-05T13:04:00Z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