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21c9" w14:paraId="75821c9" w:rsidRDefault="00740643" w:rsidP="00D000E2" w:rsidR="00740643" w:rsidRPr="00A13756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73495A" w:rsidP="00D000E2" w:rsidR="0073495A" w:rsidRPr="00A13756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13756">
      <w:pPr>
        <w:jc w:val="right"/>
        <w:rPr>
          <w:rFonts w:hAnsi="Times New Roman" w:ascii="Times New Roman"/>
          <w:b w:val="false"/>
        </w:rPr>
      </w:pPr>
    </w:p>
    <w:p w:rsidRDefault="0073495A" w:rsidP="00D000E2" w:rsidR="0073495A" w:rsidRPr="00A13756">
      <w:pPr>
        <w:jc w:val="right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A13756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A13756">
      <w:pPr>
        <w:jc w:val="center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A13756">
      <w:pPr>
        <w:jc w:val="center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2B48FB" w:rsidP="002B48FB" w:rsidR="002B48FB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ab/>
      </w:r>
      <w:r w:rsidRPr="00A13756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A13756" w:rsidRPr="00A13756">
        <w:rPr>
          <w:rFonts w:hAnsi="Times New Roman" w:ascii="Times New Roman"/>
          <w:b w:val="false"/>
        </w:rPr>
        <w:t>ZEMBO društvo s ograničenom odgovornošću za ugostiteljstvo i trgovinu u stečaju Matulji, Put Pubovo 13, OIB: 20416220990</w:t>
      </w:r>
      <w:r w:rsidRPr="00A13756">
        <w:rPr>
          <w:rFonts w:hAnsi="Times New Roman" w:ascii="Times New Roman"/>
          <w:b w:val="false"/>
        </w:rPr>
        <w:t xml:space="preserve">, dana </w:t>
      </w:r>
      <w:r w:rsidR="003042F2">
        <w:rPr>
          <w:rFonts w:hAnsi="Times New Roman" w:ascii="Times New Roman"/>
          <w:b w:val="false"/>
        </w:rPr>
        <w:t>25</w:t>
      </w:r>
      <w:r w:rsidRPr="00A13756">
        <w:rPr>
          <w:rFonts w:hAnsi="Times New Roman" w:ascii="Times New Roman"/>
          <w:b w:val="false"/>
        </w:rPr>
        <w:t>. siječnja 2016. godine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A13756">
      <w:pPr>
        <w:jc w:val="center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ab/>
      </w:r>
      <w:r w:rsidRPr="00A13756">
        <w:rPr>
          <w:rFonts w:hAnsi="Times New Roman" w:ascii="Times New Roman"/>
          <w:b w:val="false"/>
        </w:rPr>
        <w:tab/>
        <w:t xml:space="preserve">Ispravlja se </w:t>
      </w:r>
      <w:r w:rsidR="000A4AB4" w:rsidRPr="00A13756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A13756">
        <w:rPr>
          <w:rFonts w:hAnsi="Times New Roman" w:ascii="Times New Roman"/>
          <w:b w:val="false"/>
        </w:rPr>
        <w:t>drugi</w:t>
      </w:r>
      <w:r w:rsidR="000A4AB4" w:rsidRPr="00A13756">
        <w:rPr>
          <w:rFonts w:hAnsi="Times New Roman" w:ascii="Times New Roman"/>
          <w:b w:val="false"/>
        </w:rPr>
        <w:t xml:space="preserve"> viši isplatni red od </w:t>
      </w:r>
      <w:r w:rsidR="00A13756" w:rsidRPr="00A13756">
        <w:rPr>
          <w:rFonts w:hAnsi="Times New Roman" w:ascii="Times New Roman"/>
          <w:b w:val="false"/>
        </w:rPr>
        <w:t>22</w:t>
      </w:r>
      <w:r w:rsidR="00CD5A0F" w:rsidRPr="00A13756">
        <w:rPr>
          <w:rFonts w:hAnsi="Times New Roman" w:ascii="Times New Roman"/>
          <w:b w:val="false"/>
        </w:rPr>
        <w:t>. svibnja 201</w:t>
      </w:r>
      <w:r w:rsidR="00A13756" w:rsidRPr="00A13756">
        <w:rPr>
          <w:rFonts w:hAnsi="Times New Roman" w:ascii="Times New Roman"/>
          <w:b w:val="false"/>
        </w:rPr>
        <w:t>2</w:t>
      </w:r>
      <w:r w:rsidR="000A4AB4" w:rsidRPr="00A13756">
        <w:rPr>
          <w:rFonts w:hAnsi="Times New Roman" w:ascii="Times New Roman"/>
          <w:b w:val="false"/>
        </w:rPr>
        <w:t xml:space="preserve">. godine glede </w:t>
      </w:r>
      <w:r w:rsidR="00D81542" w:rsidRPr="00A13756">
        <w:rPr>
          <w:rFonts w:hAnsi="Times New Roman" w:ascii="Times New Roman"/>
          <w:b w:val="false"/>
        </w:rPr>
        <w:t>tražbin</w:t>
      </w:r>
      <w:r w:rsidR="00FE3B39" w:rsidRPr="00A13756">
        <w:rPr>
          <w:rFonts w:hAnsi="Times New Roman" w:ascii="Times New Roman"/>
          <w:b w:val="false"/>
        </w:rPr>
        <w:t>e</w:t>
      </w:r>
      <w:r w:rsidR="00D81542" w:rsidRPr="00A13756">
        <w:rPr>
          <w:rFonts w:hAnsi="Times New Roman" w:ascii="Times New Roman"/>
          <w:b w:val="false"/>
        </w:rPr>
        <w:t xml:space="preserve"> s rednim</w:t>
      </w:r>
      <w:r w:rsidR="000A4AB4" w:rsidRPr="00A13756">
        <w:rPr>
          <w:rFonts w:hAnsi="Times New Roman" w:ascii="Times New Roman"/>
          <w:b w:val="false"/>
        </w:rPr>
        <w:t xml:space="preserve"> broje</w:t>
      </w:r>
      <w:r w:rsidR="00D81542" w:rsidRPr="00A13756">
        <w:rPr>
          <w:rFonts w:hAnsi="Times New Roman" w:ascii="Times New Roman"/>
          <w:b w:val="false"/>
        </w:rPr>
        <w:t>m</w:t>
      </w:r>
      <w:r w:rsidR="000A4AB4" w:rsidRPr="00A13756">
        <w:rPr>
          <w:rFonts w:hAnsi="Times New Roman" w:ascii="Times New Roman"/>
          <w:b w:val="false"/>
        </w:rPr>
        <w:t xml:space="preserve"> </w:t>
      </w:r>
      <w:r w:rsidR="00A13756" w:rsidRPr="00A13756">
        <w:rPr>
          <w:rFonts w:hAnsi="Times New Roman" w:ascii="Times New Roman"/>
          <w:b w:val="false"/>
        </w:rPr>
        <w:t>5</w:t>
      </w:r>
      <w:r w:rsidR="00CD5A0F" w:rsidRPr="00A13756">
        <w:rPr>
          <w:rFonts w:hAnsi="Times New Roman" w:ascii="Times New Roman"/>
          <w:b w:val="false"/>
        </w:rPr>
        <w:t>.</w:t>
      </w:r>
      <w:r w:rsidR="000A4AB4" w:rsidRPr="00A13756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A13756">
      <w:pPr>
        <w:jc w:val="both"/>
        <w:rPr>
          <w:rFonts w:hAnsi="Times New Roman" w:ascii="Times New Roman"/>
          <w:b w:val="false"/>
        </w:rPr>
      </w:pPr>
    </w:p>
    <w:tbl>
      <w:tblPr>
        <w:tblW w:type="dxa" w:w="88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847"/>
        <w:gridCol w:w="1667"/>
        <w:gridCol w:w="1267"/>
        <w:gridCol w:w="1267"/>
        <w:gridCol w:w="1007"/>
        <w:gridCol w:w="1227"/>
      </w:tblGrid>
      <w:tr w:rsidTr="00D8075C" w:rsidR="00A13756" w:rsidRPr="00D8075C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84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6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6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6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0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D8075C" w:rsidR="00A13756" w:rsidRPr="00D8075C">
        <w:tblPrEx>
          <w:tblLook w:val="04A0" w:noVBand="1" w:noHBand="0" w:lastColumn="0" w:firstColumn="1" w:lastRow="0" w:firstRow="1"/>
        </w:tblPrEx>
        <w:trPr>
          <w:trHeight w:val="560"/>
        </w:trPr>
        <w:tc>
          <w:tcPr>
            <w:tcW w:type="dxa" w:w="59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5.</w:t>
            </w:r>
          </w:p>
        </w:tc>
        <w:tc>
          <w:tcPr>
            <w:tcW w:type="dxa" w:w="184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HYPO ALPE ADRIA BANK dd Zagreb, Slavonska avenija 6</w:t>
            </w:r>
          </w:p>
        </w:tc>
        <w:tc>
          <w:tcPr>
            <w:tcW w:type="dxa" w:w="16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ugovor o kreditu broj 301-07/2006 i Ugovor vo kreditu 301-331/2006 i naknada za platni promet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6.480.013,78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6.480.013,78</w:t>
            </w:r>
          </w:p>
        </w:tc>
        <w:tc>
          <w:tcPr>
            <w:tcW w:type="dxa" w:w="100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A13756" w:rsidP="00D000E2" w:rsidR="00A13756" w:rsidRPr="00A13756">
      <w:pPr>
        <w:jc w:val="both"/>
        <w:rPr>
          <w:rFonts w:hAnsi="Times New Roman" w:ascii="Times New Roman"/>
          <w:b w:val="false"/>
        </w:rPr>
      </w:pPr>
    </w:p>
    <w:p w:rsidRDefault="001868BC" w:rsidP="00D000E2" w:rsidR="001868BC" w:rsidRPr="00A13756">
      <w:pPr>
        <w:jc w:val="both"/>
        <w:rPr>
          <w:rFonts w:hAnsi="Times New Roman" w:ascii="Times New Roman"/>
          <w:b w:val="false"/>
        </w:rPr>
      </w:pPr>
    </w:p>
    <w:p w:rsidRDefault="001868BC" w:rsidP="00D000E2" w:rsidR="001868BC" w:rsidRPr="00A13756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A13756">
      <w:pPr>
        <w:jc w:val="both"/>
        <w:rPr>
          <w:rFonts w:hAnsi="Times New Roman" w:ascii="Times New Roman"/>
          <w:b w:val="false"/>
        </w:rPr>
      </w:pPr>
    </w:p>
    <w:tbl>
      <w:tblPr>
        <w:tblW w:type="dxa" w:w="88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847"/>
        <w:gridCol w:w="1667"/>
        <w:gridCol w:w="1267"/>
        <w:gridCol w:w="1267"/>
        <w:gridCol w:w="1007"/>
        <w:gridCol w:w="1227"/>
      </w:tblGrid>
      <w:tr w:rsidTr="00D8075C" w:rsidR="00A13756" w:rsidRPr="00D8075C">
        <w:trPr>
          <w:trHeight w:val="291"/>
        </w:trPr>
        <w:tc>
          <w:tcPr>
            <w:tcW w:type="dxa" w:w="597"/>
            <w:shd w:fill="E6E6E6" w:color="auto" w:val="clear"/>
            <w:vAlign w:val="cente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84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66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26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26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007"/>
            <w:shd w:fill="E6E6E6" w:color="auto" w:val="clear"/>
            <w:vAlign w:val="cente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227"/>
            <w:shd w:fill="E6E6E6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D8075C" w:rsidR="00A13756" w:rsidRPr="00D8075C">
        <w:tblPrEx>
          <w:tblLook w:val="04A0" w:noVBand="1" w:noHBand="0" w:lastColumn="0" w:firstColumn="1" w:lastRow="0" w:firstRow="1"/>
        </w:tblPrEx>
        <w:trPr>
          <w:trHeight w:val="560"/>
        </w:trPr>
        <w:tc>
          <w:tcPr>
            <w:tcW w:type="dxa" w:w="59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5.</w:t>
            </w:r>
          </w:p>
        </w:tc>
        <w:tc>
          <w:tcPr>
            <w:tcW w:type="dxa" w:w="184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HYPO ALPE ADRIA BANK dd Zagreb, Slavonska avenija 6</w:t>
            </w:r>
          </w:p>
        </w:tc>
        <w:tc>
          <w:tcPr>
            <w:tcW w:type="dxa" w:w="1667"/>
            <w:shd w:fill="auto" w:color="auto" w:val="clear"/>
          </w:tcPr>
          <w:p w:rsidRDefault="00A13756" w:rsidP="00A13756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ugovor o kreditu broj 301-07/2006 i Ugovor o kreditu 301-331/2006 i naknada za platni promet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9.806,14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9.806,14</w:t>
            </w:r>
          </w:p>
        </w:tc>
        <w:tc>
          <w:tcPr>
            <w:tcW w:type="dxa" w:w="100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D8075C" w:rsidR="00A13756" w:rsidRPr="00D8075C">
        <w:tblPrEx>
          <w:tblLook w:val="04A0" w:noVBand="1" w:noHBand="0" w:lastColumn="0" w:firstColumn="1" w:lastRow="0" w:firstRow="1"/>
        </w:tblPrEx>
        <w:trPr>
          <w:trHeight w:val="560"/>
        </w:trPr>
        <w:tc>
          <w:tcPr>
            <w:tcW w:type="dxa" w:w="59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5.a</w:t>
            </w:r>
          </w:p>
        </w:tc>
        <w:tc>
          <w:tcPr>
            <w:tcW w:type="dxa" w:w="184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sz w:val="18"/>
                <w:szCs w:val="18"/>
              </w:rPr>
              <w:t>H-ABDUCO d.o.o. Zagreb, Slavonska avenija 6a</w:t>
            </w:r>
          </w:p>
        </w:tc>
        <w:tc>
          <w:tcPr>
            <w:tcW w:type="dxa" w:w="1667"/>
            <w:shd w:fill="auto" w:color="auto" w:val="clear"/>
          </w:tcPr>
          <w:p w:rsidRDefault="00A13756" w:rsidP="00A13756" w:rsidR="00A13756" w:rsidRPr="00D8075C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 xml:space="preserve">ugovor o kreditu broj 301-07/2006 i Ugovor o kreditu 301-331/2006 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6.470.207,64</w:t>
            </w:r>
          </w:p>
        </w:tc>
        <w:tc>
          <w:tcPr>
            <w:tcW w:type="dxa" w:w="1267"/>
            <w:shd w:fill="auto" w:color="auto" w:val="clear"/>
          </w:tcPr>
          <w:p w:rsidRDefault="00A13756" w:rsidP="00D8075C" w:rsidR="00A13756" w:rsidRPr="00D8075C">
            <w:pPr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</w:pPr>
            <w:r w:rsidRPr="00D8075C">
              <w:rPr>
                <w:rFonts w:hAnsi="Times New Roman" w:ascii="Times New Roman"/>
                <w:b w:val="false"/>
                <w:color w:val="000000"/>
                <w:sz w:val="18"/>
                <w:szCs w:val="18"/>
              </w:rPr>
              <w:t>6.470.207,64</w:t>
            </w:r>
          </w:p>
        </w:tc>
        <w:tc>
          <w:tcPr>
            <w:tcW w:type="dxa" w:w="100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227"/>
            <w:shd w:fill="auto" w:color="auto" w:val="clear"/>
          </w:tcPr>
          <w:p w:rsidRDefault="00A13756" w:rsidP="00D8075C" w:rsidR="00A13756" w:rsidRPr="00D8075C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D5A0F" w:rsidP="00D000E2" w:rsidR="00CD5A0F" w:rsidRPr="00A13756">
      <w:pPr>
        <w:jc w:val="both"/>
        <w:rPr>
          <w:rFonts w:hAnsi="Times New Roman" w:ascii="Times New Roman"/>
          <w:b w:val="false"/>
        </w:rPr>
      </w:pPr>
    </w:p>
    <w:p w:rsidRDefault="00A563DC" w:rsidP="00D000E2" w:rsidR="00A563DC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ab/>
      </w:r>
      <w:r w:rsidRPr="00A13756">
        <w:rPr>
          <w:rFonts w:hAnsi="Times New Roman" w:ascii="Times New Roman"/>
          <w:b w:val="false"/>
        </w:rPr>
        <w:tab/>
        <w:t xml:space="preserve">U ostalom dijelu </w:t>
      </w:r>
      <w:r w:rsidR="00FE3B39" w:rsidRPr="00A13756">
        <w:rPr>
          <w:rFonts w:hAnsi="Times New Roman" w:ascii="Times New Roman"/>
          <w:b w:val="false"/>
        </w:rPr>
        <w:t>tablica</w:t>
      </w:r>
      <w:r w:rsidRPr="00A13756">
        <w:rPr>
          <w:rFonts w:hAnsi="Times New Roman" w:ascii="Times New Roman"/>
          <w:b w:val="false"/>
        </w:rPr>
        <w:t xml:space="preserve"> ostaje neizmijenjen</w:t>
      </w:r>
      <w:r w:rsidR="00FE3B39" w:rsidRPr="00A13756">
        <w:rPr>
          <w:rFonts w:hAnsi="Times New Roman" w:ascii="Times New Roman"/>
          <w:b w:val="false"/>
        </w:rPr>
        <w:t>a</w:t>
      </w:r>
      <w:r w:rsidRPr="00A13756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center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Obrazloženje</w:t>
      </w:r>
    </w:p>
    <w:p w:rsidRDefault="00740643" w:rsidP="00D000E2" w:rsidR="006452E3" w:rsidRPr="00A13756">
      <w:pPr>
        <w:jc w:val="both"/>
        <w:rPr>
          <w:rFonts w:hAnsi="Times New Roman" w:ascii="Times New Roman"/>
          <w:b w:val="false"/>
          <w:bCs/>
        </w:rPr>
      </w:pPr>
      <w:r w:rsidRPr="00A13756">
        <w:rPr>
          <w:rFonts w:hAnsi="Times New Roman" w:ascii="Times New Roman"/>
          <w:b w:val="false"/>
        </w:rPr>
        <w:tab/>
      </w:r>
      <w:r w:rsidRPr="00A13756">
        <w:rPr>
          <w:rFonts w:hAnsi="Times New Roman" w:ascii="Times New Roman"/>
          <w:b w:val="false"/>
        </w:rPr>
        <w:tab/>
      </w:r>
      <w:r w:rsidR="00A563DC" w:rsidRPr="00A13756">
        <w:rPr>
          <w:rFonts w:hAnsi="Times New Roman" w:ascii="Times New Roman"/>
          <w:b w:val="false"/>
          <w:bCs/>
        </w:rPr>
        <w:t xml:space="preserve">H – ABDUCO d.o.o. Zagreb, Slavonska avenija 6a obavijestio je sud da su na temelju Ugovora o ustupu tražbine zaključenog dana </w:t>
      </w:r>
      <w:r w:rsidR="00A13756" w:rsidRPr="00A13756">
        <w:rPr>
          <w:rFonts w:hAnsi="Times New Roman" w:ascii="Times New Roman"/>
          <w:b w:val="false"/>
          <w:bCs/>
        </w:rPr>
        <w:t>15. lipnja</w:t>
      </w:r>
      <w:r w:rsidR="00A563DC" w:rsidRPr="00A13756">
        <w:rPr>
          <w:rFonts w:hAnsi="Times New Roman" w:ascii="Times New Roman"/>
          <w:b w:val="false"/>
          <w:bCs/>
        </w:rPr>
        <w:t xml:space="preserve"> 2014. godine između H-ABDUCO d.o.o. kao cesionara i Hypo Alpe-Adria-Bank d.d. kao cedenta na njega prenesene određene tražbine u ovom postupku utvrđene stečajnom vjerovniku Hypo Alpe-Adria-Bank d.d. Zagreb, Slavonska avenija 6</w:t>
      </w:r>
      <w:r w:rsidR="00A70101" w:rsidRPr="00A13756">
        <w:rPr>
          <w:rFonts w:hAnsi="Times New Roman" w:ascii="Times New Roman"/>
          <w:b w:val="false"/>
          <w:bCs/>
        </w:rPr>
        <w:t>.  Stoga je zatražio od suda da se o tome donese odgovarajuće rješenje, te je u spis dostavio javno ovjerovljenu ispravu kao dokaz istoga.</w:t>
      </w:r>
    </w:p>
    <w:p w:rsidRDefault="00E94F83" w:rsidP="00D000E2" w:rsidR="00E94F8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ab/>
      </w:r>
      <w:r w:rsidRPr="00A13756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A13756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A13756">
        <w:rPr>
          <w:rFonts w:hAnsi="Times New Roman" w:ascii="Times New Roman"/>
          <w:b w:val="false"/>
        </w:rPr>
        <w:t xml:space="preserve"> odlučeno je kao u izreci ovog rješenja.</w:t>
      </w:r>
    </w:p>
    <w:p w:rsidRDefault="00C93E78" w:rsidP="000A4AB4" w:rsidR="00740643" w:rsidRPr="00A13756">
      <w:pPr>
        <w:jc w:val="center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Rijeka, </w:t>
      </w:r>
      <w:r w:rsidR="003042F2">
        <w:rPr>
          <w:rFonts w:hAnsi="Times New Roman" w:ascii="Times New Roman"/>
          <w:b w:val="false"/>
        </w:rPr>
        <w:t>25</w:t>
      </w:r>
      <w:r w:rsidR="00CD5A0F" w:rsidRPr="00A13756">
        <w:rPr>
          <w:rFonts w:hAnsi="Times New Roman" w:ascii="Times New Roman"/>
          <w:b w:val="false"/>
        </w:rPr>
        <w:t>. siječnja 2016</w:t>
      </w:r>
      <w:r w:rsidR="00740643" w:rsidRPr="00A13756">
        <w:rPr>
          <w:rFonts w:hAnsi="Times New Roman" w:ascii="Times New Roman"/>
          <w:b w:val="false"/>
        </w:rPr>
        <w:t>. godine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BF72E7" w:rsidR="00BF72E7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A13756">
      <w:p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Žalba  se podnosi putem ovog  suda u tri  istovjetna primjerka, a o žalbi odlučuje Visoki trgovački sud  Republike  Hrvatske.</w:t>
      </w:r>
    </w:p>
    <w:p w:rsidRDefault="00740643" w:rsidR="00740643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FE3B39" w:rsidR="00FE3B39" w:rsidRPr="00A13756">
      <w:pPr>
        <w:rPr>
          <w:rFonts w:hAnsi="Times New Roman" w:ascii="Times New Roman"/>
          <w:b w:val="false"/>
        </w:rPr>
      </w:pPr>
    </w:p>
    <w:p w:rsidRDefault="00AE2A07" w:rsidR="00AE2A07" w:rsidRPr="00A13756">
      <w:pPr>
        <w:rPr>
          <w:rFonts w:hAnsi="Times New Roman" w:ascii="Times New Roman"/>
          <w:b w:val="false"/>
        </w:rPr>
      </w:pPr>
    </w:p>
    <w:p w:rsidRDefault="00D81542" w:rsidR="00D81542" w:rsidRPr="00A13756">
      <w:pPr>
        <w:rPr>
          <w:rFonts w:hAnsi="Times New Roman" w:ascii="Times New Roman"/>
          <w:b w:val="false"/>
        </w:rPr>
      </w:pPr>
    </w:p>
    <w:p w:rsidRDefault="00740643" w:rsidR="00740643" w:rsidRPr="00A13756">
      <w:p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DNA</w:t>
      </w:r>
    </w:p>
    <w:p w:rsidRDefault="00740643" w:rsidP="00E94F83" w:rsidR="00740643" w:rsidRPr="00A137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A137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e-</w:t>
      </w:r>
      <w:r w:rsidR="00E94F83" w:rsidRPr="00A13756">
        <w:rPr>
          <w:rFonts w:hAnsi="Times New Roman" w:ascii="Times New Roman"/>
          <w:b w:val="false"/>
        </w:rPr>
        <w:t>oglasna ploča</w:t>
      </w:r>
    </w:p>
    <w:p w:rsidRDefault="00A70101" w:rsidP="00E94F83" w:rsidR="00BF72E7" w:rsidRPr="00A137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H-ABDUCO d.o.o. Zagreb, Slavonska avenija 6</w:t>
      </w:r>
    </w:p>
    <w:p w:rsidRDefault="00CD5A0F" w:rsidP="00E94F83" w:rsidR="00CD5A0F" w:rsidRPr="00A13756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>HYPO ALPE-ADRIA-BANK d.d. Zagreb, Slavonska avenija 6</w:t>
      </w:r>
    </w:p>
    <w:p w:rsidRDefault="00740643" w:rsidR="00740643" w:rsidRPr="00A13756">
      <w:pPr>
        <w:rPr>
          <w:rFonts w:hAnsi="Times New Roman" w:ascii="Times New Roman"/>
          <w:b w:val="false"/>
        </w:rPr>
      </w:pPr>
    </w:p>
    <w:p w:rsidRDefault="00740643" w:rsidR="00740643" w:rsidRPr="00A13756">
      <w:pPr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Rijeka, </w:t>
      </w:r>
      <w:r w:rsidR="009879AA">
        <w:rPr>
          <w:rFonts w:hAnsi="Times New Roman" w:ascii="Times New Roman"/>
          <w:b w:val="false"/>
        </w:rPr>
        <w:t>25</w:t>
      </w:r>
      <w:r w:rsidR="00CD5A0F" w:rsidRPr="00A13756">
        <w:rPr>
          <w:rFonts w:hAnsi="Times New Roman" w:ascii="Times New Roman"/>
          <w:b w:val="false"/>
        </w:rPr>
        <w:t>. siječnja 2016</w:t>
      </w:r>
      <w:r w:rsidRPr="00A13756">
        <w:rPr>
          <w:rFonts w:hAnsi="Times New Roman" w:ascii="Times New Roman"/>
          <w:b w:val="false"/>
        </w:rPr>
        <w:t>. g.</w:t>
      </w:r>
    </w:p>
    <w:p w:rsidRDefault="00740643" w:rsidR="00740643" w:rsidRPr="00A13756">
      <w:pPr>
        <w:rPr>
          <w:rFonts w:hAnsi="Times New Roman" w:ascii="Times New Roman"/>
          <w:b w:val="false"/>
        </w:rPr>
      </w:pPr>
    </w:p>
    <w:p w:rsidRDefault="00740643" w:rsidR="00740643" w:rsidRPr="00A13756">
      <w:pPr>
        <w:rPr>
          <w:rFonts w:hAnsi="Times New Roman" w:ascii="Times New Roman"/>
          <w:b w:val="false"/>
        </w:rPr>
      </w:pPr>
    </w:p>
    <w:p w:rsidRDefault="00740643" w:rsidR="00740643" w:rsidRPr="00A13756">
      <w:pPr>
        <w:rPr>
          <w:rFonts w:hAnsi="Times New Roman" w:ascii="Times New Roman"/>
          <w:b w:val="false"/>
        </w:rPr>
      </w:pPr>
    </w:p>
    <w:p w:rsidRDefault="00740643" w:rsidR="0074064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A13756">
      <w:pPr>
        <w:jc w:val="both"/>
        <w:rPr>
          <w:rFonts w:hAnsi="Times New Roman" w:ascii="Times New Roman"/>
          <w:b w:val="false"/>
        </w:rPr>
      </w:pPr>
      <w:r w:rsidRPr="00A13756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A13756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A13756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EB8" w:rsidR="001C2EB8">
      <w:r>
        <w:separator/>
      </w:r>
    </w:p>
  </w:endnote>
  <w:endnote w:id="0" w:type="continuationSeparator">
    <w:p w:rsidRDefault="001C2EB8" w:rsidR="001C2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79A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EB8" w:rsidR="001C2EB8">
      <w:r>
        <w:separator/>
      </w:r>
    </w:p>
  </w:footnote>
  <w:footnote w:id="0" w:type="continuationSeparator">
    <w:p w:rsidRDefault="001C2EB8" w:rsidR="001C2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A13756">
      <w:rPr>
        <w:rFonts w:hAnsi="Times New Roman" w:ascii="Times New Roman"/>
        <w:b w:val="false"/>
      </w:rPr>
      <w:t>1000</w:t>
    </w:r>
    <w:r w:rsidR="00BA4437">
      <w:rPr>
        <w:rFonts w:hAnsi="Times New Roman" w:ascii="Times New Roman"/>
        <w:b w:val="false"/>
      </w:rPr>
      <w:t>/2011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EB8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48FB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2F2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23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879AA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3756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A0F"/>
    <w:rsid w:val="00CD739C"/>
    <w:rsid w:val="00CE2188"/>
    <w:rsid w:val="00CE3004"/>
    <w:rsid w:val="00CE316B"/>
    <w:rsid w:val="00CE3A5C"/>
    <w:rsid w:val="00CE5999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075C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98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9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9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9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9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98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9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9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9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9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St-1000/2011</izvorni_sadrzaj>
    <derivirana_varijabla naziv="DomainObject.Predmet.OznakaBroj_1">St-1000/2011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ZEMBO d.o.o.  Matulji</izvorni_sadrzaj>
    <derivirana_varijabla naziv="DomainObject.Predmet.ProtustrankaFormated_1">  ZEMBO d.o.o.  Matulji</derivirana_varijabla>
  </DomainObject.Predmet.ProtustrankaFormated>
  <DomainObject.Predmet.ProtustrankaFormatedOIB>
    <izvorni_sadrzaj>  ZEMBO d.o.o.  Matulji, OIB 20416220990</izvorni_sadrzaj>
    <derivirana_varijabla naziv="DomainObject.Predmet.ProtustrankaFormatedOIB_1">  ZEMBO d.o.o.  Matulji, OIB 20416220990</derivirana_varijabla>
  </DomainObject.Predmet.ProtustrankaFormatedOIB>
  <DomainObject.Predmet.ProtustrankaFormatedWithAdress>
    <izvorni_sadrzaj> ZEMBO d.o.o.  Matulji, Put pubovo 13, 51 211 Matulji</izvorni_sadrzaj>
    <derivirana_varijabla naziv="DomainObject.Predmet.ProtustrankaFormatedWithAdress_1"> ZEMBO d.o.o.  Matulji, Put pubovo 13, 51 211 Matulji</derivirana_varijabla>
  </DomainObject.Predmet.ProtustrankaFormatedWithAdress>
  <DomainObject.Predmet.ProtustrankaFormatedWithAdressOIB>
    <izvorni_sadrzaj> ZEMBO d.o.o.  Matulji, OIB 20416220990, Put pubovo 13, 51 211 Matulji</izvorni_sadrzaj>
    <derivirana_varijabla naziv="DomainObject.Predmet.ProtustrankaFormatedWithAdressOIB_1"> ZEMBO d.o.o.  Matulji, OIB 20416220990, Put pubovo 13, 51 211 Matulji</derivirana_varijabla>
  </DomainObject.Predmet.ProtustrankaFormatedWithAdressOIB>
  <DomainObject.Predmet.ProtustrankaWithAdress>
    <izvorni_sadrzaj>ZEMBO d.o.o.  Matulji Put pubovo 13, 51 211 Matulji</izvorni_sadrzaj>
    <derivirana_varijabla naziv="DomainObject.Predmet.ProtustrankaWithAdress_1">ZEMBO d.o.o.  Matulji Put pubovo 13, 51 211 Matulji</derivirana_varijabla>
  </DomainObject.Predmet.ProtustrankaWithAdress>
  <DomainObject.Predmet.ProtustrankaWithAdressOIB>
    <izvorni_sadrzaj>ZEMBO d.o.o.  Matulji, OIB 20416220990, Put pubovo 13, 51 211 Matulji</izvorni_sadrzaj>
    <derivirana_varijabla naziv="DomainObject.Predmet.ProtustrankaWithAdressOIB_1">ZEMBO d.o.o.  Matulji, OIB 20416220990, Put pubovo 13, 51 211 Matulji</derivirana_varijabla>
  </DomainObject.Predmet.ProtustrankaWithAdressOIB>
  <DomainObject.Predmet.ProtustrankaNazivFormated>
    <izvorni_sadrzaj>ZEMBO d.o.o.  Matulji</izvorni_sadrzaj>
    <derivirana_varijabla naziv="DomainObject.Predmet.ProtustrankaNazivFormated_1">ZEMBO d.o.o.  Matulji</derivirana_varijabla>
  </DomainObject.Predmet.ProtustrankaNazivFormated>
  <DomainObject.Predmet.ProtustrankaNazivFormatedOIB>
    <izvorni_sadrzaj>ZEMBO d.o.o.  Matulji, OIB 20416220990</izvorni_sadrzaj>
    <derivirana_varijabla naziv="DomainObject.Predmet.ProtustrankaNazivFormatedOIB_1">ZEMBO d.o.o.  Matulji, OIB 20416220990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ZEMBO d.o.o.  Matulji</item>
    </izvorni_sadrzaj>
    <derivirana_varijabla naziv="DomainObject.Predmet.ProtuStrankaListFormated_1">
      <item>ZEMBO d.o.o.  Matulji</item>
    </derivirana_varijabla>
  </DomainObject.Predmet.ProtuStrankaListFormated>
  <DomainObject.Predmet.ProtuStrankaListFormatedOIB>
    <izvorni_sadrzaj>
      <item>ZEMBO d.o.o.  Matulji, OIB 20416220990</item>
    </izvorni_sadrzaj>
    <derivirana_varijabla naziv="DomainObject.Predmet.ProtuStrankaListFormatedOIB_1">
      <item>ZEMBO d.o.o.  Matulji, OIB 20416220990</item>
    </derivirana_varijabla>
  </DomainObject.Predmet.ProtuStrankaListFormatedOIB>
  <DomainObject.Predmet.ProtuStrankaListFormatedWithAdress>
    <izvorni_sadrzaj>
      <item>ZEMBO d.o.o.  Matulji, Put pubovo 13, 51 211 Matulji</item>
    </izvorni_sadrzaj>
    <derivirana_varijabla naziv="DomainObject.Predmet.ProtuStrankaListFormatedWithAdress_1">
      <item>ZEMBO d.o.o.  Matulji, Put pubovo 13, 51 211 Matulji</item>
    </derivirana_varijabla>
  </DomainObject.Predmet.ProtuStrankaListFormatedWithAdress>
  <DomainObject.Predmet.ProtuStrankaListFormatedWithAdressOIB>
    <izvorni_sadrzaj>
      <item>ZEMBO d.o.o.  Matulji, OIB 20416220990, Put pubovo 13, 51 211 Matulji</item>
    </izvorni_sadrzaj>
    <derivirana_varijabla naziv="DomainObject.Predmet.ProtuStrankaListFormatedWithAdressOIB_1">
      <item>ZEMBO d.o.o.  Matulji, OIB 20416220990, Put pubovo 13, 51 211 Matulji</item>
    </derivirana_varijabla>
  </DomainObject.Predmet.ProtuStrankaListFormatedWithAdressOIB>
  <DomainObject.Predmet.ProtuStrankaListNazivFormated>
    <izvorni_sadrzaj>
      <item>ZEMBO d.o.o.  Matulji</item>
    </izvorni_sadrzaj>
    <derivirana_varijabla naziv="DomainObject.Predmet.ProtuStrankaListNazivFormated_1">
      <item>ZEMBO d.o.o.  Matulji</item>
    </derivirana_varijabla>
  </DomainObject.Predmet.ProtuStrankaListNazivFormated>
  <DomainObject.Predmet.ProtuStrankaListNazivFormatedOIB>
    <izvorni_sadrzaj>
      <item>ZEMBO d.o.o.  Matulji, OIB 20416220990</item>
    </izvorni_sadrzaj>
    <derivirana_varijabla naziv="DomainObject.Predmet.ProtuStrankaListNazivFormatedOIB_1">
      <item>ZEMBO d.o.o.  Matulji, OIB 20416220990</item>
    </derivirana_varijabla>
  </DomainObject.Predmet.ProtuStrankaListNazivFormatedOIB>
  <DomainObject.Predmet.OstaliList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Formated>
  <DomainObject.Predmet.OstaliList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FormatedOIB>
  <DomainObject.Predmet.OstaliListFormatedWithAdress>
    <izvorni_sadrzaj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izvorni_sadrzaj>
    <derivirana_varijabla naziv="DomainObject.Predmet.OstaliListFormatedWithAdress_1">
      <item>Županijsko državno odvjetništvo u Rijeci</item>
      <item>FINA Rijeka</item>
      <item>Županijsko državno odvjetništvo Rijeka</item>
      <item>oglasna ploča</item>
      <item>HYPO ALPE-ADRIA-BANK d.d., Slavonska avenija 6, 10 000 Zagreb</item>
      <item>Centar banka d.d., Amruševa 6, 10 000 Zagreb</item>
      <item>Raiffeisenbank Austria d.d., Petrinjska 59, 10 000 Zagreb</item>
      <item>računovodstvo</item>
      <item>HVB Bank Croatia d.d., Nikole Jurišića 2, 10 000 Zagreb</item>
      <item>Volksbank d.d., Varšavska 9, 10 000 Zagreb</item>
      <item>Narodne novine d.d., SR Njemačke 6, 10 020 Zagreb</item>
      <item>sudski registar</item>
      <item>Vesna Stančić, Podkilavac 10, 51218 Podkilavac</item>
    </derivirana_varijabla>
  </DomainObject.Predmet.OstaliListFormatedWithAdress>
  <DomainObject.Predmet.OstaliListFormatedWithAdressOIB>
    <izvorni_sadrzaj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izvorni_sadrzaj>
    <derivirana_varijabla naziv="DomainObject.Predmet.OstaliListFormatedWithAdressOIB_1">
      <item>Županijsko državno odvjetništvo u Rijeci</item>
      <item>FINA Rijeka</item>
      <item>Županijsko državno odvjetništvo Rijeka</item>
      <item>oglasna ploča</item>
      <item>HYPO ALPE-ADRIA-BANK d.d., OIB 14036333877, Slavonska avenija 6, 10 000 Zagreb</item>
      <item>Centar banka d.d., OIB 89296739230, Amruševa 6, 10 000 Zagreb</item>
      <item>Raiffeisenbank Austria d.d., OIB 53056966535, Petrinjska 59, 10 000 Zagreb</item>
      <item>računovodstvo</item>
      <item>HVB Bank Croatia d.d., Nikole Jurišića 2, 10 000 Zagreb</item>
      <item>Volksbank d.d., OIB 78427478595, Varšavska 9, 10 000 Zagreb</item>
      <item>Narodne novine d.d., SR Njemačke 6, 10 020 Zagreb</item>
      <item>sudski registar</item>
      <item>Vesna Stančić, OIB 45477363422, Podkilavac 10, 51218 Podkilavac</item>
    </derivirana_varijabla>
  </DomainObject.Predmet.OstaliListFormatedWithAdressOIB>
  <DomainObject.Predmet.OstaliListNazivFormated>
    <izvorni_sadrzaj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OstaliListNazivFormated_1">
      <item>Županijsko državno odvjetništvo u Rijeci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OstaliListNazivFormated>
  <DomainObject.Predmet.OstaliListNazivFormatedOIB>
    <izvorni_sadrzaj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izvorni_sadrzaj>
    <derivirana_varijabla naziv="DomainObject.Predmet.OstaliListNazivFormatedOIB_1">
      <item>Županijsko državno odvjetništvo u Rijeci</item>
      <item>FINA Rijeka</item>
      <item>Županijsko državno odvjetništvo Rijeka</item>
      <item>oglasna ploča</item>
      <item>HYPO ALPE-ADRIA-BANK d.d., OIB 14036333877</item>
      <item>Centar banka d.d., OIB 89296739230</item>
      <item>Raiffeisenbank Austria d.d., OIB 53056966535</item>
      <item>računovodstvo</item>
      <item>HVB Bank Croatia d.d.</item>
      <item>Volksbank d.d., OIB 78427478595</item>
      <item>Narodne novine d.d.</item>
      <item>sudski registar</item>
      <item>Vesna Stančić, OIB 45477363422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ZEMBO d.o.o.  Matulji</izvorni_sadrzaj>
    <derivirana_varijabla naziv="DomainObject.Predmet.ProtustrankaIDrugi_1">ZEMBO d.o.o.  Matulji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ZEMBO d.o.o.  Matulji, OIB 20416220990, Put pubovo 13, 51 211 Matulji</izvorni_sadrzaj>
    <derivirana_varijabla naziv="DomainObject.Predmet.ProtustrankaIDrugiAdressOIB_1">ZEMBO d.o.o.  Matulji, OIB 20416220990, Put pubovo 13,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izvorni_sadrzaj>
    <derivirana_varijabla naziv="DomainObject.Predmet.SudioniciListNaziv_1">
      <item>Županijsko državno odvjetništvo u Rijeci</item>
      <item>ZEMBO d.o.o.  Matulji</item>
      <item>REPUBLIKA HRVATSKA</item>
      <item>FINA Rijeka</item>
      <item>Županijsko državno odvjetništvo Rijeka</item>
      <item>oglasna ploča</item>
      <item>HYPO ALPE-ADRIA-BANK d.d.</item>
      <item>Centar banka d.d.</item>
      <item>Raiffeisenbank Austria d.d.</item>
      <item>računovodstvo</item>
      <item>HVB Bank Croatia d.d.</item>
      <item>Volksbank d.d.</item>
      <item>Narodne novine d.d.</item>
      <item>sudski registar</item>
      <item>Vesna Stančić</item>
    </derivirana_varijabla>
  </DomainObject.Predmet.SudioniciListNaziv>
  <DomainObject.Predmet.SudioniciListAdressOIB>
    <izvorni_sadrzaj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izvorni_sadrzaj>
    <derivirana_varijabla naziv="DomainObject.Predmet.SudioniciListAdressOIB_1">
      <item>Županijsko državno odvjetništvo u Rijeci</item>
      <item>ZEMBO d.o.o.  Matulji, OIB 20416220990, Put pubovo 13,51 211 Matulji</item>
      <item>REPUBLIKA HRVATSKA, OIB 52634238587</item>
      <item>FINA Rijeka</item>
      <item>Županijsko državno odvjetništvo Rijeka</item>
      <item>oglasna ploča</item>
      <item>HYPO ALPE-ADRIA-BANK d.d., OIB 14036333877, Slavonska avenija 6,10 000 Zagreb</item>
      <item>Centar banka d.d., OIB 89296739230, Amruševa 6,10 000 Zagreb</item>
      <item>Raiffeisenbank Austria d.d., OIB 53056966535, Petrinjska 59,10 000 Zagreb</item>
      <item>računovodstvo</item>
      <item>HVB Bank Croatia d.d., Nikole Jurišića 2,10 000 Zagreb</item>
      <item>Volksbank d.d., OIB 78427478595, Varšavska 9,10 000 Zagreb</item>
      <item>Narodne novine d.d., SR Njemačke 6,10 020 Zagreb</item>
      <item>sudski registar</item>
      <item>Vesna Stančić, OIB 45477363422, Podkilavac 10,51218 Podkilavac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izvorni_sadrzaj>
    <derivirana_varijabla naziv="DomainObject.Predmet.SudioniciListNazivOIB_1">
      <item>, OIB null</item>
      <item>, OIB 20416220990</item>
      <item>, OIB 52634238587</item>
      <item>, OIB null</item>
      <item>, OIB null</item>
      <item>, OIB null</item>
      <item>, OIB 14036333877</item>
      <item>, OIB 89296739230</item>
      <item>, OIB 53056966535</item>
      <item>, OIB null</item>
      <item>, OIB null</item>
      <item>, OIB 78427478595</item>
      <item>, OIB null</item>
      <item>, OIB null</item>
      <item>, OIB 45477363422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401</properties:Words>
  <properties:Characters>2107</properties:Characters>
  <properties:Lines>166</properties:Lines>
  <properties:Paragraphs>54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2016-01-25T08:07:00Z</dcterms:created>
  <dc:creator>korlevicd</dc:creator>
  <cp:lastModifiedBy>Danijela Fumić</cp:lastModifiedBy>
  <cp:lastPrinted>2016-01-25T08:11:00Z</cp:lastPrinted>
  <dcterms:modified xmlns:xsi="http://www.w3.org/2001/XMLSchema-instance" xsi:type="dcterms:W3CDTF">2016-01-25T08:11:00Z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