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ecf5" w14:paraId="565ecf5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0C16A6" w:rsidP="000C16A6" w:rsidR="000C16A6" w:rsidRPr="00D40EE8">
      <w:pPr>
        <w:jc w:val="both"/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6A6" w:rsidP="000C16A6" w:rsidR="000C16A6" w:rsidRPr="00D40EE8">
      <w:r>
        <w:t xml:space="preserve">REPUBLIKA HRVATSKA </w:t>
      </w:r>
    </w:p>
    <w:p w:rsidRDefault="000C16A6" w:rsidP="000C16A6" w:rsidR="000C16A6" w:rsidRPr="00D40EE8">
      <w:r>
        <w:t xml:space="preserve"> </w:t>
      </w:r>
      <w:r w:rsidRPr="00D40EE8">
        <w:t>Trgovački sud u Zagrebu</w:t>
      </w:r>
    </w:p>
    <w:p w:rsidRDefault="000C16A6" w:rsidP="000C16A6" w:rsidR="000C16A6" w:rsidRPr="00D40EE8">
      <w:r>
        <w:t xml:space="preserve">  </w:t>
      </w:r>
      <w:r w:rsidRPr="00D40EE8">
        <w:t xml:space="preserve">Zagreb, Amruševa 2/II                                                      </w:t>
      </w:r>
      <w:r>
        <w:t xml:space="preserve">                           </w:t>
      </w:r>
      <w:r w:rsidRPr="00D40EE8">
        <w:t xml:space="preserve"> </w:t>
      </w:r>
      <w:r>
        <w:t>67. St-4605/16-79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Trgovački sud u Zagrebu po sucu Gordanu Zubaku, u stečajnom  postupku nad </w:t>
      </w:r>
      <w:r w:rsidRPr="008404C0">
        <w:t xml:space="preserve">dužnikom </w:t>
      </w:r>
      <w:r w:rsidR="00BD2FEF" w:rsidRPr="00BD2FEF">
        <w:rPr>
          <w:bCs/>
        </w:rPr>
        <w:t>PRODUKCIJA LIBERTAS d.o.o. u stečaju, Zagreb, Oporovečka 12, OIB: 00149546728</w:t>
      </w:r>
      <w:r w:rsidR="00EF7780" w:rsidRPr="008404C0">
        <w:t xml:space="preserve">, </w:t>
      </w:r>
      <w:r w:rsidR="009E4B70">
        <w:t>5</w:t>
      </w:r>
      <w:r w:rsidR="00BD2FEF">
        <w:t>. travnja 2019</w:t>
      </w:r>
      <w:r w:rsidRPr="008404C0">
        <w:t xml:space="preserve">.,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BD2FEF" w:rsidRPr="00BD2FEF">
        <w:rPr>
          <w:bCs/>
        </w:rPr>
        <w:t>PRODUKCIJA LIBERTAS d.o.o. u stečaju, Zagreb, Oporovečka 12, OIB: 00149546728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BD2FEF">
        <w:t>4. lipnja 2019</w:t>
      </w:r>
      <w:r w:rsidR="00723D85" w:rsidRPr="005C7AC0">
        <w:t>.</w:t>
      </w:r>
      <w:r w:rsidR="0090700A" w:rsidRPr="005C7AC0">
        <w:t xml:space="preserve"> </w:t>
      </w:r>
      <w:r w:rsidR="008404C0">
        <w:t>u 9,3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3345F8">
        <w:t xml:space="preserve"> 28</w:t>
      </w:r>
      <w:r w:rsidR="00F06723" w:rsidRPr="00D40EE8">
        <w:t xml:space="preserve">3. </w:t>
      </w:r>
      <w:r w:rsidR="00B037C4" w:rsidRPr="00B037C4">
        <w:t xml:space="preserve">Stečajnog zakona </w:t>
      </w:r>
      <w:r w:rsidR="003345F8">
        <w:t>(„Narodne novine“ broj</w:t>
      </w:r>
      <w:r w:rsidR="00B037C4" w:rsidRPr="00B037C4">
        <w:t xml:space="preserve">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9E4B70">
        <w:t>5</w:t>
      </w:r>
      <w:r w:rsidR="009E4B70" w:rsidRPr="009E4B70">
        <w:t>. travnja 2019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C22BE9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C22BE9" w:rsidP="00400817" w:rsidR="00C22BE9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22BE9" w:rsidP="00400817" w:rsidR="00C22BE9" w:rsidRPr="00400817">
      <w:pPr>
        <w:ind w:left="5664"/>
      </w:pPr>
      <w:r w:rsidRPr="00400817">
        <w:t xml:space="preserve">        Dijana Hadžić</w:t>
      </w:r>
    </w:p>
    <w:p w:rsidRDefault="00C22BE9" w:rsidP="00723D85" w:rsidR="00C22BE9">
      <w:pPr>
        <w:jc w:val="both"/>
      </w:pPr>
    </w:p>
    <w:p w:rsidRDefault="00C22BE9" w:rsidP="00723D85" w:rsidR="00C22BE9" w:rsidRPr="00D40EE8">
      <w:pPr>
        <w:jc w:val="both"/>
      </w:pPr>
    </w:p>
    <w:sectPr w:rsidSect="009A09E7" w:rsidR="00C22BE9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16A6"/>
    <w:rsid w:val="000C4A2B"/>
    <w:rsid w:val="002B39DA"/>
    <w:rsid w:val="003345F8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404C0"/>
    <w:rsid w:val="008710AE"/>
    <w:rsid w:val="0090700A"/>
    <w:rsid w:val="009151C4"/>
    <w:rsid w:val="00925A1A"/>
    <w:rsid w:val="009A09E7"/>
    <w:rsid w:val="009E4B70"/>
    <w:rsid w:val="00A66BD2"/>
    <w:rsid w:val="00A77317"/>
    <w:rsid w:val="00B037C4"/>
    <w:rsid w:val="00BB4D3C"/>
    <w:rsid w:val="00BD2FEF"/>
    <w:rsid w:val="00C22BE9"/>
    <w:rsid w:val="00CB2690"/>
    <w:rsid w:val="00CD535F"/>
    <w:rsid w:val="00D40EE8"/>
    <w:rsid w:val="00E75EA5"/>
    <w:rsid w:val="00EC5C3E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B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B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St-4605/2016-75</izvorni_sadrzaj>
    <derivirana_varijabla naziv="DomainObject.PredzadnjaOdlukaIzPredmeta.Oznaka_1">St-4605/2016-75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944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2019-04-04T12:30:00Z</dcterms:created>
  <dc:creator>nribaric</dc:creator>
  <cp:lastModifiedBy>Dijana Hadžić</cp:lastModifiedBy>
  <cp:lastPrinted>2019-04-05T08:11:00Z</cp:lastPrinted>
  <dcterms:modified xmlns:xsi="http://www.w3.org/2001/XMLSchema-instance" xsi:type="dcterms:W3CDTF">2019-04-05T08:11:00Z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