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d352" w14:paraId="a15d352" w:rsidRDefault="00AE649C" w:rsidP="00FA5B5E" w:rsidR="00AE649C" w:rsidRPr="00B76F3C">
      <w:pPr>
        <w:pStyle w:val="Naslov3"/>
        <w15:collapsed w:val="false"/>
      </w:pPr>
    </w:p>
    <w:p w:rsidRDefault="00AE3A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St-225/2016-2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DRVOPROMET JAGODIĆ jednostavno društvo s ograničenom odgovornošću za proizvodnju, trgovinu i usluge, Stari </w:t>
      </w:r>
      <w:proofErr w:type="spellStart"/>
      <w:r>
        <w:rPr>
          <w:rFonts w:cs="Times New Roman" w:eastAsia="Times New Roman"/>
          <w:szCs w:val="20"/>
          <w:lang w:eastAsia="hr-HR"/>
        </w:rPr>
        <w:t>Pavljani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Stari </w:t>
      </w:r>
      <w:proofErr w:type="spellStart"/>
      <w:r>
        <w:rPr>
          <w:rFonts w:cs="Times New Roman" w:eastAsia="Times New Roman"/>
          <w:szCs w:val="20"/>
          <w:lang w:eastAsia="hr-HR"/>
        </w:rPr>
        <w:t>Pavljani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9, OIB: 33751396326, MBS: 010084533, dana 4. listopada 2016. godine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DRVOPROMET JAGODIĆ jednostavno društvo s ograničenom odgovornošću za proizvodnju, trgovinu i usluge, Stari </w:t>
      </w:r>
      <w:proofErr w:type="spellStart"/>
      <w:r>
        <w:rPr>
          <w:rFonts w:cs="Times New Roman" w:eastAsia="Times New Roman"/>
          <w:szCs w:val="20"/>
          <w:lang w:eastAsia="hr-HR"/>
        </w:rPr>
        <w:t>Pavljani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Stari </w:t>
      </w:r>
      <w:proofErr w:type="spellStart"/>
      <w:r>
        <w:rPr>
          <w:rFonts w:cs="Times New Roman" w:eastAsia="Times New Roman"/>
          <w:szCs w:val="20"/>
          <w:lang w:eastAsia="hr-HR"/>
        </w:rPr>
        <w:t>Pavljani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9, OIB: 33751396326.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Emil Jagodić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Emilu Jagodiću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464 dana u ukupnom iznosu od 62.720,00 kn. Također je u prijedlogu navedeno da dužnik ima jednu zaposlenu osobu,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St-225/2016-2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E3A70" w:rsidP="00AE3A70" w:rsidR="00AE3A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AE3A70" w:rsidP="00AE3A70" w:rsidR="00AE3A70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AE3A70" w:rsidP="00AE3A70" w:rsidR="00AE3A70">
      <w:pPr>
        <w:pStyle w:val="Bezproreda"/>
      </w:pPr>
      <w:r>
        <w:t>2. Sc. ročište</w:t>
      </w:r>
    </w:p>
    <w:p w:rsidRDefault="00AE3A70" w:rsidP="00AE3A70" w:rsidR="00AE3A70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AE3A70" w:rsidP="00AE3A70" w:rsidR="00AE3A70"/>
    <w:p w:rsidRDefault="00CB0EA4" w:rsidP="00AE3A70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A70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St-225/2016-2</izvorni_sadrzaj>
    <derivirana_varijabla naziv="DomainObject.Oznaka_1">St-225/2016-2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DRVOPROMET JAGODIĆ jednostavno društvo s ograničenom odgovornošću za proizvodnju, trgovinu i usluge, Stari Pavljani</izvorni_sadrzaj>
    <derivirana_varijabla naziv="DomainObject.Predmet.ProtustrankaFormated_1">  DRVOPROMET JAGODIĆ jednostavno društvo s ograničenom odgovornošću za proizvodnju, trgovinu i usluge, Stari Pavljani</derivirana_varijabla>
  </DomainObject.Predmet.ProtustrankaFormated>
  <DomainObject.Predmet.ProtustrankaFormatedOIB>
    <izvorni_sadrzaj>  DRVOPROMET JAGODIĆ jednostavno društvo s ograničenom odgovornošću za proizvodnju, trgovinu i usluge, Stari Pavljani, OIB 33751396326</izvorni_sadrzaj>
    <derivirana_varijabla naziv="DomainObject.Predmet.ProtustrankaFormatedOIB_1">  DRVOPROMET JAGODIĆ jednostavno društvo s ograničenom odgovornošću za proizvodnju, trgovinu i usluge, Stari Pavljani, OIB 33751396326</derivirana_varijabla>
  </DomainObject.Predmet.ProtustrankaFormatedOIB>
  <DomainObject.Predmet.ProtustrankaFormatedWithAdress>
    <izvorni_sadrzaj> DRVOPROMET JAGODIĆ jednostavno društvo s ograničenom odgovornošću za proizvodnju, trgovinu i usluge, Stari Pavljani, Stari Pavljani 9, 43000 Stari Pavljani</izvorni_sadrzaj>
    <derivirana_varijabla naziv="DomainObject.Predmet.ProtustrankaFormatedWithAdress_1"> DRVOPROMET JAGODIĆ jednostavno društvo s ograničenom odgovornošću za proizvodnju, trgovinu i usluge, Stari Pavljani, Stari Pavljani 9, 43000 Stari Pavljani</derivirana_varijabla>
  </DomainObject.Predmet.ProtustrankaFormatedWithAdress>
  <DomainObject.Predmet.ProtustrankaFormatedWithAdressOIB>
    <izvorni_sadrzaj> DRVOPROMET JAGODIĆ jednostavno društvo s ograničenom odgovornošću za proizvodnju, trgovinu i usluge, Stari Pavljani, OIB 33751396326, Stari Pavljani 9, 43000 Stari Pavljani</izvorni_sadrzaj>
    <derivirana_varijabla naziv="DomainObject.Predmet.ProtustrankaFormatedWithAdressOIB_1"> DRVOPROMET JAGODIĆ jednostavno društvo s ograničenom odgovornošću za proizvodnju, trgovinu i usluge, Stari Pavljani, OIB 33751396326, Stari Pavljani 9, 43000 Stari Pavljani</derivirana_varijabla>
  </DomainObject.Predmet.ProtustrankaFormatedWithAdressOIB>
  <DomainObject.Predmet.ProtustrankaWithAdress>
    <izvorni_sadrzaj>DRVOPROMET JAGODIĆ jednostavno društvo s ograničenom odgovornošću za proizvodnju, trgovinu i usluge, Stari Pavljani Stari Pavljani 9, 43000 Stari Pavljani</izvorni_sadrzaj>
    <derivirana_varijabla naziv="DomainObject.Predmet.ProtustrankaWithAdress_1">DRVOPROMET JAGODIĆ jednostavno društvo s ograničenom odgovornošću za proizvodnju, trgovinu i usluge, Stari Pavljani Stari Pavljani 9, 43000 Stari Pavljani</derivirana_varijabla>
  </DomainObject.Predmet.ProtustrankaWithAdress>
  <DomainObject.Predmet.ProtustrankaWithAdressOIB>
    <izvorni_sadrzaj>DRVOPROMET JAGODIĆ jednostavno društvo s ograničenom odgovornošću za proizvodnju, trgovinu i usluge, Stari Pavljani, OIB 33751396326, Stari Pavljani 9, 43000 Stari Pavljani</izvorni_sadrzaj>
    <derivirana_varijabla naziv="DomainObject.Predmet.ProtustrankaWithAdressOIB_1">DRVOPROMET JAGODIĆ jednostavno društvo s ograničenom odgovornošću za proizvodnju, trgovinu i usluge, Stari Pavljani, OIB 33751396326, Stari Pavljani 9, 43000 Stari Pavljani</derivirana_varijabla>
  </DomainObject.Predmet.ProtustrankaWithAdressOIB>
  <DomainObject.Predmet.ProtustrankaNazivFormated>
    <izvorni_sadrzaj>DRVOPROMET JAGODIĆ jednostavno društvo s ograničenom odgovornošću za proizvodnju, trgovinu i usluge, Stari Pavljani</izvorni_sadrzaj>
    <derivirana_varijabla naziv="DomainObject.Predmet.ProtustrankaNazivFormated_1">DRVOPROMET JAGODIĆ jednostavno društvo s ograničenom odgovornošću za proizvodnju, trgovinu i usluge, Stari Pavljani</derivirana_varijabla>
  </DomainObject.Predmet.ProtustrankaNazivFormated>
  <DomainObject.Predmet.ProtustrankaNazivFormatedOIB>
    <izvorni_sadrzaj>DRVOPROMET JAGODIĆ jednostavno društvo s ograničenom odgovornošću za proizvodnju, trgovinu i usluge, Stari Pavljani, OIB 33751396326</izvorni_sadrzaj>
    <derivirana_varijabla naziv="DomainObject.Predmet.ProtustrankaNazivFormatedOIB_1">DRVOPROMET JAGODIĆ jednostavno društvo s ograničenom odgovornošću za proizvodnju, trgovinu i usluge, Stari Pavljani, OIB 33751396326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DRVOPROMET JAGODIĆ jednostavno društvo s ograničenom odgovornošću za proizvodnju, trgovinu i usluge, Stari Pavljani</item>
    </izvorni_sadrzaj>
    <derivirana_varijabla naziv="DomainObject.Predmet.ProtuStrankaListFormated_1">
      <item>DRVOPROMET JAGODIĆ jednostavno društvo s ograničenom odgovornošću za proizvodnju, trgovinu i usluge, Stari Pavljani</item>
    </derivirana_varijabla>
  </DomainObject.Predmet.ProtuStrankaListFormated>
  <DomainObject.Predmet.ProtuStrankaListFormatedOIB>
    <izvorni_sadrzaj>
      <item>DRVOPROMET JAGODIĆ jednostavno društvo s ograničenom odgovornošću za proizvodnju, trgovinu i usluge, Stari Pavljani, OIB 33751396326</item>
    </izvorni_sadrzaj>
    <derivirana_varijabla naziv="DomainObject.Predmet.ProtuStrankaListFormatedOIB_1">
      <item>DRVOPROMET JAGODIĆ jednostavno društvo s ograničenom odgovornošću za proizvodnju, trgovinu i usluge, Stari Pavljani, OIB 33751396326</item>
    </derivirana_varijabla>
  </DomainObject.Predmet.ProtuStrankaListFormatedOIB>
  <DomainObject.Predmet.ProtuStrankaListFormatedWithAdress>
    <izvorni_sadrzaj>
      <item>DRVOPROMET JAGODIĆ jednostavno društvo s ograničenom odgovornošću za proizvodnju, trgovinu i usluge, Stari Pavljani, Stari Pavljani 9, 43000 Stari Pavljani</item>
    </izvorni_sadrzaj>
    <derivirana_varijabla naziv="DomainObject.Predmet.ProtuStrankaListFormatedWithAdress_1">
      <item>DRVOPROMET JAGODIĆ jednostavno društvo s ograničenom odgovornošću za proizvodnju, trgovinu i usluge, Stari Pavljani, Stari Pavljani 9, 43000 Stari Pavljani</item>
    </derivirana_varijabla>
  </DomainObject.Predmet.ProtuStrankaListFormatedWithAdress>
  <DomainObject.Predmet.ProtuStrankaListFormatedWithAdressOIB>
    <izvorni_sadrzaj>
      <item>DRVOPROMET JAGODIĆ jednostavno društvo s ograničenom odgovornošću za proizvodnju, trgovinu i usluge, Stari Pavljani, OIB 33751396326, Stari Pavljani 9, 43000 Stari Pavljani</item>
    </izvorni_sadrzaj>
    <derivirana_varijabla naziv="DomainObject.Predmet.ProtuStrankaListFormatedWithAdressOIB_1">
      <item>DRVOPROMET JAGODIĆ jednostavno društvo s ograničenom odgovornošću za proizvodnju, trgovinu i usluge, Stari Pavljani, OIB 33751396326, Stari Pavljani 9, 43000 Stari Pavljani</item>
    </derivirana_varijabla>
  </DomainObject.Predmet.ProtuStrankaListFormatedWithAdressOIB>
  <DomainObject.Predmet.ProtuStrankaListNazivFormated>
    <izvorni_sadrzaj>
      <item>DRVOPROMET JAGODIĆ jednostavno društvo s ograničenom odgovornošću za proizvodnju, trgovinu i usluge, Stari Pavljani</item>
    </izvorni_sadrzaj>
    <derivirana_varijabla naziv="DomainObject.Predmet.ProtuStrankaListNazivFormated_1">
      <item>DRVOPROMET JAGODIĆ jednostavno društvo s ograničenom odgovornošću za proizvodnju, trgovinu i usluge, Stari Pavljani</item>
    </derivirana_varijabla>
  </DomainObject.Predmet.ProtuStrankaListNazivFormated>
  <DomainObject.Predmet.ProtuStrankaListNazivFormatedOIB>
    <izvorni_sadrzaj>
      <item>DRVOPROMET JAGODIĆ jednostavno društvo s ograničenom odgovornošću za proizvodnju, trgovinu i usluge, Stari Pavljani, OIB 33751396326</item>
    </izvorni_sadrzaj>
    <derivirana_varijabla naziv="DomainObject.Predmet.ProtuStrankaListNazivFormatedOIB_1">
      <item>DRVOPROMET JAGODIĆ jednostavno društvo s ograničenom odgovornošću za proizvodnju, trgovinu i usluge, Stari Pavljani, OIB 33751396326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St-225/2016-2</izvorni_sadrzaj>
    <derivirana_varijabla naziv="DomainObject.PoslovniBrojDokumenta_1">St-225/2016-2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DRVOPROMET JAGODIĆ jednostavno društvo s ograničenom odgovornošću za proizvodnju, trgovinu i usluge, Stari Pavljani</izvorni_sadrzaj>
    <derivirana_varijabla naziv="DomainObject.Predmet.ProtustrankaIDrugi_1">DRVOPROMET JAGODIĆ jednostavno društvo s ograničenom odgovornošću za proizvodnju, trgovinu i usluge, Stari Pavljani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DRVOPROMET JAGODIĆ jednostavno društvo s ograničenom odgovornošću za proizvodnju, trgovinu i usluge, Stari Pavljani, OIB 33751396326, Stari Pavljani 9, 43000 Stari Pavljani</izvorni_sadrzaj>
    <derivirana_varijabla naziv="DomainObject.Predmet.ProtustrankaIDrugiAdressOIB_1">DRVOPROMET JAGODIĆ jednostavno društvo s ograničenom odgovornošću za proizvodnju, trgovinu i usluge, Stari Pavljani, OIB 33751396326, Stari Pavljani 9, 43000 Stari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DRVOPROMET JAGODIĆ jednostavno društvo s ograničenom odgovornošću za proizvodnju, trgovinu i usluge, Stari Pavljani</item>
    </izvorni_sadrzaj>
    <derivirana_varijabla naziv="DomainObject.Predmet.SudioniciListNaziv_1">
      <item>FINA, RC ZAGREB, Podružnica Bjelovar</item>
      <item>DRVOPROMET JAGODIĆ jednostavno društvo s ograničenom odgovornošću za proizvodnju, trgovinu i usluge, Stari Pavljani</item>
    </derivirana_varijabla>
  </DomainObject.Predmet.SudioniciListNaziv>
  <DomainObject.Predmet.SudioniciListAdressOIB>
    <izvorni_sadrzaj>
      <item>FINA, RC ZAGREB, Podružnica Bjelovar, OIB 85821130368, F. Supila 4,43000 Bjelovar</item>
      <item>DRVOPROMET JAGODIĆ jednostavno društvo s ograničenom odgovornošću za proizvodnju, trgovinu i usluge, Stari Pavljani, OIB 33751396326, Stari Pavljani 9,43000 Stari Pavljani</item>
    </izvorni_sadrzaj>
    <derivirana_varijabla naziv="DomainObject.Predmet.SudioniciListAdressOIB_1">
      <item>FINA, RC ZAGREB, Podružnica Bjelovar, OIB 85821130368, F. Supila 4,43000 Bjelovar</item>
      <item>DRVOPROMET JAGODIĆ jednostavno društvo s ograničenom odgovornošću za proizvodnju, trgovinu i usluge, Stari Pavljani, OIB 33751396326, Stari Pavljani 9,43000 Stari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E2444-978C-4429-A395-6CC0684F1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2785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