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c820659" w14:paraId="c820659" w:rsidRDefault="00F911B2" w:rsidP="00BD0DFD" w:rsidR="00F911B2">
      <w:pPr>
        <w15:collapsed w:val="false"/>
      </w:pPr>
    </w:p>
    <w:p w:rsidRDefault="001C613C" w:rsidP="00BD0DFD" w:rsidR="001C613C" w:rsidRPr="002722A7"/>
    <w:p w:rsidRDefault="00842BBB" w:rsidP="00842BBB" w:rsidR="00842BBB">
      <w:pPr>
        <w:jc w:val="center"/>
      </w:pPr>
      <w:r>
        <w:t>REPUBLIKA HRVATSKA</w:t>
      </w:r>
    </w:p>
    <w:p w:rsidRDefault="00842BBB" w:rsidP="00842BBB" w:rsidR="00842BBB">
      <w:pPr>
        <w:jc w:val="center"/>
      </w:pPr>
      <w:r>
        <w:t>R J E Š E N J E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</w:p>
    <w:p w:rsidRDefault="00842BBB" w:rsidP="00842BBB" w:rsidR="00842BB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BLAŽA G j.d.o.o., Osijek, Prolaz Josipa </w:t>
      </w:r>
      <w:proofErr w:type="spellStart"/>
      <w:r>
        <w:t>Leovića</w:t>
      </w:r>
      <w:proofErr w:type="spellEnd"/>
      <w:r>
        <w:t xml:space="preserve"> 15, MBS: 030188963, OIB: 45919337437</w:t>
      </w:r>
      <w:r>
        <w:rPr>
          <w:color w:val="000000"/>
        </w:rPr>
        <w:t>, dana 3. prosinca 2018. godine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center"/>
      </w:pPr>
      <w:r>
        <w:t>r i j e š i o  j e</w:t>
      </w:r>
      <w:r>
        <w:tab/>
      </w:r>
      <w:r>
        <w:tab/>
      </w:r>
    </w:p>
    <w:p w:rsidRDefault="00842BBB" w:rsidP="00842BBB" w:rsidR="00842BBB">
      <w:pPr>
        <w:jc w:val="center"/>
      </w:pPr>
      <w:r>
        <w:tab/>
      </w:r>
    </w:p>
    <w:p w:rsidRDefault="00842BBB" w:rsidP="00842BBB" w:rsidR="00842BBB">
      <w:pPr>
        <w:jc w:val="center"/>
      </w:pPr>
      <w:r>
        <w:tab/>
      </w:r>
      <w:r>
        <w:tab/>
      </w:r>
    </w:p>
    <w:p w:rsidRDefault="00842BBB" w:rsidP="00842BBB" w:rsidR="00842BBB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BLAŽA G j.d.o.o., Osijek, Prolaz Josipa </w:t>
      </w:r>
      <w:proofErr w:type="spellStart"/>
      <w:r>
        <w:t>Leovića</w:t>
      </w:r>
      <w:proofErr w:type="spellEnd"/>
      <w:r>
        <w:t xml:space="preserve"> 15, MBS: 030188963, OIB: 45919337437, za dan</w:t>
      </w:r>
    </w:p>
    <w:p w:rsidRDefault="00842BBB" w:rsidP="00842BBB" w:rsidR="00842BBB">
      <w:pPr>
        <w:jc w:val="both"/>
      </w:pPr>
    </w:p>
    <w:p w:rsidRDefault="008E0907" w:rsidP="00842BBB" w:rsidR="00842BB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24. siječanj</w:t>
      </w:r>
      <w:r w:rsidR="00842BBB">
        <w:rPr>
          <w:b/>
          <w:u w:val="single"/>
        </w:rPr>
        <w:t xml:space="preserve"> 201</w:t>
      </w:r>
      <w:r>
        <w:rPr>
          <w:b/>
          <w:u w:val="single"/>
        </w:rPr>
        <w:t>9</w:t>
      </w:r>
      <w:r w:rsidR="00842BBB">
        <w:rPr>
          <w:b/>
          <w:u w:val="single"/>
        </w:rPr>
        <w:t>. u 9,</w:t>
      </w:r>
      <w:r>
        <w:rPr>
          <w:b/>
          <w:u w:val="single"/>
        </w:rPr>
        <w:t>45</w:t>
      </w:r>
      <w:r w:rsidR="00842BBB">
        <w:rPr>
          <w:b/>
          <w:u w:val="single"/>
        </w:rPr>
        <w:t xml:space="preserve"> sati</w:t>
      </w:r>
    </w:p>
    <w:p w:rsidRDefault="00842BBB" w:rsidP="00842BBB" w:rsidR="00842BBB">
      <w:pPr>
        <w:jc w:val="center"/>
      </w:pPr>
    </w:p>
    <w:p w:rsidRDefault="00842BBB" w:rsidP="00842BBB" w:rsidR="00842BBB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842BBB" w:rsidP="00842BBB" w:rsidR="00842BBB"/>
    <w:p w:rsidRDefault="00842BBB" w:rsidP="00842BBB" w:rsidR="00842BBB">
      <w:r>
        <w:t>Na ročište se pozivaju:</w:t>
      </w:r>
    </w:p>
    <w:p w:rsidRDefault="00842BBB" w:rsidP="00842BBB" w:rsidR="00842BBB">
      <w:pPr>
        <w:jc w:val="both"/>
      </w:pPr>
      <w:r>
        <w:t>-FINA</w:t>
      </w:r>
    </w:p>
    <w:p w:rsidRDefault="00842BBB" w:rsidP="00842BBB" w:rsidR="00842BBB">
      <w:pPr>
        <w:jc w:val="both"/>
      </w:pPr>
      <w:r>
        <w:t>-ŽDO GUO Osijek</w:t>
      </w:r>
    </w:p>
    <w:p w:rsidRDefault="00842BBB" w:rsidP="00842BBB" w:rsidR="00842BBB">
      <w:pPr>
        <w:jc w:val="both"/>
      </w:pPr>
      <w:r>
        <w:t xml:space="preserve">-zakonski zastupnik dužnika – direktor Blaženka Glavić, OIB: 49961432835, Osijek, Prolaz Josipa </w:t>
      </w:r>
      <w:proofErr w:type="spellStart"/>
      <w:r>
        <w:t>Leovića</w:t>
      </w:r>
      <w:proofErr w:type="spellEnd"/>
      <w:r>
        <w:t xml:space="preserve"> 15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003806">
        <w:t>3. prosinca</w:t>
      </w:r>
      <w:r>
        <w:t xml:space="preserve"> 2018. </w:t>
      </w:r>
    </w:p>
    <w:p w:rsidRDefault="00842BBB" w:rsidP="00842BBB" w:rsidR="00842BBB">
      <w:pPr>
        <w:jc w:val="both"/>
      </w:pPr>
    </w:p>
    <w:p w:rsidRDefault="00842BBB" w:rsidP="00842BBB" w:rsidR="00842BBB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842BBB" w:rsidP="00842BBB" w:rsidR="00842B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>Zapisničar: Danijela Špeletić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>DNA:</w:t>
      </w:r>
    </w:p>
    <w:p w:rsidRDefault="00842BBB" w:rsidP="00842BBB" w:rsidR="00842BBB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  <w:r w:rsidR="00003806">
        <w:rPr>
          <w:color w:val="000000"/>
        </w:rPr>
        <w:t>suda</w:t>
      </w:r>
    </w:p>
    <w:p w:rsidRDefault="00003806" w:rsidP="00842BBB" w:rsidR="00003806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R 24.01.2019. u 9,45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1DB" w:rsidR="001531DB">
      <w:r>
        <w:separator/>
      </w:r>
    </w:p>
  </w:endnote>
  <w:endnote w:id="0" w:type="continuationSeparator">
    <w:p w:rsidRDefault="001531DB" w:rsidR="00153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1DB" w:rsidR="001531DB">
      <w:r>
        <w:separator/>
      </w:r>
    </w:p>
  </w:footnote>
  <w:footnote w:id="0" w:type="continuationSeparator">
    <w:p w:rsidRDefault="001531DB" w:rsidR="00153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St-956/18-</w:t>
    </w:r>
    <w:proofErr w:type="spellStart"/>
    <w:r w:rsidR="00842BBB">
      <w:t>18</w:t>
    </w:r>
    <w:proofErr w:type="spellEnd"/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1DB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C2F48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C2F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C2F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St-956/2018</izvorni_sadrzaj>
    <derivirana_varijabla naziv="DomainObject.Predmet.OznakaBroj_1">St-956/2018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BLAŽA G j.d.o.o. za ugostiteljstvo i prijevoz zastupanog po punomoćniku Blaženka Glavić</izvorni_sadrzaj>
    <derivirana_varijabla naziv="DomainObject.Predmet.ProtustrankaFormated_1">  BLAŽA G j.d.o.o. za ugostiteljstvo i prijevoz zastupanog po punomoćniku Blaženka Glavić</derivirana_varijabla>
  </DomainObject.Predmet.ProtustrankaFormated>
  <DomainObject.Predmet.ProtustrankaFormatedOIB>
    <izvorni_sadrzaj>  BLAŽA G j.d.o.o. za ugostiteljstvo i prijevoz, OIB 45919337437 zastupanog po punomoćniku Blaženka Glavić</izvorni_sadrzaj>
    <derivirana_varijabla naziv="DomainObject.Predmet.ProtustrankaFormatedOIB_1">  BLAŽA G j.d.o.o. za ugostiteljstvo i prijevoz, OIB 45919337437 zastupanog po punomoćniku Blaženka Glavić</derivirana_varijabla>
  </DomainObject.Predmet.ProtustrankaFormatedOIB>
  <DomainObject.Predmet.ProtustrankaFormatedWithAdress>
    <izvorni_sadrzaj> BLAŽA G j.d.o.o. za ugostiteljstvo i prijevoz, Prolaz Josipa Leovića 15, 31000 Osijek zastupanog po punomoćniku Blaženka Glavić</izvorni_sadrzaj>
    <derivirana_varijabla naziv="DomainObject.Predmet.ProtustrankaFormatedWithAdress_1"> BLAŽA G j.d.o.o. za ugostiteljstvo i prijevoz, Prolaz Josipa Leovića 15, 31000 Osijek zastupanog po punomoćniku Blaženka Glavić</derivirana_varijabla>
  </DomainObject.Predmet.ProtustrankaFormatedWithAdress>
  <DomainObject.Predmet.ProtustrankaFormatedWithAdressOIB>
    <izvorni_sadrzaj> BLAŽA G j.d.o.o. za ugostiteljstvo i prijevoz, OIB 45919337437, Prolaz Josipa Leovića 15, 31000 Osijek zastupanog po punomoćniku Blaženka Glavić</izvorni_sadrzaj>
    <derivirana_varijabla naziv="DomainObject.Predmet.ProtustrankaFormatedWithAdressOIB_1"> BLAŽA G j.d.o.o. za ugostiteljstvo i prijevoz, OIB 45919337437, Prolaz Josipa Leovića 15, 31000 Osijek zastupanog po punomoćniku Blaženka Glavić</derivirana_varijabla>
  </DomainObject.Predmet.ProtustrankaFormatedWithAdressOIB>
  <DomainObject.Predmet.ProtustrankaWithAdress>
    <izvorni_sadrzaj>BLAŽA G j.d.o.o. za ugostiteljstvo i prijevoz Prolaz Josipa Leovića 15, 31000 Osijek</izvorni_sadrzaj>
    <derivirana_varijabla naziv="DomainObject.Predmet.ProtustrankaWithAdress_1">BLAŽA G j.d.o.o. za ugostiteljstvo i prijevoz Prolaz Josipa Leovića 15, 31000 Osijek</derivirana_varijabla>
  </DomainObject.Predmet.ProtustrankaWithAdress>
  <DomainObject.Predmet.ProtustrankaWithAdressOIB>
    <izvorni_sadrzaj>BLAŽA G j.d.o.o. za ugostiteljstvo i prijevoz, OIB 45919337437, Prolaz Josipa Leovića 15, 31000 Osijek</izvorni_sadrzaj>
    <derivirana_varijabla naziv="DomainObject.Predmet.ProtustrankaWithAdressOIB_1">BLAŽA G j.d.o.o. za ugostiteljstvo i prijevoz, OIB 45919337437, Prolaz Josipa Leovića 15, 31000 Osijek</derivirana_varijabla>
  </DomainObject.Predmet.ProtustrankaWithAdressOIB>
  <DomainObject.Predmet.ProtustrankaNazivFormated>
    <izvorni_sadrzaj>BLAŽA G j.d.o.o. za ugostiteljstvo i prijevoz</izvorni_sadrzaj>
    <derivirana_varijabla naziv="DomainObject.Predmet.ProtustrankaNazivFormated_1">BLAŽA G j.d.o.o. za ugostiteljstvo i prijevoz</derivirana_varijabla>
  </DomainObject.Predmet.ProtustrankaNazivFormated>
  <DomainObject.Predmet.ProtustrankaNazivFormatedOIB>
    <izvorni_sadrzaj>BLAŽA G j.d.o.o. za ugostiteljstvo i prijevoz, OIB 45919337437</izvorni_sadrzaj>
    <derivirana_varijabla naziv="DomainObject.Predmet.ProtustrankaNazivFormatedOIB_1">BLAŽA G j.d.o.o. za ugostiteljstvo i prijevoz, OIB 45919337437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BLAŽA G j.d.o.o. za ugostiteljstvo i prijevoz zastupanog po punomoćniku Blaženka Glavić</item>
    </izvorni_sadrzaj>
    <derivirana_varijabla naziv="DomainObject.Predmet.ProtuStrankaListFormated_1">
      <item>BLAŽA G j.d.o.o. za ugostiteljstvo i prijevoz zastupanog po punomoćniku Blaženka Glavić</item>
    </derivirana_varijabla>
  </DomainObject.Predmet.ProtuStrankaListFormated>
  <DomainObject.Predmet.ProtuStrankaListFormatedOIB>
    <izvorni_sadrzaj>
      <item>BLAŽA G j.d.o.o. za ugostiteljstvo i prijevoz, OIB 45919337437 zastupanog po punomoćniku Blaženka Glavić</item>
    </izvorni_sadrzaj>
    <derivirana_varijabla naziv="DomainObject.Predmet.ProtuStrankaListFormatedOIB_1">
      <item>BLAŽA G j.d.o.o. za ugostiteljstvo i prijevoz, OIB 45919337437 zastupanog po punomoćniku Blaženka Glavić</item>
    </derivirana_varijabla>
  </DomainObject.Predmet.ProtuStrankaListFormatedOIB>
  <DomainObject.Predmet.ProtuStrankaListFormatedWithAdress>
    <izvorni_sadrzaj>
      <item>BLAŽA G j.d.o.o. za ugostiteljstvo i prijevoz, Prolaz Josipa Leovića 15, 31000 Osijek zastupanog po punomoćniku Blaženka Glavić</item>
    </izvorni_sadrzaj>
    <derivirana_varijabla naziv="DomainObject.Predmet.ProtuStrankaListFormatedWithAdress_1">
      <item>BLAŽA G j.d.o.o. za ugostiteljstvo i prijevoz, Prolaz Josipa Leovića 15, 31000 Osijek zastupanog po punomoćniku Blaženka Glavić</item>
    </derivirana_varijabla>
  </DomainObject.Predmet.ProtuStrankaListFormatedWithAdress>
  <DomainObject.Predmet.ProtuStrankaListFormatedWithAdressOIB>
    <izvorni_sadrzaj>
      <item>BLAŽA G j.d.o.o. za ugostiteljstvo i prijevoz, OIB 45919337437, Prolaz Josipa Leovića 15, 31000 Osijek zastupanog po punomoćniku Blaženka Glavić</item>
    </izvorni_sadrzaj>
    <derivirana_varijabla naziv="DomainObject.Predmet.ProtuStrankaListFormatedWithAdressOIB_1">
      <item>BLAŽA G j.d.o.o. za ugostiteljstvo i prijevoz, OIB 45919337437, Prolaz Josipa Leovića 15, 31000 Osijek zastupanog po punomoćniku Blaženka Glavić</item>
    </derivirana_varijabla>
  </DomainObject.Predmet.ProtuStrankaListFormatedWithAdressOIB>
  <DomainObject.Predmet.ProtuStrankaListNazivFormated>
    <izvorni_sadrzaj>
      <item>BLAŽA G j.d.o.o. za ugostiteljstvo i prijevoz</item>
    </izvorni_sadrzaj>
    <derivirana_varijabla naziv="DomainObject.Predmet.ProtuStrankaListNazivFormated_1">
      <item>BLAŽA G j.d.o.o. za ugostiteljstvo i prijevoz</item>
    </derivirana_varijabla>
  </DomainObject.Predmet.ProtuStrankaListNazivFormated>
  <DomainObject.Predmet.ProtuStrankaListNazivFormatedOIB>
    <izvorni_sadrzaj>
      <item>BLAŽA G j.d.o.o. za ugostiteljstvo i prijevoz, OIB 45919337437</item>
    </izvorni_sadrzaj>
    <derivirana_varijabla naziv="DomainObject.Predmet.ProtuStrankaListNazivFormatedOIB_1">
      <item>BLAŽA G j.d.o.o. za ugostiteljstvo i prijevoz, OIB 45919337437</item>
    </derivirana_varijabla>
  </DomainObject.Predmet.ProtuStrankaListNazivFormatedOIB>
  <DomainObject.Predmet.OstaliListFormated>
    <izvorni_sadrzaj>
      <item>Blaženka Glavić punomoćnica sudionika u postupku BLAŽA G j.d.o.o. za ugostiteljstvo i prijevoz</item>
      <item>Županijsko državno odvjetništvo u Osijeku</item>
    </izvorni_sadrzaj>
    <derivirana_varijabla naziv="DomainObject.Predmet.OstaliListFormated_1">
      <item>Blaženka Glavić punomoćnica sudionika u postupku BLAŽA G j.d.o.o. za ugostiteljstvo i prijevoz</item>
      <item>Županijsko državno odvjetništvo u Osijeku</item>
    </derivirana_varijabla>
  </DomainObject.Predmet.OstaliListFormated>
  <DomainObject.Predmet.OstaliListFormatedOIB>
    <izvorni_sadrzaj>
      <item>Blaženka Glavić, OIB 49961432835 punomoćnica sudionika u postupku BLAŽA G j.d.o.o. za ugostiteljstvo i prijevoz</item>
      <item>Županijsko državno odvjetništvo u Osijeku, OIB 61379160880</item>
    </izvorni_sadrzaj>
    <derivirana_varijabla naziv="DomainObject.Predmet.OstaliListFormatedOIB_1">
      <item>Blaženka Glavić, OIB 49961432835 punomoćnica sudionika u postupku BLAŽA G j.d.o.o. za ugostiteljstvo i prijevoz</item>
      <item>Županijsko državno odvjetništvo u Osijeku, OIB 61379160880</item>
    </derivirana_varijabla>
  </DomainObject.Predmet.OstaliListFormatedOIB>
  <DomainObject.Predmet.OstaliListFormatedWithAdress>
    <izvorni_sadrzaj>
      <item>Blaženka Glavić, Prolaz Josipa Leovića 15, 31000 Osijek punomoćnica sudionika u postupku BLAŽA G j.d.o.o. za ugostiteljstvo i prijevoz</item>
      <item>Županijsko državno odvjetništvo u Osijeku, Kapucinska 21, 31000 Osijek</item>
    </izvorni_sadrzaj>
    <derivirana_varijabla naziv="DomainObject.Predmet.OstaliListFormatedWithAdress_1">
      <item>Blaženka Glavić, Prolaz Josipa Leovića 15, 31000 Osijek punomoćnica sudionika u postupku BLAŽA G j.d.o.o. za ugostiteljstvo i prijevoz</item>
      <item>Županijsko državno odvjetništvo u Osijeku, Kapucinska 21, 31000 Osijek</item>
    </derivirana_varijabla>
  </DomainObject.Predmet.OstaliListFormatedWithAdress>
  <DomainObject.Predmet.OstaliListFormatedWithAdressOIB>
    <izvorni_sadrzaj>
      <item>Blaženka Glavić, OIB 49961432835, Prolaz Josipa Leovića 15, 31000 Osijek punomoćnica sudionika u postupku BLAŽA G j.d.o.o. za ugostiteljstvo i prijevoz</item>
      <item>Županijsko državno odvjetništvo u Osijeku, OIB 61379160880, Kapucinska 21, 31000 Osijek</item>
    </izvorni_sadrzaj>
    <derivirana_varijabla naziv="DomainObject.Predmet.OstaliListFormatedWithAdressOIB_1">
      <item>Blaženka Glavić, OIB 49961432835, Prolaz Josipa Leovića 15, 31000 Osijek punomoćnica sudionika u postupku BLAŽA G j.d.o.o. za ugostiteljstvo i prijevoz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Blaženka Glavić</item>
      <item>Županijsko državno odvjetništvo u Osijeku</item>
    </izvorni_sadrzaj>
    <derivirana_varijabla naziv="DomainObject.Predmet.OstaliListNazivFormated_1">
      <item>Blaženka Glavić</item>
      <item>Županijsko državno odvjetništvo u Osijeku</item>
    </derivirana_varijabla>
  </DomainObject.Predmet.OstaliListNazivFormated>
  <DomainObject.Predmet.OstaliListNazivFormatedOIB>
    <izvorni_sadrzaj>
      <item>Blaženka Glavić, OIB 49961432835</item>
      <item>Županijsko državno odvjetništvo u Osijeku, OIB 61379160880</item>
    </izvorni_sadrzaj>
    <derivirana_varijabla naziv="DomainObject.Predmet.OstaliListNazivFormatedOIB_1">
      <item>Blaženka Glavić, OIB 49961432835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BLAŽA G j.d.o.o. za ugostiteljstvo i prijevoz</izvorni_sadrzaj>
    <derivirana_varijabla naziv="DomainObject.Predmet.ProtustrankaIDrugi_1">BLAŽA G j.d.o.o. za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BLAŽA G j.d.o.o. za ugostiteljstvo i prijevoz, OIB 45919337437, Prolaz Josipa Leovića 15, 31000 Osijek</izvorni_sadrzaj>
    <derivirana_varijabla naziv="DomainObject.Predmet.ProtustrankaIDrugiAdressOIB_1">BLAŽA G j.d.o.o. za ugostiteljstvo i prijevoz, OIB 45919337437, Prolaz Josipa Leovića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BLAŽA G j.d.o.o. za ugostiteljstvo i prijevoz</item>
      <item>Blaženka Glavić</item>
      <item>Županijsko državno odvjetništvo u Osijeku</item>
    </izvorni_sadrzaj>
    <derivirana_varijabla naziv="DomainObject.Predmet.SudioniciListNaziv_1">
      <item>FINA RC OSIJEK</item>
      <item>BLAŽA G j.d.o.o. za ugostiteljstvo i prijevoz</item>
      <item>Blaženka Glavić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BLAŽA G j.d.o.o. za ugostiteljstvo i prijevoz, OIB 45919337437, Prolaz Josipa Leovića 15,31000 Osijek</item>
      <item>Blaženka Glavić, OIB 49961432835, Prolaz Josipa Leovića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BLAŽA G j.d.o.o. za ugostiteljstvo i prijevoz, OIB 45919337437, Prolaz Josipa Leovića 15,31000 Osijek</item>
      <item>Blaženka Glavić, OIB 49961432835, Prolaz Josipa Leovića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45919337437</item>
      <item>, OIB 49961432835</item>
      <item>, OIB 61379160880</item>
    </izvorni_sadrzaj>
    <derivirana_varijabla naziv="DomainObject.Predmet.SudioniciListNazivOIB_1">
      <item>, OIB 85821130368</item>
      <item>, OIB 45919337437</item>
      <item>, OIB 49961432835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St-956/2018-9</izvorni_sadrzaj>
    <derivirana_varijabla naziv="DomainObject.PredzadnjaOdlukaIzPredmeta.Oznaka_1">St-956/2018-9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6F7D7-748D-49A5-B8C0-B7BBD93A7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177</properties:Words>
  <properties:Characters>962</properties:Characters>
  <properties:Lines>44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2018-12-03T12:52:00Z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(956-18 (-18) BLAŽA 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