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8b11a" w14:paraId="bc8b11a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013802">
        <w:rPr>
          <w:rFonts w:cs="Times New Roman" w:hAnsi="Times New Roman" w:ascii="Times New Roman"/>
          <w:b/>
          <w:sz w:val="24"/>
          <w:szCs w:val="24"/>
        </w:rPr>
        <w:t>87</w:t>
      </w:r>
      <w:r w:rsidR="00AB29D9">
        <w:rPr>
          <w:rFonts w:cs="Times New Roman" w:hAnsi="Times New Roman" w:ascii="Times New Roman"/>
          <w:b/>
          <w:sz w:val="24"/>
          <w:szCs w:val="24"/>
        </w:rPr>
        <w:t>2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AB29D9">
        <w:rPr>
          <w:rFonts w:cs="Times New Roman" w:hAnsi="Times New Roman" w:ascii="Times New Roman"/>
          <w:sz w:val="24"/>
          <w:szCs w:val="24"/>
        </w:rPr>
        <w:t>MORE-IVA d.o.o., Pirovac, Kralja Zvonimira 4/A, MBS: 100010302, OIB: 57625865245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013802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AB29D9">
        <w:rPr>
          <w:rFonts w:cs="Times New Roman" w:hAnsi="Times New Roman" w:ascii="Times New Roman"/>
          <w:sz w:val="24"/>
          <w:szCs w:val="24"/>
        </w:rPr>
        <w:t>MORE-IVA d.o.o., Pirovac, Kralja Zvonimira 4/A, MBS: 100010302, OIB: 57625865245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AB29D9">
        <w:rPr>
          <w:rFonts w:cs="Times New Roman" w:hAnsi="Times New Roman" w:ascii="Times New Roman"/>
          <w:sz w:val="24"/>
          <w:szCs w:val="24"/>
        </w:rPr>
        <w:t>5.947,66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AB29D9">
        <w:rPr>
          <w:rFonts w:cs="Times New Roman" w:hAnsi="Times New Roman" w:ascii="Times New Roman"/>
          <w:sz w:val="24"/>
          <w:szCs w:val="24"/>
        </w:rPr>
        <w:t>Mario Mihek iz Pirovca, Kralja Zvonimira 4/A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013802">
        <w:rPr>
          <w:rFonts w:cs="Times New Roman" w:hAnsi="Times New Roman" w:ascii="Times New Roman"/>
          <w:sz w:val="24"/>
          <w:szCs w:val="24"/>
        </w:rPr>
        <w:t>model 05, poziv na broj 221-87</w:t>
      </w:r>
      <w:r w:rsidR="00AB29D9">
        <w:rPr>
          <w:rFonts w:cs="Times New Roman" w:hAnsi="Times New Roman" w:ascii="Times New Roman"/>
          <w:sz w:val="24"/>
          <w:szCs w:val="24"/>
        </w:rPr>
        <w:t>2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13802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AB29D9">
        <w:rPr>
          <w:rFonts w:cs="Times New Roman" w:hAnsi="Times New Roman" w:ascii="Times New Roman"/>
          <w:sz w:val="24"/>
          <w:szCs w:val="24"/>
        </w:rPr>
        <w:t>Mario Mihek iz Pirovca, Kralja Zvonimira 4/A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A46" w:rsidP="00357C73" w:rsidR="00AA5A46">
      <w:pPr>
        <w:spacing w:lineRule="auto" w:line="240" w:after="0"/>
      </w:pPr>
      <w:r>
        <w:separator/>
      </w:r>
    </w:p>
  </w:endnote>
  <w:endnote w:id="0" w:type="continuationSeparator">
    <w:p w:rsidRDefault="00AA5A46" w:rsidP="00357C73" w:rsidR="00AA5A4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A46" w:rsidP="00357C73" w:rsidR="00AA5A46">
      <w:pPr>
        <w:spacing w:lineRule="auto" w:line="240" w:after="0"/>
      </w:pPr>
      <w:r>
        <w:separator/>
      </w:r>
    </w:p>
  </w:footnote>
  <w:footnote w:id="0" w:type="continuationSeparator">
    <w:p w:rsidRDefault="00AA5A46" w:rsidP="00357C73" w:rsidR="00AA5A4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E7E7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013802">
          <w:rPr>
            <w:rFonts w:cs="Times New Roman" w:hAnsi="Times New Roman" w:ascii="Times New Roman"/>
            <w:sz w:val="24"/>
            <w:szCs w:val="24"/>
          </w:rPr>
          <w:t>t-87</w:t>
        </w:r>
        <w:r w:rsidR="00AB29D9">
          <w:rPr>
            <w:rFonts w:cs="Times New Roman" w:hAnsi="Times New Roman" w:ascii="Times New Roman"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69BA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37AD7"/>
    <w:rsid w:val="00260DC0"/>
    <w:rsid w:val="002A6BAD"/>
    <w:rsid w:val="002D4228"/>
    <w:rsid w:val="002F3D63"/>
    <w:rsid w:val="00302207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A0AED"/>
    <w:rsid w:val="004E7E78"/>
    <w:rsid w:val="004F36CB"/>
    <w:rsid w:val="004F45CA"/>
    <w:rsid w:val="0051153D"/>
    <w:rsid w:val="00534EDE"/>
    <w:rsid w:val="005427E3"/>
    <w:rsid w:val="00552C25"/>
    <w:rsid w:val="0058318E"/>
    <w:rsid w:val="005E1253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804426"/>
    <w:rsid w:val="00815F51"/>
    <w:rsid w:val="008243A2"/>
    <w:rsid w:val="00827443"/>
    <w:rsid w:val="0083209B"/>
    <w:rsid w:val="0084755A"/>
    <w:rsid w:val="0085311A"/>
    <w:rsid w:val="00864923"/>
    <w:rsid w:val="00870380"/>
    <w:rsid w:val="008C2AC7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32D37"/>
    <w:rsid w:val="00A34362"/>
    <w:rsid w:val="00A645B7"/>
    <w:rsid w:val="00A925A8"/>
    <w:rsid w:val="00A94060"/>
    <w:rsid w:val="00AA2F83"/>
    <w:rsid w:val="00AA5A46"/>
    <w:rsid w:val="00AA751C"/>
    <w:rsid w:val="00AB29D9"/>
    <w:rsid w:val="00AE4720"/>
    <w:rsid w:val="00B26EFA"/>
    <w:rsid w:val="00B85FEC"/>
    <w:rsid w:val="00B9237B"/>
    <w:rsid w:val="00BC09E9"/>
    <w:rsid w:val="00BD71F3"/>
    <w:rsid w:val="00BE6EAF"/>
    <w:rsid w:val="00C13E5B"/>
    <w:rsid w:val="00C407F8"/>
    <w:rsid w:val="00C479EC"/>
    <w:rsid w:val="00C57520"/>
    <w:rsid w:val="00C80395"/>
    <w:rsid w:val="00C80774"/>
    <w:rsid w:val="00CA789A"/>
    <w:rsid w:val="00CC7C92"/>
    <w:rsid w:val="00CD73DE"/>
    <w:rsid w:val="00D02474"/>
    <w:rsid w:val="00D06048"/>
    <w:rsid w:val="00D27E99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B3E57"/>
    <w:rsid w:val="00EC154C"/>
    <w:rsid w:val="00F0249C"/>
    <w:rsid w:val="00F11F7D"/>
    <w:rsid w:val="00F138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AA2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F8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F83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F8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F8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AA2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F8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F83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F8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F8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St-872/2015</izvorni_sadrzaj>
    <derivirana_varijabla naziv="DomainObject.Predmet.OznakaBroj_1">St-872/2015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MORE-IVA d.o.o. za trgovinu i promet nekretnina</izvorni_sadrzaj>
    <derivirana_varijabla naziv="DomainObject.Predmet.ProtustrankaFormated_1">  MORE-IVA d.o.o. za trgovinu i promet nekretnina</derivirana_varijabla>
  </DomainObject.Predmet.ProtustrankaFormated>
  <DomainObject.Predmet.ProtustrankaFormatedOIB>
    <izvorni_sadrzaj>  MORE-IVA d.o.o. za trgovinu i promet nekretnina, OIB 57625865245</izvorni_sadrzaj>
    <derivirana_varijabla naziv="DomainObject.Predmet.ProtustrankaFormatedOIB_1">  MORE-IVA d.o.o. za trgovinu i promet nekretnina, OIB 57625865245</derivirana_varijabla>
  </DomainObject.Predmet.ProtustrankaFormatedOIB>
  <DomainObject.Predmet.ProtustrankaFormatedWithAdress>
    <izvorni_sadrzaj> MORE-IVA d.o.o. za trgovinu i promet nekretnina, Kralja Zvonimira 4A, 22213 Pirovac</izvorni_sadrzaj>
    <derivirana_varijabla naziv="DomainObject.Predmet.ProtustrankaFormatedWithAdress_1"> MORE-IVA d.o.o. za trgovinu i promet nekretnina, Kralja Zvonimira 4A, 22213 Pirovac</derivirana_varijabla>
  </DomainObject.Predmet.ProtustrankaFormatedWithAdress>
  <DomainObject.Predmet.ProtustrankaFormatedWithAdressOIB>
    <izvorni_sadrzaj> MORE-IVA d.o.o. za trgovinu i promet nekretnina, OIB 57625865245, Kralja Zvonimira 4A, 22213 Pirovac</izvorni_sadrzaj>
    <derivirana_varijabla naziv="DomainObject.Predmet.ProtustrankaFormatedWithAdressOIB_1"> MORE-IVA d.o.o. za trgovinu i promet nekretnina, OIB 57625865245, Kralja Zvonimira 4A, 22213 Pirovac</derivirana_varijabla>
  </DomainObject.Predmet.ProtustrankaFormatedWithAdressOIB>
  <DomainObject.Predmet.ProtustrankaWithAdress>
    <izvorni_sadrzaj>MORE-IVA d.o.o. za trgovinu i promet nekretnina Kralja Zvonimira 4A, 22213 Pirovac</izvorni_sadrzaj>
    <derivirana_varijabla naziv="DomainObject.Predmet.ProtustrankaWithAdress_1">MORE-IVA d.o.o. za trgovinu i promet nekretnina Kralja Zvonimira 4A, 22213 Pirovac</derivirana_varijabla>
  </DomainObject.Predmet.ProtustrankaWithAdress>
  <DomainObject.Predmet.ProtustrankaWithAdressOIB>
    <izvorni_sadrzaj>MORE-IVA d.o.o. za trgovinu i promet nekretnina, OIB 57625865245, Kralja Zvonimira 4A, 22213 Pirovac</izvorni_sadrzaj>
    <derivirana_varijabla naziv="DomainObject.Predmet.ProtustrankaWithAdressOIB_1">MORE-IVA d.o.o. za trgovinu i promet nekretnina, OIB 57625865245, Kralja Zvonimira 4A, 22213 Pirovac</derivirana_varijabla>
  </DomainObject.Predmet.ProtustrankaWithAdressOIB>
  <DomainObject.Predmet.ProtustrankaNazivFormated>
    <izvorni_sadrzaj>MORE-IVA d.o.o. za trgovinu i promet nekretnina</izvorni_sadrzaj>
    <derivirana_varijabla naziv="DomainObject.Predmet.ProtustrankaNazivFormated_1">MORE-IVA d.o.o. za trgovinu i promet nekretnina</derivirana_varijabla>
  </DomainObject.Predmet.ProtustrankaNazivFormated>
  <DomainObject.Predmet.ProtustrankaNazivFormatedOIB>
    <izvorni_sadrzaj>MORE-IVA d.o.o. za trgovinu i promet nekretnina, OIB 57625865245</izvorni_sadrzaj>
    <derivirana_varijabla naziv="DomainObject.Predmet.ProtustrankaNazivFormatedOIB_1">MORE-IVA d.o.o. za trgovinu i promet nekretnina, OIB 57625865245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MORE-IVA d.o.o. za trgovinu i promet nekretnina</item>
    </izvorni_sadrzaj>
    <derivirana_varijabla naziv="DomainObject.Predmet.ProtuStrankaListFormated_1">
      <item>MORE-IVA d.o.o. za trgovinu i promet nekretnina</item>
    </derivirana_varijabla>
  </DomainObject.Predmet.ProtuStrankaListFormated>
  <DomainObject.Predmet.ProtuStrankaListFormatedOIB>
    <izvorni_sadrzaj>
      <item>MORE-IVA d.o.o. za trgovinu i promet nekretnina, OIB 57625865245</item>
    </izvorni_sadrzaj>
    <derivirana_varijabla naziv="DomainObject.Predmet.ProtuStrankaListFormatedOIB_1">
      <item>MORE-IVA d.o.o. za trgovinu i promet nekretnina, OIB 57625865245</item>
    </derivirana_varijabla>
  </DomainObject.Predmet.ProtuStrankaListFormatedOIB>
  <DomainObject.Predmet.ProtuStrankaListFormatedWithAdress>
    <izvorni_sadrzaj>
      <item>MORE-IVA d.o.o. za trgovinu i promet nekretnina, Kralja Zvonimira 4A, 22213 Pirovac</item>
    </izvorni_sadrzaj>
    <derivirana_varijabla naziv="DomainObject.Predmet.ProtuStrankaListFormatedWithAdress_1">
      <item>MORE-IVA d.o.o. za trgovinu i promet nekretnina, Kralja Zvonimira 4A, 22213 Pirovac</item>
    </derivirana_varijabla>
  </DomainObject.Predmet.ProtuStrankaListFormatedWithAdress>
  <DomainObject.Predmet.ProtuStrankaListFormatedWithAdressOIB>
    <izvorni_sadrzaj>
      <item>MORE-IVA d.o.o. za trgovinu i promet nekretnina, OIB 57625865245, Kralja Zvonimira 4A, 22213 Pirovac</item>
    </izvorni_sadrzaj>
    <derivirana_varijabla naziv="DomainObject.Predmet.ProtuStrankaListFormatedWithAdressOIB_1">
      <item>MORE-IVA d.o.o. za trgovinu i promet nekretnina, OIB 57625865245, Kralja Zvonimira 4A, 22213 Pirovac</item>
    </derivirana_varijabla>
  </DomainObject.Predmet.ProtuStrankaListFormatedWithAdressOIB>
  <DomainObject.Predmet.ProtuStrankaListNazivFormated>
    <izvorni_sadrzaj>
      <item>MORE-IVA d.o.o. za trgovinu i promet nekretnina</item>
    </izvorni_sadrzaj>
    <derivirana_varijabla naziv="DomainObject.Predmet.ProtuStrankaListNazivFormated_1">
      <item>MORE-IVA d.o.o. za trgovinu i promet nekretnina</item>
    </derivirana_varijabla>
  </DomainObject.Predmet.ProtuStrankaListNazivFormated>
  <DomainObject.Predmet.ProtuStrankaListNazivFormatedOIB>
    <izvorni_sadrzaj>
      <item>MORE-IVA d.o.o. za trgovinu i promet nekretnina, OIB 57625865245</item>
    </izvorni_sadrzaj>
    <derivirana_varijabla naziv="DomainObject.Predmet.ProtuStrankaListNazivFormatedOIB_1">
      <item>MORE-IVA d.o.o. za trgovinu i promet nekretnina, OIB 57625865245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MORE-IVA d.o.o. za trgovinu i promet nekretnina</izvorni_sadrzaj>
    <derivirana_varijabla naziv="DomainObject.Predmet.ProtustrankaIDrugi_1">MORE-IVA d.o.o. za trgovinu i promet nekretnina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MORE-IVA d.o.o. za trgovinu i promet nekretnina, OIB 57625865245, Kralja Zvonimira 4A, 22213 Pirovac</izvorni_sadrzaj>
    <derivirana_varijabla naziv="DomainObject.Predmet.ProtustrankaIDrugiAdressOIB_1">MORE-IVA d.o.o. za trgovinu i promet nekretnina, OIB 57625865245, Kralja Zvonimira 4A,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MORE-IVA d.o.o. za trgovinu i promet nekretnina</item>
    </izvorni_sadrzaj>
    <derivirana_varijabla naziv="DomainObject.Predmet.SudioniciListNaziv_1">
      <item>FINA - Podružnica Šibenik</item>
      <item>MORE-IVA d.o.o. za trgovinu i promet nekretnina</item>
    </derivirana_varijabla>
  </DomainObject.Predmet.SudioniciListNaziv>
  <DomainObject.Predmet.SudioniciListAdressOIB>
    <izvorni_sadrzaj>
      <item>FINA - Podružnica Šibenik, OIB 85821130368, Perivoj L. Marune 1,22000 Šibenik</item>
      <item>MORE-IVA d.o.o. za trgovinu i promet nekretnina, OIB 57625865245, Kralja Zvonimira 4A,22213 Pirovac</item>
    </izvorni_sadrzaj>
    <derivirana_varijabla naziv="DomainObject.Predmet.SudioniciListAdressOIB_1">
      <item>FINA - Podružnica Šibenik, OIB 85821130368, Perivoj L. Marune 1,22000 Šibenik</item>
      <item>MORE-IVA d.o.o. za trgovinu i promet nekretnina, OIB 57625865245, Kralja Zvonimira 4A,22213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57625865245</item>
    </izvorni_sadrzaj>
    <derivirana_varijabla naziv="DomainObject.Predmet.SudioniciListNazivOIB_1">
      <item>, OIB 85821130368</item>
      <item>, OIB 57625865245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2266</properties:Characters>
  <properties:Lines>72</properties:Lines>
  <properties:Paragraphs>19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2015-12-15T08:17:00Z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