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af0e" w14:paraId="672af0e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5B3D74">
        <w:rPr>
          <w:rFonts w:hAnsi="Times New Roman" w:ascii="Times New Roman"/>
          <w:b w:val="false"/>
          <w:color w:val="auto"/>
          <w:szCs w:val="24"/>
        </w:rPr>
        <w:t>1028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8B774C">
        <w:rPr>
          <w:rFonts w:hAnsi="Times New Roman" w:ascii="Times New Roman"/>
          <w:b w:val="false"/>
          <w:color w:val="auto"/>
          <w:szCs w:val="24"/>
        </w:rPr>
        <w:t>5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B3D74" w:rsidRPr="005B3D74">
        <w:rPr>
          <w:rFonts w:hAnsi="Times New Roman" w:ascii="Times New Roman"/>
          <w:b w:val="false"/>
          <w:color w:val="auto"/>
          <w:szCs w:val="24"/>
        </w:rPr>
        <w:t xml:space="preserve">ZAGORJE PROMET d.o.o. za trgovinu i usluge, u stečaju, Zagorska Sela, Poljana Sutlanska 65/b, </w:t>
      </w:r>
      <w:proofErr w:type="spellStart"/>
      <w:r w:rsidR="005B3D74" w:rsidRPr="005B3D74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5B3D74" w:rsidRPr="005B3D74">
        <w:rPr>
          <w:rFonts w:hAnsi="Times New Roman" w:ascii="Times New Roman"/>
          <w:b w:val="false"/>
          <w:color w:val="auto"/>
          <w:szCs w:val="24"/>
        </w:rPr>
        <w:t xml:space="preserve">:080721371, </w:t>
      </w:r>
      <w:proofErr w:type="spellStart"/>
      <w:r w:rsidR="005B3D74" w:rsidRPr="005B3D74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5B3D74" w:rsidRPr="005B3D74">
        <w:rPr>
          <w:rFonts w:hAnsi="Times New Roman" w:ascii="Times New Roman"/>
          <w:b w:val="false"/>
          <w:color w:val="auto"/>
          <w:szCs w:val="24"/>
        </w:rPr>
        <w:t>:34255553572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70391">
        <w:rPr>
          <w:rFonts w:hAnsi="Times New Roman" w:ascii="Times New Roman"/>
          <w:b w:val="false"/>
          <w:color w:val="auto"/>
          <w:szCs w:val="24"/>
        </w:rPr>
        <w:t>19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A70391">
        <w:rPr>
          <w:rFonts w:hAnsi="Times New Roman" w:ascii="Times New Roman"/>
          <w:b w:val="false"/>
          <w:color w:val="auto"/>
          <w:szCs w:val="24"/>
        </w:rPr>
        <w:t>siječnja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A70391">
        <w:rPr>
          <w:rFonts w:hAnsi="Times New Roman" w:ascii="Times New Roman"/>
          <w:b w:val="false"/>
          <w:color w:val="auto"/>
          <w:szCs w:val="24"/>
        </w:rPr>
        <w:t>8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5B3D74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="005B3D74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A70391">
        <w:t>31</w:t>
      </w:r>
      <w:r w:rsidR="00CE2CBB" w:rsidRPr="000A526B">
        <w:t xml:space="preserve">. </w:t>
      </w:r>
      <w:r w:rsidR="00A70391">
        <w:t>prosinca</w:t>
      </w:r>
      <w:r w:rsidR="005B3D74">
        <w:t xml:space="preserve"> </w:t>
      </w:r>
      <w:r w:rsidR="00CE2CBB" w:rsidRPr="000A526B">
        <w:t>201</w:t>
      </w:r>
      <w:r w:rsidR="005B3D74">
        <w:t>7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="00A70391">
        <w:t>I</w:t>
      </w:r>
      <w:r w:rsidRPr="000A526B">
        <w:t xml:space="preserve"> višeg isplatnog reda u </w:t>
      </w:r>
      <w:r w:rsidR="00A70391">
        <w:t xml:space="preserve">ukupnom </w:t>
      </w:r>
      <w:r w:rsidRPr="000A526B">
        <w:t xml:space="preserve">iznosu od </w:t>
      </w:r>
      <w:r w:rsidR="00A70391">
        <w:t>59</w:t>
      </w:r>
      <w:r w:rsidR="005B3D74">
        <w:t>.</w:t>
      </w:r>
      <w:r w:rsidR="00A70391">
        <w:t>880</w:t>
      </w:r>
      <w:r w:rsidR="005B3D74">
        <w:t>,</w:t>
      </w:r>
      <w:r w:rsidR="00A70391">
        <w:t>26</w:t>
      </w:r>
      <w:r w:rsidR="000A526B">
        <w:t xml:space="preserve"> kn</w:t>
      </w:r>
      <w:r w:rsidRPr="000A526B">
        <w:t xml:space="preserve">, odnosno </w:t>
      </w:r>
      <w:r w:rsidR="00A70391">
        <w:t>5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="005B3D74">
        <w:t xml:space="preserve"> u I</w:t>
      </w:r>
      <w:r w:rsidR="00A70391">
        <w:t>I</w:t>
      </w:r>
      <w:r w:rsidR="005B3D74">
        <w:t xml:space="preserve"> višem isplatnom redu</w:t>
      </w:r>
      <w:r w:rsidR="006562F4">
        <w:t>:</w:t>
      </w:r>
    </w:p>
    <w:p w:rsidRDefault="006562F4" w:rsidP="005B3D74" w:rsidR="006562F4">
      <w:pPr>
        <w:ind w:firstLine="708"/>
        <w:jc w:val="both"/>
      </w:pPr>
    </w:p>
    <w:tbl>
      <w:tblPr>
        <w:tblW w:type="dxa" w:w="9195"/>
        <w:tblInd w:type="dxa" w:w="93"/>
        <w:tblLayout w:type="fixed"/>
        <w:tblLook w:val="04A0" w:noVBand="1" w:noHBand="0" w:lastColumn="0" w:firstColumn="1" w:lastRow="0" w:firstRow="1"/>
      </w:tblPr>
      <w:tblGrid>
        <w:gridCol w:w="1101"/>
        <w:gridCol w:w="1974"/>
        <w:gridCol w:w="1343"/>
        <w:gridCol w:w="1448"/>
        <w:gridCol w:w="1379"/>
        <w:gridCol w:w="891"/>
        <w:gridCol w:w="1059"/>
      </w:tblGrid>
      <w:tr w:rsidTr="006562F4" w:rsidR="006562F4">
        <w:trPr>
          <w:trHeight w:val="1020"/>
        </w:trPr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9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OIB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Adresa/sjedište vjerovnika</w:t>
            </w:r>
          </w:p>
        </w:tc>
        <w:tc>
          <w:tcPr>
            <w:tcW w:type="dxa" w:w="1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priznate tražbine (kn)</w:t>
            </w:r>
          </w:p>
        </w:tc>
        <w:tc>
          <w:tcPr>
            <w:tcW w:type="dxa" w:w="8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Postotak namirenja</w:t>
            </w:r>
          </w:p>
        </w:tc>
        <w:tc>
          <w:tcPr>
            <w:tcW w:type="dxa" w:w="1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</w:tr>
      <w:tr w:rsidTr="006562F4" w:rsidR="006562F4">
        <w:trPr>
          <w:trHeight w:val="76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Hrvatski </w:t>
            </w:r>
            <w:proofErr w:type="spellStart"/>
            <w:r>
              <w:rPr>
                <w:color w:val="000000"/>
                <w:sz w:val="20"/>
                <w:szCs w:val="20"/>
              </w:rPr>
              <w:t>telekom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d.d.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8.962,99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448,15</w:t>
            </w:r>
          </w:p>
        </w:tc>
      </w:tr>
      <w:tr w:rsidTr="006562F4" w:rsidR="006562F4">
        <w:trPr>
          <w:trHeight w:val="51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Bisnode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48270876028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</w:t>
            </w:r>
            <w:proofErr w:type="spellStart"/>
            <w:r>
              <w:rPr>
                <w:sz w:val="20"/>
                <w:szCs w:val="20"/>
              </w:rPr>
              <w:t>Fallerovo</w:t>
            </w:r>
            <w:proofErr w:type="spellEnd"/>
            <w:r>
              <w:rPr>
                <w:sz w:val="20"/>
                <w:szCs w:val="20"/>
              </w:rPr>
              <w:t xml:space="preserve"> šetalište 22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75,00</w:t>
            </w:r>
          </w:p>
        </w:tc>
      </w:tr>
      <w:tr w:rsidTr="006562F4" w:rsidR="006562F4">
        <w:trPr>
          <w:trHeight w:val="85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Ulica grada Vukovara 41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62,58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3,13</w:t>
            </w:r>
          </w:p>
        </w:tc>
      </w:tr>
      <w:tr w:rsidTr="006562F4" w:rsidR="006562F4">
        <w:trPr>
          <w:trHeight w:val="51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VIP net d.o.o. 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Zagreb, Vrtni put 1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1.862,59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93,13</w:t>
            </w:r>
          </w:p>
        </w:tc>
      </w:tr>
      <w:tr w:rsidTr="006562F4" w:rsidR="006562F4">
        <w:trPr>
          <w:trHeight w:val="76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Hrvatsko društvo skladatelja 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</w:t>
            </w:r>
            <w:proofErr w:type="spellStart"/>
            <w:r>
              <w:rPr>
                <w:sz w:val="20"/>
                <w:szCs w:val="20"/>
              </w:rPr>
              <w:t>Berislavićeva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11.424,63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571,23</w:t>
            </w:r>
          </w:p>
        </w:tc>
      </w:tr>
      <w:tr w:rsidTr="006562F4" w:rsidR="006562F4">
        <w:trPr>
          <w:trHeight w:val="76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Erste&amp;</w:t>
            </w:r>
            <w:proofErr w:type="spellStart"/>
            <w:r>
              <w:rPr>
                <w:sz w:val="20"/>
                <w:szCs w:val="20"/>
              </w:rPr>
              <w:t>Steiermarkische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bank</w:t>
            </w:r>
            <w:proofErr w:type="spellEnd"/>
            <w:r>
              <w:rPr>
                <w:sz w:val="20"/>
                <w:szCs w:val="20"/>
              </w:rPr>
              <w:t xml:space="preserve"> d.d.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Rijeka, Jadranski trg 3a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387.976,21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19.398,81</w:t>
            </w:r>
          </w:p>
        </w:tc>
      </w:tr>
      <w:tr w:rsidTr="006562F4" w:rsidR="006562F4">
        <w:trPr>
          <w:trHeight w:val="51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Mesnice </w:t>
            </w:r>
            <w:proofErr w:type="spellStart"/>
            <w:r>
              <w:rPr>
                <w:sz w:val="20"/>
                <w:szCs w:val="20"/>
              </w:rPr>
              <w:t>Borošak</w:t>
            </w:r>
            <w:proofErr w:type="spellEnd"/>
            <w:r>
              <w:rPr>
                <w:sz w:val="20"/>
                <w:szCs w:val="20"/>
              </w:rPr>
              <w:t xml:space="preserve"> d.o.o. 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76622318991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Klanjec, Lijepe naše 33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75.913,49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3.795,67</w:t>
            </w:r>
          </w:p>
        </w:tc>
      </w:tr>
      <w:tr w:rsidTr="006562F4" w:rsidR="006562F4">
        <w:trPr>
          <w:trHeight w:val="76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FUCHS</w:t>
            </w:r>
            <w:proofErr w:type="spellEnd"/>
            <w:r>
              <w:rPr>
                <w:sz w:val="20"/>
                <w:szCs w:val="20"/>
              </w:rPr>
              <w:t xml:space="preserve"> MAZIVA d.o.o.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99694525219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Domaslovec</w:t>
            </w:r>
            <w:proofErr w:type="spellEnd"/>
            <w:r>
              <w:rPr>
                <w:sz w:val="20"/>
                <w:szCs w:val="20"/>
              </w:rPr>
              <w:t>, I Krmica 8, Samobor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285.973,42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14.298,67</w:t>
            </w:r>
          </w:p>
        </w:tc>
      </w:tr>
      <w:tr w:rsidTr="006562F4" w:rsidR="006562F4">
        <w:trPr>
          <w:trHeight w:val="102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MF, PU,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Savska cesta 41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147.494,86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7.374,74</w:t>
            </w:r>
          </w:p>
        </w:tc>
      </w:tr>
      <w:tr w:rsidTr="006562F4" w:rsidR="006562F4">
        <w:trPr>
          <w:trHeight w:val="51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HAMAG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BICRO</w:t>
            </w:r>
            <w:proofErr w:type="spellEnd"/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25609559342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Ksaver 208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225.647,71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11.282,39</w:t>
            </w:r>
          </w:p>
        </w:tc>
      </w:tr>
      <w:tr w:rsidTr="006562F4" w:rsidR="006562F4">
        <w:trPr>
          <w:trHeight w:val="100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ANET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OO845362393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Kovinska 4a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35.551,55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1.777,58</w:t>
            </w:r>
          </w:p>
        </w:tc>
      </w:tr>
      <w:tr w:rsidTr="006562F4" w:rsidR="006562F4">
        <w:trPr>
          <w:trHeight w:val="51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LINDSTROM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17796122877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Kovinska 6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15.235,13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761,76</w:t>
            </w:r>
          </w:p>
        </w:tc>
      </w:tr>
      <w:tr w:rsidTr="006562F4" w:rsidR="006562F4">
        <w:trPr>
          <w:trHeight w:val="255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9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1.197.605,16</w:t>
            </w:r>
          </w:p>
        </w:tc>
        <w:tc>
          <w:tcPr>
            <w:tcW w:type="dxa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562F4" w:rsidR="006562F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59.880,26</w:t>
            </w:r>
          </w:p>
        </w:tc>
      </w:tr>
    </w:tbl>
    <w:p w:rsidRDefault="006562F4" w:rsidP="005B3D74" w:rsidR="006562F4">
      <w:pPr>
        <w:ind w:firstLine="708"/>
        <w:jc w:val="both"/>
      </w:pPr>
    </w:p>
    <w:p w:rsidRDefault="00777BF0" w:rsidP="00F37125" w:rsidR="00777BF0">
      <w:pPr>
        <w:jc w:val="center"/>
      </w:pPr>
    </w:p>
    <w:p w:rsidRDefault="00210798" w:rsidP="00F37125" w:rsidR="00210798">
      <w:pPr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A70391">
        <w:t>19</w:t>
      </w:r>
      <w:r w:rsidR="005B3D74" w:rsidRPr="005B3D74">
        <w:t xml:space="preserve">. </w:t>
      </w:r>
      <w:r w:rsidR="00A70391">
        <w:t>siječnja</w:t>
      </w:r>
      <w:r w:rsidR="005B3D74" w:rsidRPr="005B3D74">
        <w:t xml:space="preserve"> 201</w:t>
      </w:r>
      <w:r w:rsidR="00A70391">
        <w:t>8</w:t>
      </w:r>
      <w:r w:rsidR="005B3D74" w:rsidRPr="005B3D74">
        <w:t>.</w:t>
      </w:r>
    </w:p>
    <w:p w:rsidRDefault="004E4E67" w:rsidP="00F37125" w:rsidR="004E4E67" w:rsidRPr="000A526B">
      <w:pPr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>
      <w:pPr>
        <w:ind w:left="4956"/>
        <w:jc w:val="center"/>
      </w:pPr>
      <w:r w:rsidRPr="000A526B">
        <w:t>Mislav Kolakušić</w:t>
      </w:r>
      <w:r w:rsidR="00400523">
        <w:t xml:space="preserve"> v.r.</w:t>
      </w:r>
    </w:p>
    <w:p w:rsidRDefault="004E4E67" w:rsidP="00210798" w:rsidR="004E4E67">
      <w:pPr>
        <w:ind w:left="4956"/>
        <w:jc w:val="center"/>
      </w:pPr>
    </w:p>
    <w:p w:rsidRDefault="004E4E67" w:rsidP="00210798" w:rsidR="004E4E67" w:rsidRPr="000A526B">
      <w:pPr>
        <w:ind w:left="4956"/>
        <w:jc w:val="center"/>
      </w:pPr>
    </w:p>
    <w:p w:rsidRDefault="00400523" w:rsidR="00400523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00523" w:rsidR="00400523" w:rsidRPr="000504A6">
      <w:r>
        <w:tab/>
        <w:t xml:space="preserve">      </w:t>
      </w:r>
      <w:r w:rsidRPr="000E6531">
        <w:t>Ivana Stampf</w:t>
      </w:r>
    </w:p>
    <w:p w:rsidRDefault="00867C17" w:rsidP="00400523" w:rsidR="00867C17" w:rsidRPr="000A526B"/>
    <w:sectPr w:rsidSect="00777BF0" w:rsidR="00867C17" w:rsidRPr="000A526B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858E6"/>
    <w:rsid w:val="000A429C"/>
    <w:rsid w:val="000A526B"/>
    <w:rsid w:val="001040EA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00523"/>
    <w:rsid w:val="004C2742"/>
    <w:rsid w:val="004E4E67"/>
    <w:rsid w:val="00506EE3"/>
    <w:rsid w:val="00562967"/>
    <w:rsid w:val="00591F85"/>
    <w:rsid w:val="005B3D74"/>
    <w:rsid w:val="005F4DEF"/>
    <w:rsid w:val="00623A0B"/>
    <w:rsid w:val="006562F4"/>
    <w:rsid w:val="00690661"/>
    <w:rsid w:val="00777BF0"/>
    <w:rsid w:val="007E0964"/>
    <w:rsid w:val="00834828"/>
    <w:rsid w:val="00867C17"/>
    <w:rsid w:val="008B774C"/>
    <w:rsid w:val="00932F52"/>
    <w:rsid w:val="009952F9"/>
    <w:rsid w:val="00A04249"/>
    <w:rsid w:val="00A70391"/>
    <w:rsid w:val="00AB58A5"/>
    <w:rsid w:val="00B32B6B"/>
    <w:rsid w:val="00B73156"/>
    <w:rsid w:val="00C478DA"/>
    <w:rsid w:val="00C57E2E"/>
    <w:rsid w:val="00C746BA"/>
    <w:rsid w:val="00CE2CBB"/>
    <w:rsid w:val="00D26C29"/>
    <w:rsid w:val="00E5533B"/>
    <w:rsid w:val="00EC31BC"/>
    <w:rsid w:val="00ED01CA"/>
    <w:rsid w:val="00F34C3A"/>
    <w:rsid w:val="00F37125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60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308</properties:Words>
  <properties:Characters>1653</properties:Characters>
  <properties:Lines>167</properties:Lines>
  <properties:Paragraphs>106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2018-01-19T09:07:00Z</dcterms:created>
  <dc:creator>RH-TDU</dc:creator>
  <cp:lastModifiedBy>Ivana Stampf</cp:lastModifiedBy>
  <cp:lastPrinted>2013-03-01T09:51:00Z</cp:lastPrinted>
  <dcterms:modified xmlns:xsi="http://www.w3.org/2001/XMLSchema-instance" xsi:type="dcterms:W3CDTF">2018-01-19T09:52:00Z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