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0946" w14:paraId="29f0946" w:rsidRDefault="007F2409" w:rsidP="007A0915" w:rsidR="007F2409" w:rsidRPr="005C4796">
      <w:pPr>
        <w:jc w:val="right"/>
        <w15:collapsed w:val="false"/>
        <w:rPr>
          <w:rFonts w:hAnsi="Times New Roman" w:ascii="Times New Roman"/>
        </w:rPr>
      </w:pPr>
      <w:bookmarkStart w:name="_GoBack" w:id="0"/>
      <w:bookmarkEnd w:id="0"/>
      <w:r w:rsidRPr="005C4796">
        <w:rPr>
          <w:rFonts w:hAnsi="Times New Roman" w:ascii="Times New Roman"/>
        </w:rPr>
        <w:t>3 St-</w:t>
      </w:r>
      <w:r w:rsidR="00CC74C2">
        <w:rPr>
          <w:rFonts w:hAnsi="Times New Roman" w:ascii="Times New Roman"/>
        </w:rPr>
        <w:t>3</w:t>
      </w:r>
      <w:r w:rsidR="00BB4411">
        <w:rPr>
          <w:rFonts w:hAnsi="Times New Roman" w:ascii="Times New Roman"/>
        </w:rPr>
        <w:t>413</w:t>
      </w:r>
      <w:r w:rsidR="00CC74C2">
        <w:rPr>
          <w:rFonts w:hAnsi="Times New Roman" w:ascii="Times New Roman"/>
        </w:rPr>
        <w:t>/</w:t>
      </w:r>
      <w:r w:rsidR="0086763C">
        <w:rPr>
          <w:rFonts w:hAnsi="Times New Roman" w:ascii="Times New Roman"/>
        </w:rPr>
        <w:t>20</w:t>
      </w:r>
      <w:r w:rsidR="00CC74C2">
        <w:rPr>
          <w:rFonts w:hAnsi="Times New Roman" w:ascii="Times New Roman"/>
        </w:rPr>
        <w:t>17-12</w:t>
      </w:r>
    </w:p>
    <w:p w:rsidRDefault="007F2409" w:rsidP="007F2409" w:rsidR="007F2409" w:rsidRPr="005C4796">
      <w:pPr>
        <w:rPr>
          <w:rFonts w:hAnsi="Times New Roman" w:ascii="Times New Roman"/>
        </w:rPr>
      </w:pP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BB4411" w:rsidP="007F2409" w:rsidR="00BB4411"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pPr>
        <w:rPr>
          <w:rFonts w:hAnsi="Times New Roman" w:ascii="Times New Roman"/>
        </w:rPr>
      </w:pPr>
    </w:p>
    <w:p w:rsidRDefault="00BB4411" w:rsidP="007F2409" w:rsidR="00BB4411"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Trgovački sud u Zagrebu, Stalna služba</w:t>
      </w:r>
      <w:r w:rsidR="009E0272">
        <w:rPr>
          <w:rFonts w:hAnsi="Times New Roman" w:ascii="Times New Roman"/>
        </w:rPr>
        <w:t xml:space="preserve"> u Karlovcu</w:t>
      </w:r>
      <w:r w:rsidRPr="00F40BFF">
        <w:rPr>
          <w:rFonts w:hAnsi="Times New Roman" w:ascii="Times New Roman"/>
        </w:rPr>
        <w:t xml:space="preserve">, po stečajnom </w:t>
      </w:r>
      <w:r w:rsidR="00762E38">
        <w:rPr>
          <w:rFonts w:hAnsi="Times New Roman" w:ascii="Times New Roman"/>
        </w:rPr>
        <w:t xml:space="preserve">sucu Vesni Fundurulić Perišin, </w:t>
      </w:r>
      <w:r w:rsidRPr="00F40BFF">
        <w:rPr>
          <w:rFonts w:hAnsi="Times New Roman" w:ascii="Times New Roman"/>
        </w:rPr>
        <w:t xml:space="preserve">u stečajnom postupku nad </w:t>
      </w:r>
      <w:r w:rsidR="00A42972">
        <w:rPr>
          <w:rFonts w:hAnsi="Times New Roman" w:ascii="Times New Roman"/>
        </w:rPr>
        <w:t xml:space="preserve">stečajnim dužnikom </w:t>
      </w:r>
      <w:r w:rsidR="00BB4411" w:rsidRPr="00BB4411">
        <w:rPr>
          <w:rFonts w:hAnsi="Times New Roman" w:ascii="Times New Roman"/>
        </w:rPr>
        <w:t>PLANINA GORNJA j.d.o.o., Šašinovec, Granđe Ivana 61,  OIB: 91652844214</w:t>
      </w:r>
      <w:r w:rsidR="00762E38">
        <w:rPr>
          <w:rFonts w:hAnsi="Times New Roman" w:ascii="Times New Roman"/>
        </w:rPr>
        <w:t>,</w:t>
      </w:r>
      <w:r>
        <w:rPr>
          <w:rFonts w:hAnsi="Times New Roman" w:ascii="Times New Roman"/>
        </w:rPr>
        <w:t xml:space="preserve"> </w:t>
      </w:r>
      <w:r w:rsidR="00CC74C2">
        <w:rPr>
          <w:rFonts w:hAnsi="Times New Roman" w:ascii="Times New Roman"/>
        </w:rPr>
        <w:t>7</w:t>
      </w:r>
      <w:r w:rsidR="00E37AD9">
        <w:rPr>
          <w:rFonts w:hAnsi="Times New Roman" w:ascii="Times New Roman"/>
        </w:rPr>
        <w:t>. siječnja</w:t>
      </w:r>
      <w:r w:rsidR="00A42972">
        <w:rPr>
          <w:rFonts w:hAnsi="Times New Roman" w:ascii="Times New Roman"/>
        </w:rPr>
        <w:t xml:space="preserve"> 201</w:t>
      </w:r>
      <w:r w:rsidR="00E37AD9">
        <w:rPr>
          <w:rFonts w:hAnsi="Times New Roman" w:ascii="Times New Roman"/>
        </w:rPr>
        <w:t>9</w:t>
      </w:r>
      <w:r w:rsidR="00464385" w:rsidRPr="005C4796">
        <w:rPr>
          <w:rFonts w:hAnsi="Times New Roman" w:ascii="Times New Roman"/>
        </w:rPr>
        <w:t>.</w:t>
      </w:r>
      <w:r w:rsidR="00762E38">
        <w:rPr>
          <w:rFonts w:hAnsi="Times New Roman" w:ascii="Times New Roman"/>
        </w:rPr>
        <w:t>,</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BB4411" w:rsidRPr="00BB4411">
        <w:rPr>
          <w:rFonts w:hAnsi="Times New Roman" w:ascii="Times New Roman"/>
        </w:rPr>
        <w:t>PLANINA GORNJA j.d.o.o., Šašinovec, Granđe Ivana 61,  OIB: 91652844214</w:t>
      </w:r>
      <w:r w:rsidR="00464385" w:rsidRPr="00D83C21">
        <w:rPr>
          <w:rFonts w:hAnsi="Times New Roman" w:ascii="Times New Roman"/>
        </w:rPr>
        <w:t xml:space="preserve">, </w:t>
      </w:r>
      <w:r w:rsidR="00CC74C2">
        <w:rPr>
          <w:rFonts w:hAnsi="Times New Roman" w:ascii="Times New Roman"/>
        </w:rPr>
        <w:t>7</w:t>
      </w:r>
      <w:r w:rsidR="0078246E">
        <w:rPr>
          <w:rFonts w:hAnsi="Times New Roman" w:ascii="Times New Roman"/>
        </w:rPr>
        <w:t>. siječnja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4C7E18">
        <w:rPr>
          <w:rFonts w:hAnsi="Times New Roman" w:ascii="Times New Roman"/>
        </w:rPr>
        <w:t>10,</w:t>
      </w:r>
      <w:r w:rsidR="00BB4411">
        <w:rPr>
          <w:rFonts w:hAnsi="Times New Roman" w:ascii="Times New Roman"/>
        </w:rPr>
        <w:t>55</w:t>
      </w:r>
      <w:r w:rsidR="0003464D">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7C7921" w:rsidR="00464385" w:rsidRPr="000E3707">
      <w:pPr>
        <w:ind w:firstLine="720"/>
        <w:jc w:val="both"/>
        <w:rPr>
          <w:rFonts w:hAnsi="Times New Roman" w:ascii="Times New Roman"/>
          <w:color w:val="FF0000"/>
        </w:rPr>
      </w:pPr>
      <w:r>
        <w:rPr>
          <w:rFonts w:hAnsi="Times New Roman" w:ascii="Times New Roman"/>
        </w:rPr>
        <w:t>II.</w:t>
      </w:r>
      <w:r w:rsidR="00464385" w:rsidRPr="005C4796">
        <w:rPr>
          <w:rFonts w:hAnsi="Times New Roman" w:ascii="Times New Roman"/>
        </w:rPr>
        <w:t xml:space="preserve">Stečajnim upraviteljem imenuje se </w:t>
      </w:r>
      <w:r w:rsidR="00BB4411" w:rsidRPr="00BB4411">
        <w:rPr>
          <w:rFonts w:hAnsi="Times New Roman" w:ascii="Times New Roman"/>
        </w:rPr>
        <w:t>Biserka Šmit-Sabolić, Kutina, Crkvena 26, OIB: 63081779137</w:t>
      </w:r>
      <w:r w:rsidR="007C7921" w:rsidRPr="00C70EB6">
        <w:rPr>
          <w:rFonts w:hAnsi="Times New Roman" w:ascii="Times New Roman"/>
        </w:rPr>
        <w:t>.</w:t>
      </w:r>
    </w:p>
    <w:p w:rsidRDefault="007C7921" w:rsidP="007C7921" w:rsidR="007C79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BB4411" w:rsidRPr="00BB4411">
        <w:rPr>
          <w:rFonts w:hAnsi="Times New Roman" w:ascii="Times New Roman"/>
        </w:rPr>
        <w:t>PLANINA GORNJA j.d.o.o., Šašinovec, Granđe Ivana 61,  OIB: 91652844214</w:t>
      </w:r>
      <w:r w:rsidR="002F2321">
        <w:rPr>
          <w:rFonts w:hAnsi="Times New Roman" w:ascii="Times New Roman"/>
        </w:rPr>
        <w:t>.</w:t>
      </w:r>
    </w:p>
    <w:p w:rsidRDefault="002F2321" w:rsidP="00464385" w:rsidR="002F23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BB4411" w:rsidRPr="00BB4411">
        <w:rPr>
          <w:rFonts w:hAnsi="Times New Roman" w:ascii="Times New Roman"/>
        </w:rPr>
        <w:t>PLANINA GORNJA j.d.o.o., Šašinovec, Granđe Ivana 61,  OIB: 91652844214</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BB4411" w:rsidP="00BB4411" w:rsidR="00BB4411" w:rsidRPr="00BB4411">
      <w:pPr>
        <w:ind w:firstLine="720"/>
        <w:jc w:val="both"/>
        <w:rPr>
          <w:rFonts w:hAnsi="Times New Roman" w:ascii="Times New Roman"/>
        </w:rPr>
      </w:pPr>
      <w:r w:rsidRPr="00BB4411">
        <w:rPr>
          <w:rFonts w:hAnsi="Times New Roman" w:ascii="Times New Roman"/>
        </w:rPr>
        <w:t>FINA, Regionalni centar Zagreb, Podružnica Zagreb, podnijela je ovom sudu 27. prosinca 2017. prijedlog za otvaranje stečajnog postupka nad dužnikom PLANINA GORNJA j.d.o.o., Šašinovec, Granđe Ivana 61,  OIB: 91652844214, temeljem odredbe čl. 110. st. 1. Stečajnog zakona ("Narodne novine" broj 71/15 - dalje SZ), u kojem navodi da dužnik 26. prosinca 2017. u Očevidniku redoslijeda osnova za plaćanje ima evidentirane neizvršene osnove za plaćanje u neprekinutom razdoblju od 120 dana u ukupnom iznosu od 48.931,92 kn, te da ima dva zaposlenika.</w:t>
      </w:r>
    </w:p>
    <w:p w:rsidRDefault="00BB4411" w:rsidP="00BB4411" w:rsidR="00BB4411" w:rsidRPr="00BB4411">
      <w:pPr>
        <w:ind w:firstLine="720"/>
        <w:jc w:val="both"/>
        <w:rPr>
          <w:rFonts w:hAnsi="Times New Roman" w:ascii="Times New Roman"/>
        </w:rPr>
      </w:pPr>
    </w:p>
    <w:p w:rsidRDefault="00BB4411" w:rsidP="00BB4411" w:rsidR="00BB4411" w:rsidRPr="00BB4411">
      <w:pPr>
        <w:ind w:firstLine="720"/>
        <w:jc w:val="both"/>
        <w:rPr>
          <w:rFonts w:hAnsi="Times New Roman" w:ascii="Times New Roman"/>
        </w:rPr>
      </w:pPr>
      <w:r w:rsidRPr="00BB4411">
        <w:rPr>
          <w:rFonts w:hAnsi="Times New Roman" w:ascii="Times New Roman"/>
        </w:rPr>
        <w:t xml:space="preserve">Rješenjem ovog suda poslovni broj gornji od 15. veljače 2018. pokrenut je prethodni postupak radi utvrđivanja uvjeta za otvaranje stečajnog postupka sukladno odredbi čl. 115. st. </w:t>
      </w:r>
      <w:r w:rsidRPr="00BB4411">
        <w:rPr>
          <w:rFonts w:hAnsi="Times New Roman" w:ascii="Times New Roman"/>
        </w:rPr>
        <w:lastRenderedPageBreak/>
        <w:t>1. SZ-a, te je naređeno dužniku da u roku od osam dana dostavi sudu popis imovine i obveza dužnika sukladno čl. 17. st. 1. SZ-a.</w:t>
      </w:r>
    </w:p>
    <w:p w:rsidRDefault="00BB4411" w:rsidP="00BB4411" w:rsidR="00BB4411" w:rsidRPr="00BB4411">
      <w:pPr>
        <w:ind w:firstLine="720"/>
        <w:jc w:val="both"/>
        <w:rPr>
          <w:rFonts w:hAnsi="Times New Roman" w:ascii="Times New Roman"/>
        </w:rPr>
      </w:pPr>
    </w:p>
    <w:p w:rsidRDefault="00BB4411" w:rsidP="00BB4411" w:rsidR="00BB4411" w:rsidRPr="00BB4411">
      <w:pPr>
        <w:ind w:firstLine="720"/>
        <w:jc w:val="both"/>
        <w:rPr>
          <w:rFonts w:hAnsi="Times New Roman" w:ascii="Times New Roman"/>
        </w:rPr>
      </w:pPr>
      <w:r w:rsidRPr="00BB4411">
        <w:rPr>
          <w:rFonts w:hAnsi="Times New Roman" w:ascii="Times New Roman"/>
        </w:rPr>
        <w:t>Na ročištu radi očitovanja o prijedlogu  za otvaranje stečajnog postupka održanom 27. travnja 2018., u odsutnosti uredno pozvanog predlagatelja, odgovorna osoba dužnika je navela da pokušava riješiti dugove prema vjerovnicima. Na ročište radi utvrđivanja pretpostavki za otvaranje stečajnog postupka održanom 6. studenog 2018. nije pristupio predlagatelj dok je zakonski zastupnik dužnika naveo da društvo nema nekretnine, a od pokretnina da ima inventar, stare strojeve koji su knjigovodstveno otpisani i nemaju nikakvu tržišnu vrijednost. Isti se nije protivio otvaranju stečajnog postupka. Izvršen je uvid u podnesak FINA-e od 31. kolovoza 2018. kojim navodi da u cijelosti ostaje kod prijedloga za otvaranje stečajnog postupka, te navoda iznesenih u istom.</w:t>
      </w:r>
    </w:p>
    <w:p w:rsidRDefault="00BB4411" w:rsidP="00BB4411" w:rsidR="00BB4411" w:rsidRPr="00BB4411">
      <w:pPr>
        <w:ind w:firstLine="720"/>
        <w:jc w:val="both"/>
        <w:rPr>
          <w:rFonts w:hAnsi="Times New Roman" w:ascii="Times New Roman"/>
        </w:rPr>
      </w:pPr>
    </w:p>
    <w:p w:rsidRDefault="00BB4411" w:rsidP="00BB4411" w:rsidR="00BB4411">
      <w:pPr>
        <w:ind w:firstLine="720"/>
        <w:jc w:val="both"/>
        <w:rPr>
          <w:rFonts w:hAnsi="Times New Roman" w:ascii="Times New Roman"/>
        </w:rPr>
      </w:pPr>
      <w:r w:rsidRPr="00BB4411">
        <w:rPr>
          <w:rFonts w:hAnsi="Times New Roman" w:ascii="Times New Roman"/>
        </w:rPr>
        <w:t>Sud je službenim putem pribavio potvrdu iz zemljišnih knjiga o imovini dužnika iz koje proizlazi da dužnik nije evidentiran kao vlasnik nekretnina.</w:t>
      </w:r>
    </w:p>
    <w:p w:rsidRDefault="00BB4411" w:rsidP="00BB4411" w:rsidR="00BB4411">
      <w:pPr>
        <w:ind w:firstLine="720"/>
        <w:jc w:val="both"/>
        <w:rPr>
          <w:rFonts w:hAnsi="Times New Roman" w:ascii="Times New Roman"/>
        </w:rPr>
      </w:pPr>
    </w:p>
    <w:p w:rsidRDefault="00286056" w:rsidP="00BB4411" w:rsidR="00286056">
      <w:pPr>
        <w:ind w:firstLine="720"/>
        <w:jc w:val="both"/>
        <w:rPr>
          <w:rFonts w:hAnsi="Times New Roman" w:ascii="Times New Roman"/>
        </w:rPr>
      </w:pPr>
      <w:r w:rsidRPr="00286056">
        <w:rPr>
          <w:rFonts w:hAnsi="Times New Roman" w:ascii="Times New Roman"/>
        </w:rPr>
        <w:t xml:space="preserve">Daljnjom provjerom na dan pisanja ovog rješenja kroz stranicu FINA-e, eBlokade, utvrđeno je da dužnik u Očevidniku neizvršenih osnova za plaćanje ima evidentiran ukupan iznos obveza po svim neizvršenim osnovama za plaćanje s kamatom u iznosu od </w:t>
      </w:r>
      <w:r w:rsidR="00BB4411">
        <w:rPr>
          <w:rFonts w:hAnsi="Times New Roman" w:ascii="Times New Roman"/>
        </w:rPr>
        <w:t>79.987,69</w:t>
      </w:r>
      <w:r w:rsidR="00B73465">
        <w:rPr>
          <w:rFonts w:hAnsi="Times New Roman" w:ascii="Times New Roman"/>
        </w:rPr>
        <w:t xml:space="preserve"> </w:t>
      </w:r>
      <w:r w:rsidRPr="00286056">
        <w:rPr>
          <w:rFonts w:hAnsi="Times New Roman" w:ascii="Times New Roman"/>
        </w:rPr>
        <w:t>kn.</w:t>
      </w:r>
    </w:p>
    <w:p w:rsidRDefault="00286056" w:rsidP="000F2F7E" w:rsidR="00286056"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Dakle iz navedenog proizlazi da imovina dužnika </w:t>
      </w:r>
      <w:r w:rsidR="00BB4411" w:rsidRPr="00BB4411">
        <w:rPr>
          <w:rFonts w:hAnsi="Times New Roman" w:ascii="Times New Roman"/>
        </w:rPr>
        <w:t>PLANINA GORNJA j.d.o.o., Šašinovec</w:t>
      </w:r>
      <w:r w:rsidR="000160FB" w:rsidRPr="000160FB">
        <w:rPr>
          <w:rFonts w:hAnsi="Times New Roman" w:ascii="Times New Roman"/>
        </w:rPr>
        <w:t xml:space="preserve">, </w:t>
      </w:r>
      <w:r w:rsidRPr="00A042B3">
        <w:rPr>
          <w:rFonts w:hAnsi="Times New Roman" w:ascii="Times New Roman"/>
        </w:rPr>
        <w:t>nije dovoljna ni za namirenje troškova stečajnog postupka.</w:t>
      </w:r>
    </w:p>
    <w:p w:rsidRDefault="00A042B3" w:rsidP="00286056" w:rsidR="00A042B3" w:rsidRPr="00A042B3">
      <w:pPr>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Rješenjem ovog suda poslovni broj St-</w:t>
      </w:r>
      <w:r w:rsidR="0086763C">
        <w:rPr>
          <w:rFonts w:hAnsi="Times New Roman" w:ascii="Times New Roman"/>
        </w:rPr>
        <w:t>3</w:t>
      </w:r>
      <w:r w:rsidR="00BB4411">
        <w:rPr>
          <w:rFonts w:hAnsi="Times New Roman" w:ascii="Times New Roman"/>
        </w:rPr>
        <w:t>413</w:t>
      </w:r>
      <w:r w:rsidR="0086763C">
        <w:rPr>
          <w:rFonts w:hAnsi="Times New Roman" w:ascii="Times New Roman"/>
        </w:rPr>
        <w:t>/17-11</w:t>
      </w:r>
      <w:r w:rsidR="002210C5">
        <w:rPr>
          <w:rFonts w:hAnsi="Times New Roman" w:ascii="Times New Roman"/>
        </w:rPr>
        <w:t xml:space="preserve"> </w:t>
      </w:r>
      <w:r w:rsidRPr="00A042B3">
        <w:rPr>
          <w:rFonts w:hAnsi="Times New Roman" w:ascii="Times New Roman"/>
        </w:rPr>
        <w:t xml:space="preserve">od </w:t>
      </w:r>
      <w:r w:rsidR="0086763C">
        <w:rPr>
          <w:rFonts w:hAnsi="Times New Roman" w:ascii="Times New Roman"/>
        </w:rPr>
        <w:t>6. studenog</w:t>
      </w:r>
      <w:r w:rsidR="00BD685B">
        <w:rPr>
          <w:rFonts w:hAnsi="Times New Roman" w:ascii="Times New Roman"/>
        </w:rPr>
        <w:t xml:space="preserve"> 2018</w:t>
      </w:r>
      <w:r w:rsidRPr="00A042B3">
        <w:rPr>
          <w:rFonts w:hAnsi="Times New Roman" w:ascii="Times New Roman"/>
        </w:rPr>
        <w:t>. pozvane su osobe koje imaju pravni interes za provedbom stečajnog postupka nad dužnikom da u roku 15 dana od ob</w:t>
      </w:r>
      <w:r w:rsidR="00BD685B">
        <w:rPr>
          <w:rFonts w:hAnsi="Times New Roman" w:ascii="Times New Roman"/>
        </w:rPr>
        <w:t>jave rješenja uplate iznos od 15</w:t>
      </w:r>
      <w:r w:rsidRPr="00A042B3">
        <w:rPr>
          <w:rFonts w:hAnsi="Times New Roman" w:ascii="Times New Roman"/>
        </w:rPr>
        <w:t xml:space="preserve">.000,00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86763C">
        <w:rPr>
          <w:rFonts w:hAnsi="Times New Roman" w:ascii="Times New Roman"/>
        </w:rPr>
        <w:t>6. studenog</w:t>
      </w:r>
      <w:r w:rsidR="00BD685B">
        <w:rPr>
          <w:rFonts w:hAnsi="Times New Roman" w:ascii="Times New Roman"/>
        </w:rPr>
        <w:t xml:space="preserve"> 2018</w:t>
      </w:r>
      <w:r w:rsidRPr="00A042B3">
        <w:rPr>
          <w:rFonts w:hAnsi="Times New Roman" w:ascii="Times New Roman"/>
        </w:rPr>
        <w:t>., te provjerom kod računovodstva suda utvrđeno da traženi predujam  nije uplaćen.</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w:t>
      </w:r>
    </w:p>
    <w:p w:rsidRDefault="00A042B3" w:rsidP="00A042B3" w:rsidR="00A042B3" w:rsidRPr="00A042B3">
      <w:pPr>
        <w:ind w:firstLine="720"/>
        <w:jc w:val="both"/>
        <w:rPr>
          <w:rFonts w:hAnsi="Times New Roman" w:ascii="Times New Roman"/>
        </w:rPr>
      </w:pPr>
      <w:r w:rsidRPr="00A042B3">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A042B3" w:rsidP="00A042B3" w:rsidR="00A042B3"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lastRenderedPageBreak/>
        <w:t xml:space="preserve">Slijedom iznesenog, a temeljem čl. 132. u svezi čl. 12. i 286. SZ-a odlučeno je kao pod toč. I. do IV. izreke rješenja. Stečajni upravitelj je izabran metodom slučajnog odabira. </w:t>
      </w:r>
    </w:p>
    <w:p w:rsidRDefault="00A042B3" w:rsidP="00A23B1F" w:rsidR="00A042B3" w:rsidRPr="00A042B3">
      <w:pPr>
        <w:jc w:val="both"/>
        <w:rPr>
          <w:rFonts w:hAnsi="Times New Roman" w:ascii="Times New Roman"/>
        </w:rPr>
      </w:pPr>
    </w:p>
    <w:p w:rsidRDefault="00A042B3" w:rsidP="0012310E" w:rsidR="00975B79" w:rsidRPr="001115CA">
      <w:pPr>
        <w:ind w:firstLine="720"/>
        <w:jc w:val="center"/>
        <w:rPr>
          <w:rFonts w:hAnsi="Times New Roman" w:ascii="Times New Roman"/>
        </w:rPr>
      </w:pPr>
      <w:r w:rsidRPr="00A042B3">
        <w:rPr>
          <w:rFonts w:hAnsi="Times New Roman" w:ascii="Times New Roman"/>
        </w:rPr>
        <w:t>U Karlovcu</w:t>
      </w:r>
      <w:r w:rsidR="00CC74C2">
        <w:rPr>
          <w:rFonts w:hAnsi="Times New Roman" w:ascii="Times New Roman"/>
        </w:rPr>
        <w:t xml:space="preserve"> 7</w:t>
      </w:r>
      <w:r w:rsidR="00E37AD9">
        <w:rPr>
          <w:rFonts w:hAnsi="Times New Roman" w:ascii="Times New Roman"/>
        </w:rPr>
        <w:t>. siječnja</w:t>
      </w:r>
      <w:r w:rsidRPr="00A042B3">
        <w:rPr>
          <w:rFonts w:hAnsi="Times New Roman" w:ascii="Times New Roman"/>
        </w:rPr>
        <w:t xml:space="preserve"> 201</w:t>
      </w:r>
      <w:r w:rsidR="00E37AD9">
        <w:rPr>
          <w:rFonts w:hAnsi="Times New Roman" w:ascii="Times New Roman"/>
        </w:rPr>
        <w:t>9</w:t>
      </w:r>
      <w:r w:rsidRPr="00A042B3">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6D53A7">
        <w:rPr>
          <w:rFonts w:hAnsi="Times New Roman" w:ascii="Times New Roman"/>
        </w:rPr>
        <w:t>, v.r.</w:t>
      </w:r>
    </w:p>
    <w:p w:rsidRDefault="006D53A7" w:rsidP="00840D37" w:rsidR="006D53A7">
      <w:pPr>
        <w:ind w:firstLine="720"/>
        <w:jc w:val="right"/>
        <w:rPr>
          <w:rFonts w:hAnsi="Times New Roman" w:ascii="Times New Roman"/>
        </w:rPr>
      </w:pPr>
    </w:p>
    <w:p w:rsidRDefault="006D53A7" w:rsidP="00840D37" w:rsidR="006D53A7">
      <w:pPr>
        <w:ind w:firstLine="720"/>
        <w:jc w:val="right"/>
        <w:rPr>
          <w:rFonts w:hAnsi="Times New Roman" w:ascii="Times New Roman"/>
        </w:rPr>
      </w:pPr>
      <w:r>
        <w:rPr>
          <w:rFonts w:hAnsi="Times New Roman" w:ascii="Times New Roman"/>
        </w:rPr>
        <w:t>Za točnost otpravka-</w:t>
      </w:r>
    </w:p>
    <w:p w:rsidRDefault="006D53A7" w:rsidP="00840D37" w:rsidR="006D53A7">
      <w:pPr>
        <w:ind w:firstLine="720"/>
        <w:jc w:val="right"/>
        <w:rPr>
          <w:rFonts w:hAnsi="Times New Roman" w:ascii="Times New Roman"/>
        </w:rPr>
      </w:pPr>
      <w:r>
        <w:rPr>
          <w:rFonts w:hAnsi="Times New Roman" w:ascii="Times New Roman"/>
        </w:rPr>
        <w:t>ovlašteni službenik:</w:t>
      </w:r>
    </w:p>
    <w:p w:rsidRDefault="006D53A7" w:rsidP="00840D37" w:rsidR="006D53A7">
      <w:pPr>
        <w:ind w:firstLine="720"/>
        <w:jc w:val="right"/>
        <w:rPr>
          <w:rFonts w:hAnsi="Times New Roman" w:ascii="Times New Roman"/>
        </w:rPr>
      </w:pPr>
      <w:r>
        <w:rPr>
          <w:rFonts w:hAnsi="Times New Roman" w:ascii="Times New Roman"/>
        </w:rPr>
        <w:t>Žana Livaja</w:t>
      </w:r>
    </w:p>
    <w:p w:rsidRDefault="00975B79" w:rsidP="002210C5" w:rsidR="00975B79">
      <w:pPr>
        <w:rPr>
          <w:rFonts w:hAnsi="Times New Roman" w:ascii="Times New Roman"/>
        </w:rPr>
      </w:pPr>
    </w:p>
    <w:p w:rsidRDefault="00975B79" w:rsidP="00C8310F" w:rsidR="00975B7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051D0" w:rsidP="006D53A7" w:rsidR="006051D0" w:rsidRPr="00630958">
      <w:pPr>
        <w:pStyle w:val="Odlomakpopisa"/>
        <w:ind w:left="1080"/>
        <w:jc w:val="both"/>
        <w:rPr>
          <w:rFonts w:hAnsi="Times New Roman" w:ascii="Times New Roman"/>
        </w:rPr>
      </w:pPr>
    </w:p>
    <w:sectPr w:rsidSect="00C60325" w:rsidR="006051D0" w:rsidRPr="00630958">
      <w:headerReference w:type="even" r:id="rId11"/>
      <w:headerReference w:type="default" r:id="rId12"/>
      <w:pgSz w:code="9" w:h="16838" w:w="11906"/>
      <w:pgMar w:gutter="0" w:footer="720" w:header="720" w:left="1418" w:bottom="156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53A7">
      <w:rPr>
        <w:rStyle w:val="Brojstranice"/>
        <w:noProof/>
      </w:rPr>
      <w:t>3</w:t>
    </w:r>
    <w:r>
      <w:rPr>
        <w:rStyle w:val="Brojstranice"/>
      </w:rPr>
      <w:fldChar w:fldCharType="end"/>
    </w:r>
  </w:p>
  <w:p w:rsidRDefault="00BB4411" w:rsidP="0086763C" w:rsidR="00AF7971" w:rsidRPr="00AF7971">
    <w:pPr>
      <w:pStyle w:val="Zaglavlje"/>
      <w:jc w:val="right"/>
      <w:rPr>
        <w:rFonts w:hAnsi="Times New Roman" w:ascii="Times New Roman"/>
      </w:rPr>
    </w:pPr>
    <w:r>
      <w:rPr>
        <w:rFonts w:hAnsi="Times New Roman" w:ascii="Times New Roman"/>
      </w:rPr>
      <w:t>3 St-3413</w:t>
    </w:r>
    <w:r w:rsidR="0086763C" w:rsidRPr="0086763C">
      <w:rPr>
        <w:rFonts w:hAnsi="Times New Roman" w:ascii="Times New Roman"/>
      </w:rPr>
      <w:t>/2017-12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10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464D"/>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657FD"/>
    <w:rsid w:val="00180A62"/>
    <w:rsid w:val="00192133"/>
    <w:rsid w:val="001B052B"/>
    <w:rsid w:val="001B54F2"/>
    <w:rsid w:val="001D5EB3"/>
    <w:rsid w:val="001E12C7"/>
    <w:rsid w:val="001E35B4"/>
    <w:rsid w:val="001F099E"/>
    <w:rsid w:val="001F6418"/>
    <w:rsid w:val="001F667D"/>
    <w:rsid w:val="00200D53"/>
    <w:rsid w:val="00203194"/>
    <w:rsid w:val="00205364"/>
    <w:rsid w:val="002210C5"/>
    <w:rsid w:val="002236A7"/>
    <w:rsid w:val="00226E8F"/>
    <w:rsid w:val="00231C0F"/>
    <w:rsid w:val="002343E1"/>
    <w:rsid w:val="002364B8"/>
    <w:rsid w:val="002458DD"/>
    <w:rsid w:val="002558C5"/>
    <w:rsid w:val="002575A9"/>
    <w:rsid w:val="00263B41"/>
    <w:rsid w:val="002732D0"/>
    <w:rsid w:val="00286056"/>
    <w:rsid w:val="00286107"/>
    <w:rsid w:val="0029593A"/>
    <w:rsid w:val="002A192F"/>
    <w:rsid w:val="002A34F1"/>
    <w:rsid w:val="002A3EC8"/>
    <w:rsid w:val="002D1518"/>
    <w:rsid w:val="002D3A27"/>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7D02"/>
    <w:rsid w:val="004C10AA"/>
    <w:rsid w:val="004C2E34"/>
    <w:rsid w:val="004C7E18"/>
    <w:rsid w:val="004D0339"/>
    <w:rsid w:val="004D1456"/>
    <w:rsid w:val="004D38B6"/>
    <w:rsid w:val="004D4B34"/>
    <w:rsid w:val="004E051D"/>
    <w:rsid w:val="004E4351"/>
    <w:rsid w:val="004E7E33"/>
    <w:rsid w:val="00500B0C"/>
    <w:rsid w:val="00503749"/>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51D0"/>
    <w:rsid w:val="00630958"/>
    <w:rsid w:val="006351D8"/>
    <w:rsid w:val="00636B7D"/>
    <w:rsid w:val="00637330"/>
    <w:rsid w:val="006375A3"/>
    <w:rsid w:val="00644F57"/>
    <w:rsid w:val="006501F2"/>
    <w:rsid w:val="00661D86"/>
    <w:rsid w:val="006C2A03"/>
    <w:rsid w:val="006C7F6C"/>
    <w:rsid w:val="006D53A7"/>
    <w:rsid w:val="006E12B0"/>
    <w:rsid w:val="006E1FD3"/>
    <w:rsid w:val="006E2EFA"/>
    <w:rsid w:val="0070223B"/>
    <w:rsid w:val="00705993"/>
    <w:rsid w:val="007077A1"/>
    <w:rsid w:val="00735736"/>
    <w:rsid w:val="00737A4B"/>
    <w:rsid w:val="00762E38"/>
    <w:rsid w:val="0078246E"/>
    <w:rsid w:val="00783150"/>
    <w:rsid w:val="007849EC"/>
    <w:rsid w:val="00792301"/>
    <w:rsid w:val="00793CE7"/>
    <w:rsid w:val="00793E1F"/>
    <w:rsid w:val="007A0915"/>
    <w:rsid w:val="007B4C6D"/>
    <w:rsid w:val="007B576C"/>
    <w:rsid w:val="007B5DC2"/>
    <w:rsid w:val="007C72DF"/>
    <w:rsid w:val="007C7921"/>
    <w:rsid w:val="007C7D76"/>
    <w:rsid w:val="007D0C17"/>
    <w:rsid w:val="007D3C43"/>
    <w:rsid w:val="007D5F91"/>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514FE"/>
    <w:rsid w:val="00857417"/>
    <w:rsid w:val="00861DDE"/>
    <w:rsid w:val="0086763C"/>
    <w:rsid w:val="00890661"/>
    <w:rsid w:val="008B4C77"/>
    <w:rsid w:val="008B4C87"/>
    <w:rsid w:val="008B57BD"/>
    <w:rsid w:val="008C244D"/>
    <w:rsid w:val="008C562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B0EAB"/>
    <w:rsid w:val="009B0EE6"/>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85CD3"/>
    <w:rsid w:val="00B90381"/>
    <w:rsid w:val="00B94846"/>
    <w:rsid w:val="00B97962"/>
    <w:rsid w:val="00BB4411"/>
    <w:rsid w:val="00BB45A6"/>
    <w:rsid w:val="00BB7245"/>
    <w:rsid w:val="00BC19C6"/>
    <w:rsid w:val="00BD685B"/>
    <w:rsid w:val="00BE08B0"/>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C74C2"/>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4BDC"/>
    <w:rsid w:val="00DA1010"/>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37AD9"/>
    <w:rsid w:val="00E56EAA"/>
    <w:rsid w:val="00E57739"/>
    <w:rsid w:val="00E57A13"/>
    <w:rsid w:val="00E66AEA"/>
    <w:rsid w:val="00E72FA9"/>
    <w:rsid w:val="00E75A41"/>
    <w:rsid w:val="00EA4A20"/>
    <w:rsid w:val="00EA5B3D"/>
    <w:rsid w:val="00EB6E7E"/>
    <w:rsid w:val="00ED5DE4"/>
    <w:rsid w:val="00EE23B8"/>
    <w:rsid w:val="00EF18D0"/>
    <w:rsid w:val="00F24042"/>
    <w:rsid w:val="00F3644D"/>
    <w:rsid w:val="00F36606"/>
    <w:rsid w:val="00F40BFF"/>
    <w:rsid w:val="00F4129E"/>
    <w:rsid w:val="00F45317"/>
    <w:rsid w:val="00F47904"/>
    <w:rsid w:val="00F56224"/>
    <w:rsid w:val="00FB2AE9"/>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1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6D53A7"/>
    <w:rPr>
      <w:color w:val="808080"/>
      <w:bdr w:space="0" w:sz="0" w:color="auto" w:val="none"/>
      <w:shd w:fill="auto" w:color="auto" w:val="clear"/>
    </w:rPr>
  </w:style>
  <w:style w:customStyle="true" w:styleId="eSPISCCParagraphDefaultFont" w:type="character">
    <w:name w:val="eSPIS_CC_Paragraph Default Font"/>
    <w:basedOn w:val="Zadanifontodlomka"/>
    <w:rsid w:val="006D53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3A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D53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3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6D53A7"/>
    <w:rPr>
      <w:color w:val="808080"/>
      <w:bdr w:color="auto" w:space="0" w:sz="0" w:val="none"/>
      <w:shd w:color="auto" w:fill="auto" w:val="clear"/>
    </w:rPr>
  </w:style>
  <w:style w:customStyle="1" w:styleId="eSPISCCParagraphDefaultFont" w:type="character">
    <w:name w:val="eSPIS_CC_Paragraph Default Font"/>
    <w:basedOn w:val="Zadanifontodlomka"/>
    <w:rsid w:val="006D53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3A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D53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3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3413</izvorni_sadrzaj>
    <derivirana_varijabla naziv="DomainObject.Predmet.Broj_1">3413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St-3413/2017</izvorni_sadrzaj>
    <derivirana_varijabla naziv="DomainObject.Predmet.OznakaBroj_1">St-3413/2017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PLANINA GORNJA jednostavno društvo s ograničenom odgovornošću za trgovinu i usluge zastupanog po punomoćniku Mladen Fundelić</izvorni_sadrzaj>
    <derivirana_varijabla naziv="DomainObject.Predmet.ProtustrankaFormated_1">  PLANINA GORNJA jednostavno društvo s ograničenom odgovornošću za trgovinu i usluge zastupanog po punomoćniku Mladen Fundelić</derivirana_varijabla>
  </DomainObject.Predmet.ProtustrankaFormated>
  <DomainObject.Predmet.ProtustrankaFormatedOIB>
    <izvorni_sadrzaj>  PLANINA GORNJA jednostavno društvo s ograničenom odgovornošću za trgovinu i usluge, OIB 91652844214 zastupanog po punomoćniku Mladen Fundelić</izvorni_sadrzaj>
    <derivirana_varijabla naziv="DomainObject.Predmet.ProtustrankaFormatedOIB_1">  PLANINA GORNJA jednostavno društvo s ograničenom odgovornošću za trgovinu i usluge, OIB 91652844214 zastupanog po punomoćniku Mladen Fundelić</derivirana_varijabla>
  </DomainObject.Predmet.ProtustrankaFormatedOIB>
  <DomainObject.Predmet.ProtustrankaFormatedWithAdress>
    <izvorni_sadrzaj> PLANINA GORNJA jednostavno društvo s ograničenom odgovornošću za trgovinu i usluge, Granđe Ivana 61, 10360 Šašinovec zastupanog po punomoćniku Mladen Fundelić</izvorni_sadrzaj>
    <derivirana_varijabla naziv="DomainObject.Predmet.ProtustrankaFormatedWithAdress_1"> PLANINA GORNJA jednostavno društvo s ograničenom odgovornošću za trgovinu i usluge, Granđe Ivana 61, 10360 Šašinovec zastupanog po punomoćniku Mladen Fundelić</derivirana_varijabla>
  </DomainObject.Predmet.ProtustrankaFormatedWithAdress>
  <DomainObject.Predmet.ProtustrankaFormatedWithAdressOIB>
    <izvorni_sadrzaj> PLANINA GORNJA jednostavno društvo s ograničenom odgovornošću za trgovinu i usluge, OIB 91652844214, Granđe Ivana 61, 10360 Šašinovec zastupanog po punomoćniku Mladen Fundelić</izvorni_sadrzaj>
    <derivirana_varijabla naziv="DomainObject.Predmet.ProtustrankaFormatedWithAdressOIB_1"> PLANINA GORNJA jednostavno društvo s ograničenom odgovornošću za trgovinu i usluge, OIB 91652844214, Granđe Ivana 61, 10360 Šašinovec zastupanog po punomoćniku Mladen Fundelić</derivirana_varijabla>
  </DomainObject.Predmet.ProtustrankaFormatedWithAdressOIB>
  <DomainObject.Predmet.ProtustrankaWithAdress>
    <izvorni_sadrzaj>PLANINA GORNJA jednostavno društvo s ograničenom odgovornošću za trgovinu i usluge Granđe Ivana 61, 10360 Šašinovec</izvorni_sadrzaj>
    <derivirana_varijabla naziv="DomainObject.Predmet.ProtustrankaWithAdress_1">PLANINA GORNJA jednostavno društvo s ograničenom odgovornošću za trgovinu i usluge Granđe Ivana 61, 10360 Šašinovec</derivirana_varijabla>
  </DomainObject.Predmet.ProtustrankaWithAdress>
  <DomainObject.Predmet.ProtustrankaWithAdressOIB>
    <izvorni_sadrzaj>PLANINA GORNJA jednostavno društvo s ograničenom odgovornošću za trgovinu i usluge, OIB 91652844214, Granđe Ivana 61, 10360 Šašinovec</izvorni_sadrzaj>
    <derivirana_varijabla naziv="DomainObject.Predmet.ProtustrankaWithAdressOIB_1">PLANINA GORNJA jednostavno društvo s ograničenom odgovornošću za trgovinu i usluge, OIB 91652844214, Granđe Ivana 61, 10360 Šašinovec</derivirana_varijabla>
  </DomainObject.Predmet.ProtustrankaWithAdressOIB>
  <DomainObject.Predmet.ProtustrankaNazivFormated>
    <izvorni_sadrzaj>PLANINA GORNJA jednostavno društvo s ograničenom odgovornošću za trgovinu i usluge</izvorni_sadrzaj>
    <derivirana_varijabla naziv="DomainObject.Predmet.ProtustrankaNazivFormated_1">PLANINA GORNJA jednostavno društvo s ograničenom odgovornošću za trgovinu i usluge</derivirana_varijabla>
  </DomainObject.Predmet.ProtustrankaNazivFormated>
  <DomainObject.Predmet.ProtustrankaNazivFormatedOIB>
    <izvorni_sadrzaj>PLANINA GORNJA jednostavno društvo s ograničenom odgovornošću za trgovinu i usluge, OIB 91652844214</izvorni_sadrzaj>
    <derivirana_varijabla naziv="DomainObject.Predmet.ProtustrankaNazivFormatedOIB_1">PLANINA GORNJA jednostavno društvo s ograničenom odgovornošću za trgovinu i usluge, OIB 91652844214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PLANINA GORNJA jednostavno društvo s ograničenom odgovornošću za trgovinu i usluge zastupanog po punomoćniku Mladen Fundelić</item>
    </izvorni_sadrzaj>
    <derivirana_varijabla naziv="DomainObject.Predmet.ProtuStrankaListFormated_1">
      <item>PLANINA GORNJA jednostavno društvo s ograničenom odgovornošću za trgovinu i usluge zastupanog po punomoćniku Mladen Fundelić</item>
    </derivirana_varijabla>
  </DomainObject.Predmet.ProtuStrankaListFormated>
  <DomainObject.Predmet.ProtuStrankaListFormatedOIB>
    <izvorni_sadrzaj>
      <item>PLANINA GORNJA jednostavno društvo s ograničenom odgovornošću za trgovinu i usluge, OIB 91652844214 zastupanog po punomoćniku Mladen Fundelić</item>
    </izvorni_sadrzaj>
    <derivirana_varijabla naziv="DomainObject.Predmet.ProtuStrankaListFormatedOIB_1">
      <item>PLANINA GORNJA jednostavno društvo s ograničenom odgovornošću za trgovinu i usluge, OIB 91652844214 zastupanog po punomoćniku Mladen Fundelić</item>
    </derivirana_varijabla>
  </DomainObject.Predmet.ProtuStrankaListFormatedOIB>
  <DomainObject.Predmet.ProtuStrankaListFormatedWithAdress>
    <izvorni_sadrzaj>
      <item>PLANINA GORNJA jednostavno društvo s ograničenom odgovornošću za trgovinu i usluge, Granđe Ivana 61, 10360 Šašinovec zastupanog po punomoćniku Mladen Fundelić</item>
    </izvorni_sadrzaj>
    <derivirana_varijabla naziv="DomainObject.Predmet.ProtuStrankaListFormatedWithAdress_1">
      <item>PLANINA GORNJA jednostavno društvo s ograničenom odgovornošću za trgovinu i usluge, Granđe Ivana 61, 10360 Šašinovec zastupanog po punomoćniku Mladen Fundelić</item>
    </derivirana_varijabla>
  </DomainObject.Predmet.ProtuStrankaListFormatedWithAdress>
  <DomainObject.Predmet.ProtuStrankaListFormatedWithAdressOIB>
    <izvorni_sadrzaj>
      <item>PLANINA GORNJA jednostavno društvo s ograničenom odgovornošću za trgovinu i usluge, OIB 91652844214, Granđe Ivana 61, 10360 Šašinovec zastupanog po punomoćniku Mladen Fundelić</item>
    </izvorni_sadrzaj>
    <derivirana_varijabla naziv="DomainObject.Predmet.ProtuStrankaListFormatedWithAdressOIB_1">
      <item>PLANINA GORNJA jednostavno društvo s ograničenom odgovornošću za trgovinu i usluge, OIB 91652844214, Granđe Ivana 61, 10360 Šašinovec zastupanog po punomoćniku Mladen Fundelić</item>
    </derivirana_varijabla>
  </DomainObject.Predmet.ProtuStrankaListFormatedWithAdressOIB>
  <DomainObject.Predmet.ProtuStrankaListNazivFormated>
    <izvorni_sadrzaj>
      <item>PLANINA GORNJA jednostavno društvo s ograničenom odgovornošću za trgovinu i usluge</item>
    </izvorni_sadrzaj>
    <derivirana_varijabla naziv="DomainObject.Predmet.ProtuStrankaListNazivFormated_1">
      <item>PLANINA GORNJA jednostavno društvo s ograničenom odgovornošću za trgovinu i usluge</item>
    </derivirana_varijabla>
  </DomainObject.Predmet.ProtuStrankaListNazivFormated>
  <DomainObject.Predmet.ProtuStrankaListNazivFormatedOIB>
    <izvorni_sadrzaj>
      <item>PLANINA GORNJA jednostavno društvo s ograničenom odgovornošću za trgovinu i usluge, OIB 91652844214</item>
    </izvorni_sadrzaj>
    <derivirana_varijabla naziv="DomainObject.Predmet.ProtuStrankaListNazivFormatedOIB_1">
      <item>PLANINA GORNJA jednostavno društvo s ograničenom odgovornošću za trgovinu i usluge, OIB 91652844214</item>
    </derivirana_varijabla>
  </DomainObject.Predmet.ProtuStrankaListNazivFormatedOIB>
  <DomainObject.Predmet.OstaliListFormated>
    <izvorni_sadrzaj>
      <item>Mladen Fundelić punomoćnik sudionika u postupku PLANINA GORNJA jednostavno društvo s ograničenom odgovornošću za trgovinu i usluge</item>
    </izvorni_sadrzaj>
    <derivirana_varijabla naziv="DomainObject.Predmet.OstaliListFormated_1">
      <item>Mladen Fundelić punomoćnik sudionika u postupku PLANINA GORNJA jednostavno društvo s ograničenom odgovornošću za trgovinu i usluge</item>
    </derivirana_varijabla>
  </DomainObject.Predmet.OstaliListFormated>
  <DomainObject.Predmet.OstaliListFormatedOIB>
    <izvorni_sadrzaj>
      <item>Mladen Fundelić, OIB 65277225623 punomoćnik sudionika u postupku PLANINA GORNJA jednostavno društvo s ograničenom odgovornošću za trgovinu i usluge</item>
    </izvorni_sadrzaj>
    <derivirana_varijabla naziv="DomainObject.Predmet.OstaliListFormatedOIB_1">
      <item>Mladen Fundelić, OIB 65277225623 punomoćnik sudionika u postupku PLANINA GORNJA jednostavno društvo s ograničenom odgovornošću za trgovinu i usluge</item>
    </derivirana_varijabla>
  </DomainObject.Predmet.OstaliListFormatedOIB>
  <DomainObject.Predmet.OstaliListFormatedWithAdress>
    <izvorni_sadrzaj>
      <item>Mladen Fundelić, Ivana Granđe 61, 10360 Šašinovec punomoćnik sudionika u postupku PLANINA GORNJA jednostavno društvo s ograničenom odgovornošću za trgovinu i usluge</item>
    </izvorni_sadrzaj>
    <derivirana_varijabla naziv="DomainObject.Predmet.OstaliListFormatedWithAdress_1">
      <item>Mladen Fundelić, Ivana Granđe 61, 10360 Šašinovec punomoćnik sudionika u postupku PLANINA GORNJA jednostavno društvo s ograničenom odgovornošću za trgovinu i usluge</item>
    </derivirana_varijabla>
  </DomainObject.Predmet.OstaliListFormatedWithAdress>
  <DomainObject.Predmet.OstaliListFormatedWithAdressOIB>
    <izvorni_sadrzaj>
      <item>Mladen Fundelić, OIB 65277225623, Ivana Granđe 61, 10360 Šašinovec punomoćnik sudionika u postupku PLANINA GORNJA jednostavno društvo s ograničenom odgovornošću za trgovinu i usluge</item>
    </izvorni_sadrzaj>
    <derivirana_varijabla naziv="DomainObject.Predmet.OstaliListFormatedWithAdressOIB_1">
      <item>Mladen Fundelić, OIB 65277225623, Ivana Granđe 61, 10360 Šašinovec punomoćnik sudionika u postupku PLANINA GORNJA jednostavno društvo s ograničenom odgovornošću za trgovinu i usluge</item>
    </derivirana_varijabla>
  </DomainObject.Predmet.OstaliListFormatedWithAdressOIB>
  <DomainObject.Predmet.OstaliListNazivFormated>
    <izvorni_sadrzaj>
      <item>Mladen Fundelić</item>
    </izvorni_sadrzaj>
    <derivirana_varijabla naziv="DomainObject.Predmet.OstaliListNazivFormated_1">
      <item>Mladen Fundelić</item>
    </derivirana_varijabla>
  </DomainObject.Predmet.OstaliListNazivFormated>
  <DomainObject.Predmet.OstaliListNazivFormatedOIB>
    <izvorni_sadrzaj>
      <item>Mladen Fundelić, OIB 65277225623</item>
    </izvorni_sadrzaj>
    <derivirana_varijabla naziv="DomainObject.Predmet.OstaliListNazivFormatedOIB_1">
      <item>Mladen Fundelić, OIB 65277225623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PLANINA GORNJA jednostavno društvo s ograničenom odgovornošću za trgovinu i usluge</izvorni_sadrzaj>
    <derivirana_varijabla naziv="DomainObject.Predmet.ProtustrankaIDrugi_1">PLANINA GORNJA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PLANINA GORNJA jednostavno društvo s ograničenom odgovornošću za trgovinu i usluge, OIB 91652844214, Granđe Ivana 61, 10360 Šašinovec</izvorni_sadrzaj>
    <derivirana_varijabla naziv="DomainObject.Predmet.ProtustrankaIDrugiAdressOIB_1">PLANINA GORNJA jednostavno društvo s ograničenom odgovornošću za trgovinu i usluge, OIB 91652844214, Granđe Ivana 61, 10360 Šašinovec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PLANINA GORNJA jednostavno društvo s ograničenom odgovornošću za trgovinu i usluge</item>
      <item>Mladen Fundelić</item>
    </izvorni_sadrzaj>
    <derivirana_varijabla naziv="DomainObject.Predmet.SudioniciListNaziv_1">
      <item>FINA Regionalni centar Zagreb</item>
      <item>PLANINA GORNJA jednostavno društvo s ograničenom odgovornošću za trgovinu i usluge</item>
      <item>Mladen Fundelić</item>
    </derivirana_varijabla>
  </DomainObject.Predmet.SudioniciListNaziv>
  <DomainObject.Predmet.SudioniciListAdressOIB>
    <izvorni_sadrzaj>
      <item>FINA Regionalni centar Zagreb, OIB 85821130368, Trg svibanjskih žrtava 1995. br. 1,10000 Zagreb</item>
      <item>PLANINA GORNJA jednostavno društvo s ograničenom odgovornošću za trgovinu i usluge, OIB 91652844214, Granđe Ivana 61,10360 Šašinovec</item>
      <item>Mladen Fundelić, OIB 65277225623, Ivana Granđe 61,10360 Šašinovec</item>
    </izvorni_sadrzaj>
    <derivirana_varijabla naziv="DomainObject.Predmet.SudioniciListAdressOIB_1">
      <item>FINA Regionalni centar Zagreb, OIB 85821130368, Trg svibanjskih žrtava 1995. br. 1,10000 Zagreb</item>
      <item>PLANINA GORNJA jednostavno društvo s ograničenom odgovornošću za trgovinu i usluge, OIB 91652844214, Granđe Ivana 61,10360 Šašinovec</item>
      <item>Mladen Fundelić, OIB 65277225623, Ivana Granđe 61,10360 Šašinovec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91652844214</item>
      <item>, OIB 65277225623</item>
    </izvorni_sadrzaj>
    <derivirana_varijabla naziv="DomainObject.Predmet.SudioniciListNazivOIB_1">
      <item>, OIB 85821130368</item>
      <item>, OIB 91652844214</item>
      <item>, OIB 65277225623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31. kolovoza 2018.</izvorni_sadrzaj>
    <derivirana_varijabla naziv="DomainObject.PredzadnjaOdlukaIzPredmeta.DatumDonosenjaOdluke_1">31. kolovoza 2018.</derivirana_varijabla>
  </DomainObject.PredzadnjaOdlukaIzPredmeta.DatumDonosenjaOdluke>
  <DomainObject.PredzadnjaOdlukaIzPredmeta.Oznaka>
    <izvorni_sadrzaj>St-3413/2017-7</izvorni_sadrzaj>
    <derivirana_varijabla naziv="DomainObject.PredzadnjaOdlukaIzPredmeta.Oznaka_1">St-3413/2017-7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34BF3E-E130-4E7E-A8C8-5DA2A2A60C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876</properties:Words>
  <properties:Characters>4749</properties:Characters>
  <properties:Lines>111</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2019-01-07T09:48:00Z</dcterms:created>
  <dc:creator>x</dc:creator>
  <cp:lastModifiedBy>Žana Livaja</cp:lastModifiedBy>
  <cp:lastPrinted>2019-01-07T09:52:00Z</cp:lastPrinted>
  <dcterms:modified xmlns:xsi="http://www.w3.org/2001/XMLSchema-instance" xsi:type="dcterms:W3CDTF">2019-01-07T09:53:00Z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(St-3413-17-otvaranje i zaključenje.docx)</vt:lpwstr>
  </prop:property>
  <prop:property name="CC_coloring" pid="4" fmtid="{D5CDD505-2E9C-101B-9397-08002B2CF9AE}">
    <vt:bool>false</vt:bool>
  </prop:property>
  <prop:property name="BrojStranica" pid="5" fmtid="{D5CDD505-2E9C-101B-9397-08002B2CF9AE}">
    <vt:i4>3</vt:i4>
  </prop:property>
</prop:Properties>
</file>