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ccff" w14:paraId="2d8ccff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F05D9E">
        <w:rPr>
          <w:rFonts w:cs="Arial"/>
        </w:rPr>
        <w:t>232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F05D9E">
        <w:t xml:space="preserve">LARA društvo s ograničenom odgovornošću za građevinarstvo i trgovinu, Slatina, Vladimira Nazora 388, </w:t>
      </w:r>
      <w:r w:rsidR="00F05D9E" w:rsidRPr="000664E3">
        <w:t>MB</w:t>
      </w:r>
      <w:r w:rsidR="00F05D9E">
        <w:t>S: 010006039, OIB: 53659858731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</w:t>
      </w:r>
      <w:r w:rsidR="00564DF9">
        <w:rPr>
          <w:rFonts w:cs="Arial"/>
        </w:rPr>
        <w:t>3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564DF9">
        <w:rPr>
          <w:rFonts w:cs="Arial"/>
        </w:rPr>
        <w:t>30. listopada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F9D" w:rsidR="00A54F9D">
      <w:r>
        <w:separator/>
      </w:r>
    </w:p>
  </w:endnote>
  <w:endnote w:id="0" w:type="continuationSeparator">
    <w:p w:rsidRDefault="00A54F9D" w:rsidR="00A54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F9D" w:rsidR="00A54F9D">
      <w:r>
        <w:separator/>
      </w:r>
    </w:p>
  </w:footnote>
  <w:footnote w:id="0" w:type="continuationSeparator">
    <w:p w:rsidRDefault="00A54F9D" w:rsidR="00A54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F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F05D9E">
      <w:rPr>
        <w:rFonts w:cs="Arial"/>
      </w:rPr>
      <w:t>232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1325E8"/>
    <w:rsid w:val="0013286A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54F9D"/>
    <w:rsid w:val="00A67B1B"/>
    <w:rsid w:val="00A71D4C"/>
    <w:rsid w:val="00A74726"/>
    <w:rsid w:val="00A805A9"/>
    <w:rsid w:val="00A875EE"/>
    <w:rsid w:val="00AA1F20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F4C6E"/>
    <w:rsid w:val="00CF5151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F20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F20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F20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F20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F20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F20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A R A društvo s ograničenom odgovornošću za građevinarstvo i trgovinu, Slatina zastupanog po punomoćniku Petar Bilen</izvorni_sadrzaj>
    <derivirana_varijabla naziv="DomainObject.Predmet.ProtustrankaFormated_1">  L A R A društvo s ograničenom odgovornošću za građevinarstvo i trgovinu, Slatina zastupanog po punomoćniku Petar Bilen</derivirana_varijabla>
  </DomainObject.Predmet.ProtustrankaFormated>
  <DomainObject.Predmet.ProtustrankaFormatedOIB>
    <izvorni_sadrzaj>  L A R A društvo s ograničenom odgovornošću za građevinarstvo i trgovinu, Slatina, OIB 53659858731 zastupanog po punomoćniku Petar Bilen</izvorni_sadrzaj>
    <derivirana_varijabla naziv="DomainObject.Predmet.ProtustrankaFormatedOIB_1">  L A R A društvo s ograničenom odgovornošću za građevinarstvo i trgovinu, Slatina, OIB 53659858731 zastupanog po punomoćniku Petar Bilen</derivirana_varijabla>
  </DomainObject.Predmet.ProtustrankaFormatedOIB>
  <DomainObject.Predmet.ProtustrankaFormatedWithAdress>
    <izvorni_sadrzaj> L A R A društvo s ograničenom odgovornošću za građevinarstvo i trgovinu, Slatina, Vladimira Nazora 388, 33520 Slatina zastupanog po punomoćniku Petar Bilen</izvorni_sadrzaj>
    <derivirana_varijabla naziv="DomainObject.Predmet.ProtustrankaFormatedWithAdress_1"> L A R A društvo s ograničenom odgovornošću za građevinarstvo i trgovinu, Slatina, Vladimira Nazora 388, 33520 Slatina zastupanog po punomoćniku Petar Bilen</derivirana_varijabla>
  </DomainObject.Predmet.ProtustrankaFormatedWithAdress>
  <DomainObject.Predmet.ProtustrankaFormatedWithAdressOIB>
    <izvorni_sadrzaj> L A R A društvo s ograničenom odgovornošću za građevinarstvo i trgovinu, Slatina, OIB 53659858731, Vladimira Nazora 388, 33520 Slatina zastupanog po punomoćniku Petar Bilen</izvorni_sadrzaj>
    <derivirana_varijabla naziv="DomainObject.Predmet.ProtustrankaFormatedWithAdressOIB_1"> L A R A društvo s ograničenom odgovornošću za građevinarstvo i trgovinu, Slatina, OIB 53659858731, Vladimira Nazora 388, 33520 Slatina zastupanog po punomoćniku Petar Bilen</derivirana_varijabla>
  </DomainObject.Predmet.ProtustrankaFormatedWithAdressOIB>
  <DomainObject.Predmet.ProtustrankaWithAdress>
    <izvorni_sadrzaj>L A R A društvo s ograničenom odgovornošću za građevinarstvo i trgovinu, Slatina Vladimira Nazora 388, 33520 Slatina</izvorni_sadrzaj>
    <derivirana_varijabla naziv="DomainObject.Predmet.ProtustrankaWithAdress_1">L A R A društvo s ograničenom odgovornošću za građevinarstvo i trgovinu, Slatina Vladimira Nazora 388, 33520 Slatina</derivirana_varijabla>
  </DomainObject.Predmet.ProtustrankaWithAdress>
  <DomainObject.Predmet.ProtustrankaWithAdressOIB>
    <izvorni_sadrzaj>L A R A društvo s ograničenom odgovornošću za građevinarstvo i trgovinu, Slatina, OIB 53659858731, Vladimira Nazora 388, 33520 Slatina</izvorni_sadrzaj>
    <derivirana_varijabla naziv="DomainObject.Predmet.ProtustrankaWithAdressOIB_1">L A R A društvo s ograničenom odgovornošću za građevinarstvo i trgovinu, Slatina, OIB 53659858731, Vladimira Nazora 388, 33520 Slatina</derivirana_varijabla>
  </DomainObject.Predmet.ProtustrankaWithAdressOIB>
  <DomainObject.Predmet.ProtustrankaNazivFormated>
    <izvorni_sadrzaj>L A R A društvo s ograničenom odgovornošću za građevinarstvo i trgovinu, Slatina</izvorni_sadrzaj>
    <derivirana_varijabla naziv="DomainObject.Predmet.ProtustrankaNazivFormated_1">L A R A društvo s ograničenom odgovornošću za građevinarstvo i trgovinu, Slatina</derivirana_varijabla>
  </DomainObject.Predmet.ProtustrankaNazivFormated>
  <DomainObject.Predmet.ProtustrankaNazivFormatedOIB>
    <izvorni_sadrzaj>L A R A društvo s ograničenom odgovornošću za građevinarstvo i trgovinu, Slatina, OIB 53659858731</izvorni_sadrzaj>
    <derivirana_varijabla naziv="DomainObject.Predmet.ProtustrankaNazivFormatedOIB_1">L A R A društvo s ograničenom odgovornošću za građevinarstvo i trgovinu, Slatina, OIB 53659858731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Slavonija i Baranja </izvorni_sadrzaj>
    <derivirana_varijabla naziv="DomainObject.Predmet.StrankaWithAdress_1">FINA, RC ZAGREB, Podružnica Bjelovar F. Supila 4,43000 Bjelovar,RH,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Slavonija i Baranja, OIB 52634238587</izvorni_sadrzaj>
    <derivirana_varijabla naziv="DomainObject.Predmet.StrankaWithAdressOIB_1">FINA, RC ZAGREB, Podružnica Bjelovar, OIB 85821130368, F. Supila 4,43000 Bjelovar,RH, Ministarstvo financija, Porezna uprava, Područni ured Slavonija i Baranja, OIB 52634238587</derivirana_varijabla>
  </DomainObject.Predmet.StrankaWithAdressOIB>
  <DomainObject.Predmet.StrankaNazivFormated>
    <izvorni_sadrzaj>FINA, RC ZAGREB, Podružnica Bjelovar,RH, Ministarstvo financija, Porezna uprava, Područni ured Slavonija i Baranja</izvorni_sadrzaj>
    <derivirana_varijabla naziv="DomainObject.Predmet.StrankaNazivFormated_1">FINA, RC ZAGREB, Podružnica Bjelovar,RH, Ministarstvo financija, Porezna uprava, Područni ured Slavonija i Baranja</derivirana_varijabla>
  </DomainObject.Predmet.StrankaNazivFormated>
  <DomainObject.Predmet.StrankaNazivFormatedOIB>
    <izvorni_sadrzaj>FINA, RC ZAGREB, Podružnica Bjelovar, OIB 85821130368,RH, Ministarstvo financija, Porezna uprava, Područni ured Slavonija i Baranja, OIB 52634238587</izvorni_sadrzaj>
    <derivirana_varijabla naziv="DomainObject.Predmet.StrankaNazivFormatedOIB_1">FINA, RC ZAGREB, Podružnica Bjelovar, OIB 85821130368,RH,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Slavonija i Baranja</item>
    </izvorni_sadrzaj>
    <derivirana_varijabla naziv="DomainObject.Predmet.StrankaListNazivFormated_1">
      <item>FINA, RC ZAGREB, Podružnica Bjelovar</item>
      <item>RH,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L A R A društvo s ograničenom odgovornošću za građevinarstvo i trgovinu, Slatina zastupanog po punomoćniku Petar Bilen</item>
    </izvorni_sadrzaj>
    <derivirana_varijabla naziv="DomainObject.Predmet.ProtuStrankaListFormated_1">
      <item>L A R A društvo s ograničenom odgovornošću za građevinarstvo i trgovinu, Slatina zastupanog po punomoćniku Petar Bilen</item>
    </derivirana_varijabla>
  </DomainObject.Predmet.ProtuStrankaListFormated>
  <DomainObject.Predmet.ProtuStrankaListFormatedOIB>
    <izvorni_sadrzaj>
      <item>L A R A društvo s ograničenom odgovornošću za građevinarstvo i trgovinu, Slatina, OIB 53659858731 zastupanog po punomoćniku Petar Bilen</item>
    </izvorni_sadrzaj>
    <derivirana_varijabla naziv="DomainObject.Predmet.ProtuStrankaListFormatedOIB_1">
      <item>L A R A društvo s ograničenom odgovornošću za građevinarstvo i trgovinu, Slatina, OIB 53659858731 zastupanog po punomoćniku Petar Bilen</item>
    </derivirana_varijabla>
  </DomainObject.Predmet.ProtuStrankaListFormatedOIB>
  <DomainObject.Predmet.ProtuStrankaListFormatedWithAdress>
    <izvorni_sadrzaj>
      <item>L A R A društvo s ograničenom odgovornošću za građevinarstvo i trgovinu, Slatina, Vladimira Nazora 388, 33520 Slatina zastupanog po punomoćniku Petar Bilen</item>
    </izvorni_sadrzaj>
    <derivirana_varijabla naziv="DomainObject.Predmet.ProtuStrankaListFormatedWithAdress_1">
      <item>L A R A društvo s ograničenom odgovornošću za građevinarstvo i trgovinu, Slatina, Vladimira Nazora 388, 33520 Slatina zastupanog po punomoćniku Petar Bilen</item>
    </derivirana_varijabla>
  </DomainObject.Predmet.ProtuStrankaListFormatedWithAdress>
  <DomainObject.Predmet.ProtuStrankaListFormatedWithAdressOIB>
    <izvorni_sadrzaj>
      <item>L A R A društvo s ograničenom odgovornošću za građevinarstvo i trgovinu, Slatina, OIB 53659858731, Vladimira Nazora 388, 33520 Slatina zastupanog po punomoćniku Petar Bilen</item>
    </izvorni_sadrzaj>
    <derivirana_varijabla naziv="DomainObject.Predmet.ProtuStrankaListFormatedWithAdressOIB_1">
      <item>L A R A društvo s ograničenom odgovornošću za građevinarstvo i trgovinu, Slatina, OIB 53659858731, Vladimira Nazora 388, 33520 Slatina zastupanog po punomoćniku Petar Bilen</item>
    </derivirana_varijabla>
  </DomainObject.Predmet.ProtuStrankaListFormatedWithAdressOIB>
  <DomainObject.Predmet.ProtuStrankaListNazivFormated>
    <izvorni_sadrzaj>
      <item>L A R A društvo s ograničenom odgovornošću za građevinarstvo i trgovinu, Slatina</item>
    </izvorni_sadrzaj>
    <derivirana_varijabla naziv="DomainObject.Predmet.ProtuStrankaListNazivFormated_1">
      <item>L A R A društvo s ograničenom odgovornošću za građevinarstvo i trgovinu, Slatina</item>
    </derivirana_varijabla>
  </DomainObject.Predmet.ProtuStrankaListNazivFormated>
  <DomainObject.Predmet.ProtuStrankaListNazivFormatedOIB>
    <izvorni_sadrzaj>
      <item>L A R A društvo s ograničenom odgovornošću za građevinarstvo i trgovinu, Slatina, OIB 53659858731</item>
    </izvorni_sadrzaj>
    <derivirana_varijabla naziv="DomainObject.Predmet.ProtuStrankaListNazivFormatedOIB_1">
      <item>L A R A društvo s ograničenom odgovornošću za građevinarstvo i trgovinu, Slatina, OIB 53659858731</item>
    </derivirana_varijabla>
  </DomainObject.Predmet.ProtuStrankaListNazivFormatedOIB>
  <DomainObject.Predmet.OstaliListFormated>
    <izvorni_sadrzaj>
      <item>Petar Bilen punomoćnik sudionika u postupku L A R A društvo s ograničenom odgovornošću za građevinarstvo i trgovinu, Slatina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Petar Bilen punomoćnik sudionika u postupku L A R A društvo s ograničenom odgovornošću za građevinarstvo i trgovinu, Slatina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Petar Bilen punomoćnik sudionika u postupku L A R A društvo s ograničenom odgovornošću za građevinarstvo i trgovinu, Slatina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Petar Bilen punomoćnik sudionika u postupku L A R A društvo s ograničenom odgovornošću za građevinarstvo i trgovinu, Slatina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Petar Bilen punomoćnik sudionika u postupku L A R A društvo s ograničenom odgovornošću za građevinarstvo i trgovinu, Slatina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Petar Bilen punomoćnik sudionika u postupku L A R A društvo s ograničenom odgovornošću za građevinarstvo i trgovinu, Slatina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Petar Bilen punomoćnik sudionika u postupku L A R A društvo s ograničenom odgovornošću za građevinarstvo i trgovinu, Slatina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Petar Bilen punomoćnik sudionika u postupku L A R A društvo s ograničenom odgovornošću za građevinarstvo i trgovinu, Slatina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Petar Bilen</item>
      <item>ŽUPANIJSKO DRŽAVNO ODVJETNIŠTVO U BJELOVARU</item>
    </izvorni_sadrzaj>
    <derivirana_varijabla naziv="DomainObject.Predmet.OstaliListNazivFormated_1">
      <item>Petar Bilen</item>
      <item>ŽUPANIJSKO DRŽAVNO ODVJETNIŠTVO U BJELOVARU</item>
    </derivirana_varijabla>
  </DomainObject.Predmet.OstaliListNazivFormated>
  <DomainObject.Predmet.OstaliListNazivFormatedOIB>
    <izvorni_sadrzaj>
      <item>Petar Bilen</item>
      <item>ŽUPANIJSKO DRŽAVNO ODVJETNIŠTVO U BJELOVARU</item>
    </izvorni_sadrzaj>
    <derivirana_varijabla naziv="DomainObject.Predmet.OstaliListNazivFormatedOIB_1">
      <item>Petar Bilen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L A R A društvo s ograničenom odgovornošću za građevinarstvo i trgovinu, Slatina</izvorni_sadrzaj>
    <derivirana_varijabla naziv="DomainObject.Predmet.ProtustrankaIDrugi_1">L A R A društvo s ograničenom odgovornošću za građevinarstvo i trgovinu,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L A R A društvo s ograničenom odgovornošću za građevinarstvo i trgovinu, Slatina, OIB 53659858731, Vladimira Nazora 388, 33520 Slatina</izvorni_sadrzaj>
    <derivirana_varijabla naziv="DomainObject.Predmet.ProtustrankaIDrugiAdressOIB_1">L A R A društvo s ograničenom odgovornošću za građevinarstvo i trgovinu, Slatina, OIB 53659858731, Vladimira Nazora 388,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 A R A društvo s ograničenom odgovornošću za građevinarstvo i trgovinu, Slatina</item>
      <item>Petar Bilen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L A R A društvo s ograničenom odgovornošću za građevinarstvo i trgovinu, Slatina</item>
      <item>Petar Bilen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L A R A društvo s ograničenom odgovornošću za građevinarstvo i trgovinu, Slatina, OIB 53659858731, Vladimira Nazora 388,33520 Slatina</item>
      <item>Petar Bilen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L A R A društvo s ograničenom odgovornošću za građevinarstvo i trgovinu, Slatina, OIB 53659858731, Vladimira Nazora 388,33520 Slatina</item>
      <item>Petar Bilen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53659858731</item>
      <item>, OIB null</item>
      <item>, OIB 52634238587</item>
      <item>, OIB null</item>
    </izvorni_sadrzaj>
    <derivirana_varijabla naziv="DomainObject.Predmet.SudioniciListNazivOIB_1">
      <item>, OIB 85821130368</item>
      <item>, OIB 53659858731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41386-0411-4B2F-B565-0472659C2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317</properties:Words>
  <properties:Characters>1696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2016-02-03T11:12:00Z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2016-02-03T11:12:00Z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