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b28b" w14:paraId="a29b28b" w:rsidRDefault="006F0CE0" w:rsidR="007D404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St-6276/15-5</w:t>
      </w:r>
    </w:p>
    <w:p w:rsidRDefault="006F0CE0" w:rsidR="007D404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555BC" w:rsidR="007D404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044" w:rsidR="007D4044">
      <w:pPr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F0CE0" w:rsidR="007D404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F0CE0" w:rsidR="007D404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F0CE0" w:rsidR="007D404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D4044" w:rsidR="007D4044">
      <w:pPr>
        <w:jc w:val="center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St-6276/15, temeljem odredbe čl.430. Stečajnog zakona (NN br. 71/15),  dana  17. prosinca 2015., objavljuje </w:t>
      </w:r>
    </w:p>
    <w:p w:rsidRDefault="007D4044" w:rsidR="007D4044">
      <w:pPr>
        <w:jc w:val="both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D4044" w:rsidR="007D4044">
      <w:pPr>
        <w:jc w:val="center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BIO SOLAR ENERGIJA d.o.o. Zagreb, Ožujska 10, OIB:23464838102, MBS:0809672786.</w:t>
      </w:r>
    </w:p>
    <w:p w:rsidRDefault="007D4044" w:rsidR="007D404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88.330,34 kn.</w:t>
      </w:r>
    </w:p>
    <w:p w:rsidRDefault="007D4044" w:rsidR="007D404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D4044" w:rsidR="007D404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4044" w:rsidR="007D404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F0CE0" w:rsidR="007D404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F0CE0" w:rsidR="007D404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D4044" w:rsidR="007D404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7D4044" w:rsidR="007D4044">
      <w:pPr>
        <w:jc w:val="both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F0CE0" w:rsidR="007D404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D4044" w:rsidR="007D4044">
      <w:pPr>
        <w:jc w:val="right"/>
        <w:rPr>
          <w:rFonts w:hAnsi="Times New Roman" w:ascii="Times New Roman"/>
          <w:szCs w:val="24"/>
          <w:lang w:val="hr-HR"/>
        </w:rPr>
      </w:pPr>
    </w:p>
    <w:p w:rsidRDefault="007D4044" w:rsidR="007D4044">
      <w:pPr>
        <w:jc w:val="right"/>
        <w:rPr>
          <w:rFonts w:hAnsi="Times New Roman" w:ascii="Times New Roman"/>
          <w:szCs w:val="24"/>
          <w:lang w:val="hr-HR"/>
        </w:rPr>
      </w:pPr>
    </w:p>
    <w:p w:rsidRDefault="006F0CE0" w:rsidR="007D404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F0CE0" w:rsidR="007D40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F0CE0" w:rsidR="006F0CE0"/>
    <w:sectPr w:rsidR="006F0CE0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55BC"/>
    <w:rsid w:val="006F0CE0"/>
    <w:rsid w:val="007C01BB"/>
    <w:rsid w:val="007D4044"/>
    <w:rsid w:val="00F5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C01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01B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C0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1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C01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01B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C0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1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6276</izvorni_sadrzaj>
    <derivirana_varijabla naziv="DomainObject.Predmet.Broj_1">6276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St-6276/2015</izvorni_sadrzaj>
    <derivirana_varijabla naziv="DomainObject.Predmet.OznakaBroj_1">St-6276/2015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SOLAR ENERGIJA d.o.o.</izvorni_sadrzaj>
    <derivirana_varijabla naziv="DomainObject.Predmet.ProtustrankaFormated_1">  BIO SOLAR ENERGIJA d.o.o.</derivirana_varijabla>
  </DomainObject.Predmet.ProtustrankaFormated>
  <DomainObject.Predmet.ProtustrankaFormatedOIB>
    <izvorni_sadrzaj>  BIO SOLAR ENERGIJA d.o.o., OIB 23464838102</izvorni_sadrzaj>
    <derivirana_varijabla naziv="DomainObject.Predmet.ProtustrankaFormatedOIB_1">  BIO SOLAR ENERGIJA d.o.o., OIB 23464838102</derivirana_varijabla>
  </DomainObject.Predmet.ProtustrankaFormatedOIB>
  <DomainObject.Predmet.ProtustrankaFormatedWithAdress>
    <izvorni_sadrzaj> BIO SOLAR ENERGIJA d.o.o., Ožujska 10, 10000 Zagreb</izvorni_sadrzaj>
    <derivirana_varijabla naziv="DomainObject.Predmet.ProtustrankaFormatedWithAdress_1"> BIO SOLAR ENERGIJA d.o.o., Ožujska 10, 10000 Zagreb</derivirana_varijabla>
  </DomainObject.Predmet.ProtustrankaFormatedWithAdress>
  <DomainObject.Predmet.ProtustrankaFormatedWithAdressOIB>
    <izvorni_sadrzaj> BIO SOLAR ENERGIJA d.o.o., OIB 23464838102, Ožujska 10, 10000 Zagreb</izvorni_sadrzaj>
    <derivirana_varijabla naziv="DomainObject.Predmet.ProtustrankaFormatedWithAdressOIB_1"> BIO SOLAR ENERGIJA d.o.o., OIB 23464838102, Ožujska 10, 10000 Zagreb</derivirana_varijabla>
  </DomainObject.Predmet.ProtustrankaFormatedWithAdressOIB>
  <DomainObject.Predmet.ProtustrankaWithAdress>
    <izvorni_sadrzaj>BIO SOLAR ENERGIJA d.o.o. Ožujska 10, 10000 Zagreb</izvorni_sadrzaj>
    <derivirana_varijabla naziv="DomainObject.Predmet.ProtustrankaWithAdress_1">BIO SOLAR ENERGIJA d.o.o. Ožujska 10, 10000 Zagreb</derivirana_varijabla>
  </DomainObject.Predmet.ProtustrankaWithAdress>
  <DomainObject.Predmet.ProtustrankaWithAdressOIB>
    <izvorni_sadrzaj>BIO SOLAR ENERGIJA d.o.o., OIB 23464838102, Ožujska 10, 10000 Zagreb</izvorni_sadrzaj>
    <derivirana_varijabla naziv="DomainObject.Predmet.ProtustrankaWithAdressOIB_1">BIO SOLAR ENERGIJA d.o.o., OIB 23464838102, Ožujska 10, 10000 Zagreb</derivirana_varijabla>
  </DomainObject.Predmet.ProtustrankaWithAdressOIB>
  <DomainObject.Predmet.ProtustrankaNazivFormated>
    <izvorni_sadrzaj>BIO SOLAR ENERGIJA d.o.o.</izvorni_sadrzaj>
    <derivirana_varijabla naziv="DomainObject.Predmet.ProtustrankaNazivFormated_1">BIO SOLAR ENERGIJA d.o.o.</derivirana_varijabla>
  </DomainObject.Predmet.ProtustrankaNazivFormated>
  <DomainObject.Predmet.ProtustrankaNazivFormatedOIB>
    <izvorni_sadrzaj>BIO SOLAR ENERGIJA d.o.o., OIB 23464838102</izvorni_sadrzaj>
    <derivirana_varijabla naziv="DomainObject.Predmet.ProtustrankaNazivFormatedOIB_1">BIO SOLAR ENERGIJA d.o.o., OIB 23464838102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SOLAR ENERGIJA d.o.o.</item>
    </izvorni_sadrzaj>
    <derivirana_varijabla naziv="DomainObject.Predmet.ProtuStrankaListFormated_1">
      <item>BIO SOLAR ENERGIJA d.o.o.</item>
    </derivirana_varijabla>
  </DomainObject.Predmet.ProtuStrankaListFormated>
  <DomainObject.Predmet.ProtuStrankaListFormatedOIB>
    <izvorni_sadrzaj>
      <item>BIO SOLAR ENERGIJA d.o.o., OIB 23464838102</item>
    </izvorni_sadrzaj>
    <derivirana_varijabla naziv="DomainObject.Predmet.ProtuStrankaListFormatedOIB_1">
      <item>BIO SOLAR ENERGIJA d.o.o., OIB 23464838102</item>
    </derivirana_varijabla>
  </DomainObject.Predmet.ProtuStrankaListFormatedOIB>
  <DomainObject.Predmet.ProtuStrankaListFormatedWithAdress>
    <izvorni_sadrzaj>
      <item>BIO SOLAR ENERGIJA d.o.o., Ožujska 10, 10000 Zagreb</item>
    </izvorni_sadrzaj>
    <derivirana_varijabla naziv="DomainObject.Predmet.ProtuStrankaListFormatedWithAdress_1">
      <item>BIO SOLAR ENERGIJA d.o.o., Ožujska 10, 10000 Zagreb</item>
    </derivirana_varijabla>
  </DomainObject.Predmet.ProtuStrankaListFormatedWithAdress>
  <DomainObject.Predmet.ProtuStrankaListFormatedWithAdressOIB>
    <izvorni_sadrzaj>
      <item>BIO SOLAR ENERGIJA d.o.o., OIB 23464838102, Ožujska 10, 10000 Zagreb</item>
    </izvorni_sadrzaj>
    <derivirana_varijabla naziv="DomainObject.Predmet.ProtuStrankaListFormatedWithAdressOIB_1">
      <item>BIO SOLAR ENERGIJA d.o.o., OIB 23464838102, Ožujska 10, 10000 Zagreb</item>
    </derivirana_varijabla>
  </DomainObject.Predmet.ProtuStrankaListFormatedWithAdressOIB>
  <DomainObject.Predmet.ProtuStrankaListNazivFormated>
    <izvorni_sadrzaj>
      <item>BIO SOLAR ENERGIJA d.o.o.</item>
    </izvorni_sadrzaj>
    <derivirana_varijabla naziv="DomainObject.Predmet.ProtuStrankaListNazivFormated_1">
      <item>BIO SOLAR ENERGIJA d.o.o.</item>
    </derivirana_varijabla>
  </DomainObject.Predmet.ProtuStrankaListNazivFormated>
  <DomainObject.Predmet.ProtuStrankaListNazivFormatedOIB>
    <izvorni_sadrzaj>
      <item>BIO SOLAR ENERGIJA d.o.o., OIB 23464838102</item>
    </izvorni_sadrzaj>
    <derivirana_varijabla naziv="DomainObject.Predmet.ProtuStrankaListNazivFormatedOIB_1">
      <item>BIO SOLAR ENERGIJA d.o.o., OIB 23464838102</item>
    </derivirana_varijabla>
  </DomainObject.Predmet.ProtuStrankaListNazivFormatedOIB>
  <DomainObject.Predmet.OstaliListFormated>
    <izvorni_sadrzaj>
      <item>Milen Georgiev Todorov</item>
    </izvorni_sadrzaj>
    <derivirana_varijabla naziv="DomainObject.Predmet.OstaliListFormated_1">
      <item>Milen Georgiev Todorov</item>
    </derivirana_varijabla>
  </DomainObject.Predmet.OstaliListFormated>
  <DomainObject.Predmet.OstaliListFormatedOIB>
    <izvorni_sadrzaj>
      <item>Milen Georgiev Todorov, OIB 10498508387</item>
    </izvorni_sadrzaj>
    <derivirana_varijabla naziv="DomainObject.Predmet.OstaliListFormatedOIB_1">
      <item>Milen Georgiev Todorov, OIB 10498508387</item>
    </derivirana_varijabla>
  </DomainObject.Predmet.OstaliListFormatedOIB>
  <DomainObject.Predmet.OstaliListFormatedWithAdress>
    <izvorni_sadrzaj>
      <item>Milen Georgiev Todorov, J. Benediks Wharf 001, London</item>
    </izvorni_sadrzaj>
    <derivirana_varijabla naziv="DomainObject.Predmet.OstaliListFormatedWithAdress_1">
      <item>Milen Georgiev Todorov, J. Benediks Wharf 001, London</item>
    </derivirana_varijabla>
  </DomainObject.Predmet.OstaliListFormatedWithAdress>
  <DomainObject.Predmet.OstaliListFormatedWithAdressOIB>
    <izvorni_sadrzaj>
      <item>Milen Georgiev Todorov, OIB 10498508387, J. Benediks Wharf 001, London</item>
    </izvorni_sadrzaj>
    <derivirana_varijabla naziv="DomainObject.Predmet.OstaliListFormatedWithAdressOIB_1">
      <item>Milen Georgiev Todorov, OIB 10498508387, J. Benediks Wharf 001, London</item>
    </derivirana_varijabla>
  </DomainObject.Predmet.OstaliListFormatedWithAdressOIB>
  <DomainObject.Predmet.OstaliListNazivFormated>
    <izvorni_sadrzaj>
      <item>Milen Georgiev Todorov</item>
    </izvorni_sadrzaj>
    <derivirana_varijabla naziv="DomainObject.Predmet.OstaliListNazivFormated_1">
      <item>Milen Georgiev Todorov</item>
    </derivirana_varijabla>
  </DomainObject.Predmet.OstaliListNazivFormated>
  <DomainObject.Predmet.OstaliListNazivFormatedOIB>
    <izvorni_sadrzaj>
      <item>Milen Georgiev Todorov, OIB 10498508387</item>
    </izvorni_sadrzaj>
    <derivirana_varijabla naziv="DomainObject.Predmet.OstaliListNazivFormatedOIB_1">
      <item>Milen Georgiev Todorov, OIB 10498508387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SOLAR ENERGIJA d.o.o.</izvorni_sadrzaj>
    <derivirana_varijabla naziv="DomainObject.Predmet.ProtustrankaIDrugi_1">BIO SOLAR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SOLAR ENERGIJA d.o.o., OIB 23464838102, Ožujska 10, 10000 Zagreb</izvorni_sadrzaj>
    <derivirana_varijabla naziv="DomainObject.Predmet.ProtustrankaIDrugiAdressOIB_1">BIO SOLAR ENERGIJA d.o.o., OIB 23464838102, Ožujska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SOLAR ENERGIJA d.o.o.</item>
      <item>Milen Georgiev Todorov</item>
    </izvorni_sadrzaj>
    <derivirana_varijabla naziv="DomainObject.Predmet.SudioniciListNaziv_1">
      <item>FINA Regionalni centar Zagreb</item>
      <item>BIO SOLAR ENERGIJA d.o.o.</item>
      <item>Milen Georgiev Todorov</item>
    </derivirana_varijabla>
  </DomainObject.Predmet.SudioniciListNaziv>
  <DomainObject.Predmet.SudioniciListAdressOIB>
    <izvorni_sadrzaj>
      <item>FINA Regionalni centar Zagreb, OIB 85821130368, Trg svibanjskih žrtava 1995. 1,10000 Zagreb</item>
      <item>BIO SOLAR ENERGIJA d.o.o., OIB 23464838102, Ožujska 10,10000 Zagreb</item>
      <item>Milen Georgiev Todorov, OIB 10498508387, J. Benediks Wharf 001,London</item>
    </izvorni_sadrzaj>
    <derivirana_varijabla naziv="DomainObject.Predmet.SudioniciListAdressOIB_1">
      <item>FINA Regionalni centar Zagreb, OIB 85821130368, Trg svibanjskih žrtava 1995. 1,10000 Zagreb</item>
      <item>BIO SOLAR ENERGIJA d.o.o., OIB 23464838102, Ožujska 10,10000 Zagreb</item>
      <item>Milen Georgiev Todorov, OIB 10498508387, J. Benediks Wharf 001,London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23464838102</item>
      <item>, OIB 10498508387</item>
    </izvorni_sadrzaj>
    <derivirana_varijabla naziv="DomainObject.Predmet.SudioniciListNazivOIB_1">
      <item>, OIB 85821130368</item>
      <item>, OIB 23464838102</item>
      <item>, OIB 10498508387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2015-12-17T15:30:00Z</dcterms:created>
  <dc:creator>Sudsko vijeæe</dc:creator>
  <cp:lastModifiedBy>Marina Markić</cp:lastModifiedBy>
  <cp:lastPrinted>2015-12-17T15:30:00Z</cp:lastPrinted>
  <dcterms:modified xmlns:xsi="http://www.w3.org/2001/XMLSchema-instance" xsi:type="dcterms:W3CDTF">2015-12-17T15:31:00Z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