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7f97" w14:paraId="e567f97" w:rsidRDefault="003E4A0B" w:rsidP="003E4A0B" w:rsidR="003E4A0B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Poslovni broj: 4 St-476/16-12</w:t>
      </w:r>
    </w:p>
    <w:p w:rsidRDefault="003E4A0B" w:rsidP="003E4A0B" w:rsidR="003E4A0B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3E4A0B" w:rsidP="003E4A0B" w:rsidR="003E4A0B">
      <w:pPr>
        <w:spacing w:after="0"/>
        <w:rPr>
          <w:rFonts w:cs="Times New Roman"/>
        </w:rPr>
      </w:pPr>
    </w:p>
    <w:p w:rsidRDefault="003E4A0B" w:rsidP="003E4A0B" w:rsidR="003E4A0B">
      <w:pPr>
        <w:spacing w:after="0"/>
        <w:ind w:firstLine="720"/>
        <w:rPr>
          <w:rFonts w:cs="Times New Roman"/>
          <w:b/>
        </w:rPr>
      </w:pPr>
    </w:p>
    <w:p w:rsidRDefault="003E4A0B" w:rsidP="003E4A0B" w:rsidR="003E4A0B">
      <w:pPr>
        <w:spacing w:after="0"/>
        <w:ind w:firstLine="720"/>
        <w:rPr>
          <w:rFonts w:cs="Times New Roman"/>
          <w:b/>
        </w:rPr>
      </w:pPr>
    </w:p>
    <w:p w:rsidRDefault="003E4A0B" w:rsidP="003E4A0B" w:rsidR="003E4A0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3E4A0B" w:rsidP="003E4A0B" w:rsidR="003E4A0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3E4A0B" w:rsidP="003E4A0B" w:rsidR="003E4A0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3E4A0B" w:rsidP="003E4A0B" w:rsidR="003E4A0B">
      <w:pPr>
        <w:spacing w:after="0"/>
        <w:jc w:val="both"/>
        <w:rPr>
          <w:rFonts w:cs="Times New Roman"/>
          <w:lang w:val="pt-BR"/>
        </w:rPr>
      </w:pPr>
    </w:p>
    <w:p w:rsidRDefault="003E4A0B" w:rsidP="003E4A0B" w:rsidR="003E4A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3E4A0B" w:rsidP="003E4A0B" w:rsidR="003E4A0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3E4A0B" w:rsidP="003E4A0B" w:rsidR="003E4A0B">
      <w:pPr>
        <w:spacing w:after="0"/>
        <w:rPr>
          <w:szCs w:val="22"/>
          <w:lang w:eastAsia="hr-HR"/>
        </w:rPr>
      </w:pP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FINA, RC Zagreb, Podružnica Varaždin, A. Cesarca 2, OIB: 85821130368, za pokretanje stečajnog postupka nad dužnikom BIO FARMER j.d.o.o. Koprivnica, Dravska 17, OIB: 31000642224, dana 31. siječnja 2017.</w:t>
      </w:r>
    </w:p>
    <w:p w:rsidRDefault="003E4A0B" w:rsidP="003E4A0B" w:rsidR="003E4A0B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BIO FARMER j.d.o.o. Koprivnica, Dravska 17, OIB: 31000642224,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22047616, iznos od 8.000,00 kn na ime predujmljivanja troškova prethodnog i otvorenog stečajnog postupka.</w:t>
      </w: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3E4A0B" w:rsidP="003E4A0B" w:rsidR="003E4A0B">
      <w:pPr>
        <w:spacing w:after="0"/>
        <w:ind w:firstLine="708"/>
        <w:jc w:val="both"/>
        <w:rPr>
          <w:rFonts w:cs="Times New Roman"/>
        </w:rPr>
      </w:pPr>
    </w:p>
    <w:p w:rsidRDefault="003E4A0B" w:rsidP="003E4A0B" w:rsidR="003E4A0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31. siječnja 2017.</w:t>
      </w:r>
    </w:p>
    <w:p w:rsidRDefault="003E4A0B" w:rsidP="003E4A0B" w:rsidR="003E4A0B">
      <w:pPr>
        <w:spacing w:after="0"/>
        <w:jc w:val="center"/>
        <w:rPr>
          <w:rFonts w:cs="Times New Roman"/>
        </w:rPr>
      </w:pPr>
    </w:p>
    <w:p w:rsidRDefault="003E4A0B" w:rsidP="003E4A0B" w:rsidR="003E4A0B">
      <w:pPr>
        <w:spacing w:after="0"/>
        <w:jc w:val="center"/>
        <w:rPr>
          <w:rFonts w:cs="Times New Roman"/>
        </w:rPr>
      </w:pPr>
    </w:p>
    <w:p w:rsidRDefault="003E4A0B" w:rsidP="003E4A0B" w:rsidR="003E4A0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3E4A0B" w:rsidP="003E4A0B" w:rsidR="003E4A0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jc w:val="both"/>
        <w:rPr>
          <w:rFonts w:cs="Times New Roman"/>
        </w:rPr>
      </w:pPr>
    </w:p>
    <w:p w:rsidRDefault="003E4A0B" w:rsidP="003E4A0B" w:rsidR="003E4A0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3E4A0B" w:rsidP="003E4A0B" w:rsidR="003E4A0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3E4A0B">
        <w:rPr>
          <w:rFonts w:cs="Times New Roman"/>
        </w:rPr>
        <w:t>e-oglasna ploča suda</w:t>
      </w:r>
    </w:p>
    <w:sectPr w:rsidSect="0032366B" w:rsidR="003E4A0B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A0B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St-476/2016-12</izvorni_sadrzaj>
    <derivirana_varijabla naziv="DomainObject.Oznaka_1">St-476/2016-12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FARMER jednostavno društvo s ograničenom odgovornošću za trgovinu, proizvodnju i usluge zastupanog po punomoćniku Vesna Kozumplik Janeš</izvorni_sadrzaj>
    <derivirana_varijabla naziv="DomainObject.Predmet.ProtustrankaFormated_1">  BIO FARMER jednostavno društvo s ograničenom odgovornošću za trgovinu, proizvodnju i usluge zastupanog po punomoćniku Vesna Kozumplik Janeš</derivirana_varijabla>
  </DomainObject.Predmet.ProtustrankaFormated>
  <DomainObject.Predmet.ProtustrankaFormatedOIB>
    <izvorni_sadrzaj>  BIO FARMER jednostavno društvo s ograničenom odgovornošću za trgovinu, proizvodnju i usluge, OIB 31000642224 zastupanog po punomoćniku Vesna Kozumplik Janeš</izvorni_sadrzaj>
    <derivirana_varijabla naziv="DomainObject.Predmet.ProtustrankaFormatedOIB_1">  BIO FARMER jednostavno društvo s ograničenom odgovornošću za trgovinu, proizvodnju i usluge, OIB 31000642224 zastupanog po punomoćniku Vesna Kozumplik Janeš</derivirana_varijabla>
  </DomainObject.Predmet.ProtustrankaFormatedOIB>
  <DomainObject.Predmet.ProtustrankaFormatedWithAdress>
    <izvorni_sadrzaj> BIO FARMER jednostavno društvo s ograničenom odgovornošću za trgovinu, proizvodnju i usluge, Dravska 17, 48000 Koprivnica zastupanog po punomoćniku Vesna Kozumplik Janeš</izvorni_sadrzaj>
    <derivirana_varijabla naziv="DomainObject.Predmet.ProtustrankaFormatedWithAdress_1"> BIO FARMER jednostavno društvo s ograničenom odgovornošću za trgovinu, proizvodnju i usluge, Dravska 17, 48000 Koprivnica zastupanog po punomoćniku Vesna Kozumplik Janeš</derivirana_varijabla>
  </DomainObject.Predmet.ProtustrankaFormatedWithAdress>
  <DomainObject.Predmet.ProtustrankaFormatedWithAdressOIB>
    <izvorni_sadrzaj> BIO FARMER jednostavno društvo s ograničenom odgovornošću za trgovinu, proizvodnju i usluge, OIB 31000642224, Dravska 17, 48000 Koprivnica zastupanog po punomoćniku Vesna Kozumplik Janeš</izvorni_sadrzaj>
    <derivirana_varijabla naziv="DomainObject.Predmet.ProtustrankaFormatedWithAdressOIB_1"> BIO FARMER jednostavno društvo s ograničenom odgovornošću za trgovinu, proizvodnju i usluge, OIB 31000642224, Dravska 17, 48000 Koprivnica zastupanog po punomoćniku Vesna Kozumplik Janeš</derivirana_varijabla>
  </DomainObject.Predmet.ProtustrankaFormatedWithAdressOIB>
  <DomainObject.Predmet.ProtustrankaWithAdress>
    <izvorni_sadrzaj>BIO FARMER jednostavno društvo s ograničenom odgovornošću za trgovinu, proizvodnju i usluge Dravska 17, 48000 Koprivnica</izvorni_sadrzaj>
    <derivirana_varijabla naziv="DomainObject.Predmet.ProtustrankaWithAdress_1">BIO FARMER jednostavno društvo s ograničenom odgovornošću za trgovinu, proizvodnju i usluge Dravska 17, 48000 Koprivnica</derivirana_varijabla>
  </DomainObject.Predmet.ProtustrankaWithAdress>
  <DomainObject.Predmet.ProtustrankaWithAdressOIB>
    <izvorni_sadrzaj>BIO FARMER jednostavno društvo s ograničenom odgovornošću za trgovinu, proizvodnju i usluge, OIB 31000642224, Dravska 17, 48000 Koprivnica</izvorni_sadrzaj>
    <derivirana_varijabla naziv="DomainObject.Predmet.ProtustrankaWithAdressOIB_1">BIO FARMER jednostavno društvo s ograničenom odgovornošću za trgovinu, proizvodnju i usluge, OIB 31000642224, Dravska 17, 48000 Koprivnica</derivirana_varijabla>
  </DomainObject.Predmet.ProtustrankaWithAdressOIB>
  <DomainObject.Predmet.ProtustrankaNazivFormated>
    <izvorni_sadrzaj>BIO FARMER jednostavno društvo s ograničenom odgovornošću za trgovinu, proizvodnju i usluge</izvorni_sadrzaj>
    <derivirana_varijabla naziv="DomainObject.Predmet.ProtustrankaNazivFormated_1">BIO FARMER jednostavno društvo s ograničenom odgovornošću za trgovinu, proizvodnju i usluge</derivirana_varijabla>
  </DomainObject.Predmet.ProtustrankaNazivFormated>
  <DomainObject.Predmet.ProtustrankaNazivFormatedOIB>
    <izvorni_sadrzaj>BIO FARMER jednostavno društvo s ograničenom odgovornošću za trgovinu, proizvodnju i usluge, OIB 31000642224</izvorni_sadrzaj>
    <derivirana_varijabla naziv="DomainObject.Predmet.ProtustrankaNazivFormatedOIB_1">BIO FARMER jednostavno društvo s ograničenom odgovornošću za trgovinu, proizvodnju i usluge, OIB 31000642224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27747.98</izvorni_sadrzaj>
    <derivirana_varijabla naziv="DomainObject.Predmet.TrenutnaVrijednost_1">27747.98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FARMER jednostavno društvo s ograničenom odgovornošću za trgovinu, proizvodnju i usluge zastupanog po punomoćniku Vesna Kozumplik Janeš</item>
    </izvorni_sadrzaj>
    <derivirana_varijabla naziv="DomainObject.Predmet.ProtuStrankaListFormated_1">
      <item>BIO FARMER jednostavno društvo s ograničenom odgovornošću za trgovinu, proizvodnju i usluge zastupanog po punomoćniku Vesna Kozumplik Janeš</item>
    </derivirana_varijabla>
  </DomainObject.Predmet.ProtuStrankaListFormated>
  <DomainObject.Predmet.ProtuStrankaListFormatedOIB>
    <izvorni_sadrzaj>
      <item>BIO FARMER jednostavno društvo s ograničenom odgovornošću za trgovinu, proizvodnju i usluge, OIB 31000642224 zastupanog po punomoćniku Vesna Kozumplik Janeš</item>
    </izvorni_sadrzaj>
    <derivirana_varijabla naziv="DomainObject.Predmet.ProtuStrankaListFormatedOIB_1">
      <item>BIO FARMER jednostavno društvo s ograničenom odgovornošću za trgovinu, proizvodnju i usluge, OIB 31000642224 zastupanog po punomoćniku Vesna Kozumplik Janeš</item>
    </derivirana_varijabla>
  </DomainObject.Predmet.ProtuStrankaListFormatedOIB>
  <DomainObject.Predmet.ProtuStrankaListFormatedWithAdress>
    <izvorni_sadrzaj>
      <item>BIO FARMER jednostavno društvo s ograničenom odgovornošću za trgovinu, proizvodnju i usluge, Dravska 17, 48000 Koprivnica zastupanog po punomoćniku Vesna Kozumplik Janeš</item>
    </izvorni_sadrzaj>
    <derivirana_varijabla naziv="DomainObject.Predmet.ProtuStrankaListFormatedWithAdress_1">
      <item>BIO FARMER jednostavno društvo s ograničenom odgovornošću za trgovinu, proizvodnju i usluge, Dravska 17, 48000 Koprivnica zastupanog po punomoćniku Vesna Kozumplik Janeš</item>
    </derivirana_varijabla>
  </DomainObject.Predmet.ProtuStrankaListFormatedWithAdress>
  <DomainObject.Predmet.ProtuStrankaListFormatedWithAdressOIB>
    <izvorni_sadrzaj>
      <item>BIO FARMER jednostavno društvo s ograničenom odgovornošću za trgovinu, proizvodnju i usluge, OIB 31000642224, Dravska 17, 48000 Koprivnica zastupanog po punomoćniku Vesna Kozumplik Janeš</item>
    </izvorni_sadrzaj>
    <derivirana_varijabla naziv="DomainObject.Predmet.ProtuStrankaListFormatedWithAdressOIB_1">
      <item>BIO FARMER jednostavno društvo s ograničenom odgovornošću za trgovinu, proizvodnju i usluge, OIB 31000642224, Dravska 17, 48000 Koprivnica zastupanog po punomoćniku Vesna Kozumplik Janeš</item>
    </derivirana_varijabla>
  </DomainObject.Predmet.ProtuStrankaListFormatedWithAdressOIB>
  <DomainObject.Predmet.ProtuStrankaListNazivFormated>
    <izvorni_sadrzaj>
      <item>BIO FARMER jednostavno društvo s ograničenom odgovornošću za trgovinu, proizvodnju i usluge</item>
    </izvorni_sadrzaj>
    <derivirana_varijabla naziv="DomainObject.Predmet.ProtuStrankaListNazivFormated_1">
      <item>BIO FARMER jednostavno društvo s ograničenom odgovornošću za trgovinu, proizvodnju i usluge</item>
    </derivirana_varijabla>
  </DomainObject.Predmet.ProtuStrankaListNazivFormated>
  <DomainObject.Predmet.ProtuStrankaListNazivFormatedOIB>
    <izvorni_sadrzaj>
      <item>BIO FARMER jednostavno društvo s ograničenom odgovornošću za trgovinu, proizvodnju i usluge, OIB 31000642224</item>
    </izvorni_sadrzaj>
    <derivirana_varijabla naziv="DomainObject.Predmet.ProtuStrankaListNazivFormatedOIB_1">
      <item>BIO FARMER jednostavno društvo s ograničenom odgovornošću za trgovinu, proizvodnju i usluge, OIB 31000642224</item>
    </derivirana_varijabla>
  </DomainObject.Predmet.ProtuStrankaListNazivFormatedOIB>
  <DomainObject.Predmet.OstaliListFormated>
    <izvorni_sadrzaj>
      <item>Sudski registar</item>
      <item>Vesna Kozumplik Janeš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_1">
      <item>Sudski registar</item>
      <item>Vesna Kozumplik Janeš punomoćnik sudionika u postupku BIO FARMER jednostavno društvo s ograničenom odgovornošću za trgovinu, proizvodnju i usluge</item>
      <item>Županijsko državno odvjetništvo u Varaždinu</item>
    </derivirana_varijabla>
  </DomainObject.Predmet.OstaliListFormated>
  <DomainObject.Predmet.OstaliListFormatedOIB>
    <izvorni_sadrzaj>
      <item>Sudski registar</item>
      <item>Vesna Kozumplik Janeš, OIB 49571718592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OIB_1">
      <item>Sudski registar</item>
      <item>Vesna Kozumplik Janeš, OIB 49571718592 punomoćnik sudionika u postupku BIO FARMER jednostavno društvo s ograničenom odgovornošću za trgovinu, proizvodnju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Vesna Kozumplik Janeš, Bukovje Križevačko 44, 48260 Bukovje Križevačko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WithAdress_1">
      <item>Sudski registar</item>
      <item>Vesna Kozumplik Janeš, Bukovje Križevačko 44, 48260 Bukovje Križevačko punomoćnik sudionika u postupku BIO FARMER jednostavno društvo s ograničenom odgovornošću za trgovinu, proizvodnju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Vesna Kozumplik Janeš, OIB 49571718592, Bukovje Križevačko 44, 48260 Bukovje Križevačko punomoćnik sudionika u postupku BIO FARMER jednostavno društvo s ograničenom odgovornošću za trgovinu, proizvodnju i usluge</item>
      <item>Županijsko državno odvjetništvo u Varaždinu</item>
    </izvorni_sadrzaj>
    <derivirana_varijabla naziv="DomainObject.Predmet.OstaliListFormatedWithAdressOIB_1">
      <item>Sudski registar</item>
      <item>Vesna Kozumplik Janeš, OIB 49571718592, Bukovje Križevačko 44, 48260 Bukovje Križevačko punomoćnik sudionika u postupku BIO FARMER jednostavno društvo s ograničenom odgovornošću za trgovinu, proizvodnju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Vesna Kozumplik Janeš</item>
      <item>Županijsko državno odvjetništvo u Varaždinu</item>
    </izvorni_sadrzaj>
    <derivirana_varijabla naziv="DomainObject.Predmet.OstaliListNazivFormated_1">
      <item>Sudski registar</item>
      <item>Vesna Kozumplik Janeš</item>
      <item>Županijsko državno odvjetništvo u Varaždinu</item>
    </derivirana_varijabla>
  </DomainObject.Predmet.OstaliListNazivFormated>
  <DomainObject.Predmet.OstaliListNazivFormatedOIB>
    <izvorni_sadrzaj>
      <item>Sudski registar</item>
      <item>Vesna Kozumplik Janeš, OIB 49571718592</item>
      <item>Županijsko državno odvjetništvo u Varaždinu</item>
    </izvorni_sadrzaj>
    <derivirana_varijabla naziv="DomainObject.Predmet.OstaliListNazivFormatedOIB_1">
      <item>Sudski registar</item>
      <item>Vesna Kozumplik Janeš, OIB 49571718592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St-476/2016-12</izvorni_sadrzaj>
    <derivirana_varijabla naziv="DomainObject.PoslovniBrojDokumenta_1">St-476/2016-12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FARMER jednostavno društvo s ograničenom odgovornošću za trgovinu, proizvodnju i usluge</izvorni_sadrzaj>
    <derivirana_varijabla naziv="DomainObject.Predmet.ProtustrankaIDrugi_1">BIO FARMER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 FARMER jednostavno društvo s ograničenom odgovornošću za trgovinu, proizvodnju i usluge, OIB 31000642224, Dravska 17, 48000 Koprivnica</izvorni_sadrzaj>
    <derivirana_varijabla naziv="DomainObject.Predmet.ProtustrankaIDrugiAdressOIB_1">BIO FARMER jednostavno društvo s ograničenom odgovornošću za trgovinu, proizvodnju i usluge, OIB 31000642224,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FARMER jednostavno društvo s ograničenom odgovornošću za trgovinu, proizvodnju i usluge</item>
      <item>Sudski registar</item>
      <item>Vesna Kozumplik Janeš</item>
      <item>Županijsko državno odvjetništvo u Varaždinu</item>
    </izvorni_sadrzaj>
    <derivirana_varijabla naziv="DomainObject.Predmet.SudioniciListNaziv_1">
      <item>Financijska agencija</item>
      <item>BIO FARMER jednostavno društvo s ograničenom odgovornošću za trgovinu, proizvodnju i usluge</item>
      <item>Sudski registar</item>
      <item>Vesna Kozumplik Janeš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BIO FARMER jednostavno društvo s ograničenom odgovornošću za trgovinu, proizvodnju i usluge, OIB 31000642224, Dravska 17,48000 Koprivnica</item>
      <item>Sudski registar</item>
      <item>Vesna Kozumplik Janeš, OIB 49571718592, Bukovje Križevačko 44,48260 Bukovje Križevačko</item>
      <item>Županijsko državno odvjetništvo u Varaždinu</item>
    </izvorni_sadrzaj>
    <derivirana_varijabla naziv="DomainObject.Predmet.SudioniciListAdressOIB_1">
      <item>Financijska agencija, OIB 85821130368, A. Cesarca 2,42000 Varaždin</item>
      <item>BIO FARMER jednostavno društvo s ograničenom odgovornošću za trgovinu, proizvodnju i usluge, OIB 31000642224, Dravska 17,48000 Koprivnica</item>
      <item>Sudski registar</item>
      <item>Vesna Kozumplik Janeš, OIB 49571718592, Bukovje Križevačko 44,48260 Bukovje Križevačko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D533A-A9A4-43A0-9F4F-443D0FF5D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1193</properties:Characters>
  <properties:Lines>48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2017-01-31T12:04:00Z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St-476/2016-12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