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59dc" w14:paraId="d8459dc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8A1261">
        <w:rPr>
          <w:b/>
        </w:rPr>
        <w:t>1118/2017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8A1261">
        <w:t>RIDER j.d.o.o., Split, Odeska 13, MBS: 060345483, OIB: 58335172822</w:t>
      </w:r>
      <w:r w:rsidRPr="008F7C03">
        <w:t xml:space="preserve">, dana </w:t>
      </w:r>
      <w:r w:rsidR="008A1261">
        <w:t>28. rujna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8A1261">
        <w:t>RIDER j.d.o.o., Split, Odeska 13, MBS: 060345483, OIB: 58335172822</w:t>
      </w:r>
      <w:r w:rsidR="005577B3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8A1261">
        <w:t>11182017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8A1261">
        <w:t>1118/2017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8A1261" w:rsidP="008A1261" w:rsidR="008A1261">
      <w:pPr>
        <w:ind w:firstLine="708"/>
        <w:jc w:val="both"/>
      </w:pPr>
      <w:r>
        <w:t>Predlagatelj Financijska agencija je prijedlogom predložio otvaranje stečajnog postupka nad dužnikom RIDER j.d.o.o., Split, Odeska 13, MBS: 060345483, OIB: 58335172822. U prijedlogu se u bitnome navodi da temeljem čl. 110. st. 1. SZ-a podnosi prijedlog, te da na dan 27.11.2017.g. dužnik ima u očevidniku redoslijeda osnova za plaćanje evidentirane osnove za plaćanje u neprekinutom razdoblju od 342 dana u ukupnom iznosu od 50.789,29 kuna u koji iznos je uračunata kamata i naknada predlagatelja za provedbu ovrhe na novčanim sredstvima. Navodi se da dužnik ima 1 zaposlenog, te da nema otvorenih računa.</w:t>
      </w:r>
    </w:p>
    <w:p w:rsidRDefault="008D6856" w:rsidP="008D6856" w:rsidR="008D6856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8A1261">
        <w:t>28. rujna</w:t>
      </w:r>
      <w:r w:rsidR="00EF0A13">
        <w:t xml:space="preserve"> 2018</w:t>
      </w:r>
      <w:r w:rsidR="008A1261">
        <w:t>.g. zastupnik</w:t>
      </w:r>
      <w:r>
        <w:t xml:space="preserve"> po zakonu dužnika </w:t>
      </w:r>
      <w:r w:rsidR="00EF0A13">
        <w:t>ni</w:t>
      </w:r>
      <w:r w:rsidR="008A1261">
        <w:t>je</w:t>
      </w:r>
      <w:r w:rsidR="005577B3">
        <w:t xml:space="preserve"> pristupi</w:t>
      </w:r>
      <w:r w:rsidR="008A1261">
        <w:t>o</w:t>
      </w:r>
      <w:r w:rsidR="005577B3">
        <w:t xml:space="preserve"> ni dostavi</w:t>
      </w:r>
      <w:r w:rsidR="008A1261">
        <w:t>o</w:t>
      </w:r>
      <w:r w:rsidR="00EF0A13">
        <w:t xml:space="preserve">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</w:t>
      </w:r>
      <w:r w:rsidR="008A1261">
        <w:t>tke o imovini dužnika. Općinski</w:t>
      </w:r>
      <w:r w:rsidR="00C87C9C">
        <w:t xml:space="preserve"> s</w:t>
      </w:r>
      <w:r w:rsidR="008A1261">
        <w:t>ud</w:t>
      </w:r>
      <w:r w:rsidR="003D7561">
        <w:t xml:space="preserve"> </w:t>
      </w:r>
      <w:r w:rsidR="005577B3">
        <w:t>nije odgovorio na traženje suda</w:t>
      </w:r>
      <w:r w:rsidR="00DB7E00">
        <w:t xml:space="preserve">, a </w:t>
      </w:r>
      <w:r w:rsidR="00E678F8">
        <w:t xml:space="preserve">iz potvrde </w:t>
      </w:r>
      <w:r w:rsidR="005577B3" w:rsidRPr="005577B3">
        <w:t xml:space="preserve">Centra za vozila Hrvatske d.d. </w:t>
      </w:r>
      <w:r w:rsidR="00E678F8">
        <w:t xml:space="preserve"> je vidljivo da dužnik</w:t>
      </w:r>
      <w:r w:rsidR="00847EE5">
        <w:t xml:space="preserve"> nije</w:t>
      </w:r>
      <w:r w:rsidR="00E678F8">
        <w:t xml:space="preserve"> evidentiran kao vlasnik vozila</w:t>
      </w:r>
      <w:r w:rsidR="00C87C9C">
        <w:t xml:space="preserve">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8A1261">
        <w:t>27.9</w:t>
      </w:r>
      <w:r w:rsidR="00EF0A13">
        <w:t>.2018</w:t>
      </w:r>
      <w:r w:rsidR="004F2D4C">
        <w:t xml:space="preserve">.g. (l.s. </w:t>
      </w:r>
      <w:r w:rsidR="005577B3">
        <w:t>2</w:t>
      </w:r>
      <w:r w:rsidR="008A1261">
        <w:t>4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8A1261">
        <w:t>645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8A1261">
        <w:rPr>
          <w:b/>
        </w:rPr>
        <w:t>28. rujna</w:t>
      </w:r>
      <w:r w:rsidR="00EF0A13">
        <w:rPr>
          <w:b/>
        </w:rPr>
        <w:t xml:space="preserve">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6CC" w:rsidR="007236CC">
      <w:r>
        <w:separator/>
      </w:r>
    </w:p>
  </w:endnote>
  <w:endnote w:id="0" w:type="continuationSeparator">
    <w:p w:rsidRDefault="007236CC" w:rsidR="00723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6CC" w:rsidR="007236CC">
      <w:r>
        <w:separator/>
      </w:r>
    </w:p>
  </w:footnote>
  <w:footnote w:id="0" w:type="continuationSeparator">
    <w:p w:rsidRDefault="007236CC" w:rsidR="007236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05AB8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8A1261">
      <w:rPr>
        <w:rFonts w:hAnsi="Book Antiqua" w:ascii="Book Antiqua"/>
        <w:b/>
        <w:sz w:val="20"/>
        <w:szCs w:val="20"/>
      </w:rPr>
      <w:t>1118/2017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72962"/>
    <w:rsid w:val="006A44AC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36CC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A1261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14B2C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05AB8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4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4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4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4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4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4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4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4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4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4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9606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St-1118/2017</izvorni_sadrzaj>
    <derivirana_varijabla naziv="DomainObject.Predmet.OznakaBroj_1">St-1118/2017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RIDER jednostavno društvo s ograničenom odgovornošću za održavanje motornih vozila i usluge</izvorni_sadrzaj>
    <derivirana_varijabla naziv="DomainObject.Predmet.ProtustrankaFormated_1">  RIDER jednostavno društvo s ograničenom odgovornošću za održavanje motornih vozila i usluge</derivirana_varijabla>
  </DomainObject.Predmet.ProtustrankaFormated>
  <DomainObject.Predmet.ProtustrankaFormatedOIB>
    <izvorni_sadrzaj>  RIDER jednostavno društvo s ograničenom odgovornošću za održavanje motornih vozila i usluge, OIB 58335172822</izvorni_sadrzaj>
    <derivirana_varijabla naziv="DomainObject.Predmet.ProtustrankaFormatedOIB_1">  RIDER jednostavno društvo s ograničenom odgovornošću za održavanje motornih vozila i usluge, OIB 58335172822</derivirana_varijabla>
  </DomainObject.Predmet.ProtustrankaFormatedOIB>
  <DomainObject.Predmet.ProtustrankaFormatedWithAdress>
    <izvorni_sadrzaj> RIDER jednostavno društvo s ograničenom odgovornošću za održavanje motornih vozila i usluge, Odeska 13, 21000 Split</izvorni_sadrzaj>
    <derivirana_varijabla naziv="DomainObject.Predmet.ProtustrankaFormatedWithAdress_1"> RIDER jednostavno društvo s ograničenom odgovornošću za održavanje motornih vozila i usluge, Odeska 13, 21000 Split</derivirana_varijabla>
  </DomainObject.Predmet.ProtustrankaFormatedWithAdress>
  <DomainObject.Predmet.ProtustrankaFormatedWithAdressOIB>
    <izvorni_sadrzaj> RIDER jednostavno društvo s ograničenom odgovornošću za održavanje motornih vozila i usluge, OIB 58335172822, Odeska 13, 21000 Split</izvorni_sadrzaj>
    <derivirana_varijabla naziv="DomainObject.Predmet.ProtustrankaFormatedWithAdressOIB_1"> RIDER jednostavno društvo s ograničenom odgovornošću za održavanje motornih vozila i usluge, OIB 58335172822, Odeska 13, 21000 Split</derivirana_varijabla>
  </DomainObject.Predmet.ProtustrankaFormatedWithAdressOIB>
  <DomainObject.Predmet.ProtustrankaWithAdress>
    <izvorni_sadrzaj>RIDER jednostavno društvo s ograničenom odgovornošću za održavanje motornih vozila i usluge Odeska 13, 21000 Split</izvorni_sadrzaj>
    <derivirana_varijabla naziv="DomainObject.Predmet.ProtustrankaWithAdress_1">RIDER jednostavno društvo s ograničenom odgovornošću za održavanje motornih vozila i usluge Odeska 13, 21000 Split</derivirana_varijabla>
  </DomainObject.Predmet.ProtustrankaWithAdress>
  <DomainObject.Predmet.ProtustrankaWithAdressOIB>
    <izvorni_sadrzaj>RIDER jednostavno društvo s ograničenom odgovornošću za održavanje motornih vozila i usluge, OIB 58335172822, Odeska 13, 21000 Split</izvorni_sadrzaj>
    <derivirana_varijabla naziv="DomainObject.Predmet.ProtustrankaWithAdressOIB_1">RIDER jednostavno društvo s ograničenom odgovornošću za održavanje motornih vozila i usluge, OIB 58335172822, Odeska 13, 21000 Split</derivirana_varijabla>
  </DomainObject.Predmet.ProtustrankaWithAdressOIB>
  <DomainObject.Predmet.ProtustrankaNazivFormated>
    <izvorni_sadrzaj>RIDER jednostavno društvo s ograničenom odgovornošću za održavanje motornih vozila i usluge</izvorni_sadrzaj>
    <derivirana_varijabla naziv="DomainObject.Predmet.ProtustrankaNazivFormated_1">RIDER jednostavno društvo s ograničenom odgovornošću za održavanje motornih vozila i usluge</derivirana_varijabla>
  </DomainObject.Predmet.ProtustrankaNazivFormated>
  <DomainObject.Predmet.ProtustrankaNazivFormatedOIB>
    <izvorni_sadrzaj>RIDER jednostavno društvo s ograničenom odgovornošću za održavanje motornih vozila i usluge, OIB 58335172822</izvorni_sadrzaj>
    <derivirana_varijabla naziv="DomainObject.Predmet.ProtustrankaNazivFormatedOIB_1">RIDER jednostavno društvo s ograničenom odgovornošću za održavanje motornih vozila i usluge, OIB 58335172822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50789.29</izvorni_sadrzaj>
    <derivirana_varijabla naziv="DomainObject.Predmet.TrenutnaVrijednost_1">50789.29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RIDER jednostavno društvo s ograničenom odgovornošću za održavanje motornih vozila i usluge</item>
    </izvorni_sadrzaj>
    <derivirana_varijabla naziv="DomainObject.Predmet.ProtuStrankaListFormated_1">
      <item>RIDER jednostavno društvo s ograničenom odgovornošću za održavanje motornih vozila i usluge</item>
    </derivirana_varijabla>
  </DomainObject.Predmet.ProtuStrankaListFormated>
  <DomainObject.Predmet.ProtuStrankaListFormatedOIB>
    <izvorni_sadrzaj>
      <item>RIDER jednostavno društvo s ograničenom odgovornošću za održavanje motornih vozila i usluge, OIB 58335172822</item>
    </izvorni_sadrzaj>
    <derivirana_varijabla naziv="DomainObject.Predmet.ProtuStrankaListFormatedOIB_1">
      <item>RIDER jednostavno društvo s ograničenom odgovornošću za održavanje motornih vozila i usluge, OIB 58335172822</item>
    </derivirana_varijabla>
  </DomainObject.Predmet.ProtuStrankaListFormatedOIB>
  <DomainObject.Predmet.ProtuStrankaListFormatedWithAdress>
    <izvorni_sadrzaj>
      <item>RIDER jednostavno društvo s ograničenom odgovornošću za održavanje motornih vozila i usluge, Odeska 13, 21000 Split</item>
    </izvorni_sadrzaj>
    <derivirana_varijabla naziv="DomainObject.Predmet.ProtuStrankaListFormatedWithAdress_1">
      <item>RIDER jednostavno društvo s ograničenom odgovornošću za održavanje motornih vozila i usluge, Odeska 13, 21000 Split</item>
    </derivirana_varijabla>
  </DomainObject.Predmet.ProtuStrankaListFormatedWithAdress>
  <DomainObject.Predmet.ProtuStrankaListFormatedWithAdressOIB>
    <izvorni_sadrzaj>
      <item>RIDER jednostavno društvo s ograničenom odgovornošću za održavanje motornih vozila i usluge, OIB 58335172822, Odeska 13, 21000 Split</item>
    </izvorni_sadrzaj>
    <derivirana_varijabla naziv="DomainObject.Predmet.ProtuStrankaListFormatedWithAdressOIB_1">
      <item>RIDER jednostavno društvo s ograničenom odgovornošću za održavanje motornih vozila i usluge, OIB 58335172822, Odeska 13, 21000 Split</item>
    </derivirana_varijabla>
  </DomainObject.Predmet.ProtuStrankaListFormatedWithAdressOIB>
  <DomainObject.Predmet.ProtuStrankaListNazivFormated>
    <izvorni_sadrzaj>
      <item>RIDER jednostavno društvo s ograničenom odgovornošću za održavanje motornih vozila i usluge</item>
    </izvorni_sadrzaj>
    <derivirana_varijabla naziv="DomainObject.Predmet.ProtuStrankaListNazivFormated_1">
      <item>RIDER jednostavno društvo s ograničenom odgovornošću za održavanje motornih vozila i usluge</item>
    </derivirana_varijabla>
  </DomainObject.Predmet.ProtuStrankaListNazivFormated>
  <DomainObject.Predmet.ProtuStrankaListNazivFormatedOIB>
    <izvorni_sadrzaj>
      <item>RIDER jednostavno društvo s ograničenom odgovornošću za održavanje motornih vozila i usluge, OIB 58335172822</item>
    </izvorni_sadrzaj>
    <derivirana_varijabla naziv="DomainObject.Predmet.ProtuStrankaListNazivFormatedOIB_1">
      <item>RIDER jednostavno društvo s ograničenom odgovornošću za održavanje motornih vozila i usluge, OIB 58335172822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RIDER jednostavno društvo s ograničenom odgovornošću za održavanje motornih vozila i usluge</izvorni_sadrzaj>
    <derivirana_varijabla naziv="DomainObject.Predmet.ProtustrankaIDrugi_1">RIDER jednostavno društvo s ograničenom odgovornošću za održavanje motornih vozila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RIDER jednostavno društvo s ograničenom odgovornošću za održavanje motornih vozila i usluge, OIB 58335172822, Odeska 13, 21000 Split</izvorni_sadrzaj>
    <derivirana_varijabla naziv="DomainObject.Predmet.ProtustrankaIDrugiAdressOIB_1">RIDER jednostavno društvo s ograničenom odgovornošću za održavanje motornih vozila i usluge, OIB 58335172822, Odeska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RIDER jednostavno društvo s ograničenom odgovornošću za održavanje motornih vozila i usluge</item>
      <item>FINANCIJSKA AGENCIJA, RC SPLIT</item>
    </izvorni_sadrzaj>
    <derivirana_varijabla naziv="DomainObject.Predmet.SudioniciListNaziv_1">
      <item>RIDER jednostavno društvo s ograničenom odgovornošću za održavanje motornih vozila i usluge</item>
      <item>FINANCIJSKA AGENCIJA, RC SPLIT</item>
    </derivirana_varijabla>
  </DomainObject.Predmet.SudioniciListNaziv>
  <DomainObject.Predmet.SudioniciListAdressOIB>
    <izvorni_sadrzaj>
      <item>RIDER jednostavno društvo s ograničenom odgovornošću za održavanje motornih vozila i usluge, OIB 58335172822, Odeska 13,21000 Split</item>
      <item>FINANCIJSKA AGENCIJA, RC SPLIT, OIB 85821130368, Mažuranićevo šetalište 24 b,21000 Split</item>
    </izvorni_sadrzaj>
    <derivirana_varijabla naziv="DomainObject.Predmet.SudioniciListAdressOIB_1">
      <item>RIDER jednostavno društvo s ograničenom odgovornošću za održavanje motornih vozila i usluge, OIB 58335172822, Odeska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58335172822</item>
      <item>, OIB 85821130368</item>
    </izvorni_sadrzaj>
    <derivirana_varijabla naziv="DomainObject.Predmet.SudioniciListNazivOIB_1">
      <item>, OIB 58335172822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02007-247C-4465-8F0E-9FF38FD75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841</properties:Words>
  <properties:Characters>4691</properties:Characters>
  <properties:Lines>124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2018-09-28T06:41:00Z</dcterms:created>
  <dc:creator>Katarina Franković</dc:creator>
  <cp:lastModifiedBy>Iva Lončar</cp:lastModifiedBy>
  <cp:lastPrinted>2018-05-18T09:42:00Z</cp:lastPrinted>
  <dcterms:modified xmlns:xsi="http://www.w3.org/2001/XMLSchema-instance" xsi:type="dcterms:W3CDTF">2018-09-28T06:44:00Z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1118-2017.docx)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